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c"/>
        <w:tblW w:w="1049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60"/>
        <w:gridCol w:w="1637"/>
        <w:gridCol w:w="2552"/>
        <w:gridCol w:w="1701"/>
        <w:gridCol w:w="1134"/>
        <w:gridCol w:w="2806"/>
      </w:tblGrid>
      <w:tr w:rsidR="00FC4326" w:rsidTr="00DE6C8C">
        <w:trPr>
          <w:trHeight w:val="286"/>
          <w:jc w:val="center"/>
        </w:trPr>
        <w:tc>
          <w:tcPr>
            <w:tcW w:w="4849" w:type="dxa"/>
            <w:gridSpan w:val="3"/>
          </w:tcPr>
          <w:p w:rsidR="00FC4326" w:rsidRDefault="00FC4326" w:rsidP="00AB664C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FC4326" w:rsidRDefault="00FC4326" w:rsidP="00AB664C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940" w:type="dxa"/>
            <w:gridSpan w:val="2"/>
          </w:tcPr>
          <w:p w:rsidR="00FC4326" w:rsidRDefault="00FC4326" w:rsidP="00AB664C">
            <w:pPr>
              <w:jc w:val="center"/>
              <w:rPr>
                <w:rFonts w:ascii="Arial" w:hAnsi="Arial" w:cs="Arial"/>
              </w:rPr>
            </w:pPr>
          </w:p>
        </w:tc>
      </w:tr>
      <w:tr w:rsidR="00EE73DD" w:rsidTr="00D96302">
        <w:trPr>
          <w:trHeight w:val="844"/>
          <w:jc w:val="center"/>
        </w:trPr>
        <w:tc>
          <w:tcPr>
            <w:tcW w:w="2297" w:type="dxa"/>
            <w:gridSpan w:val="2"/>
          </w:tcPr>
          <w:p w:rsidR="00EE73DD" w:rsidRDefault="00EE73DD" w:rsidP="00AB664C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61312" behindDoc="0" locked="0" layoutInCell="1" allowOverlap="1" wp14:anchorId="36A2E848" wp14:editId="22B5E854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68580</wp:posOffset>
                  </wp:positionV>
                  <wp:extent cx="1266190" cy="723900"/>
                  <wp:effectExtent l="0" t="0" r="0" b="0"/>
                  <wp:wrapSquare wrapText="bothSides"/>
                  <wp:docPr id="172" name="Рисунок 172" descr="логотип ТП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логотип ТП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19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193" w:type="dxa"/>
            <w:gridSpan w:val="4"/>
          </w:tcPr>
          <w:p w:rsidR="00EE73DD" w:rsidRPr="00A70460" w:rsidRDefault="00EE73DD" w:rsidP="00EE73DD">
            <w:pPr>
              <w:spacing w:after="120" w:line="360" w:lineRule="auto"/>
              <w:ind w:left="284" w:right="284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A70460">
              <w:rPr>
                <w:rFonts w:ascii="Arial" w:hAnsi="Arial" w:cs="Arial"/>
                <w:b/>
                <w:bCs/>
                <w:sz w:val="28"/>
                <w:szCs w:val="28"/>
              </w:rPr>
              <w:t>Общество с ограниченной ответственностью</w:t>
            </w:r>
          </w:p>
          <w:p w:rsidR="00EE73DD" w:rsidRDefault="00EE73DD" w:rsidP="00EE73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«</w:t>
            </w:r>
            <w:r w:rsidRPr="00A70460">
              <w:rPr>
                <w:rFonts w:ascii="Arial" w:hAnsi="Arial" w:cs="Arial"/>
                <w:b/>
                <w:bCs/>
                <w:sz w:val="28"/>
                <w:szCs w:val="28"/>
              </w:rPr>
              <w:t>Проектно-конструкторский, технологический институт</w:t>
            </w:r>
            <w:r w:rsidRPr="00A70460">
              <w:rPr>
                <w:rFonts w:ascii="Arial" w:hAnsi="Arial" w:cs="Arial"/>
                <w:b/>
                <w:bCs/>
                <w:sz w:val="28"/>
                <w:szCs w:val="28"/>
              </w:rPr>
              <w:br/>
            </w:r>
            <w:r w:rsidRPr="00A70460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«Технопроект»</w:t>
            </w:r>
          </w:p>
        </w:tc>
      </w:tr>
      <w:tr w:rsidR="00000C09" w:rsidTr="00D96302">
        <w:trPr>
          <w:trHeight w:val="510"/>
          <w:jc w:val="center"/>
        </w:trPr>
        <w:tc>
          <w:tcPr>
            <w:tcW w:w="10490" w:type="dxa"/>
            <w:gridSpan w:val="6"/>
          </w:tcPr>
          <w:p w:rsidR="00B51A09" w:rsidRDefault="00B51A09" w:rsidP="00AB664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000C09" w:rsidRPr="00D96302" w:rsidRDefault="00D96302" w:rsidP="00AB664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 xml:space="preserve">Свидетельство </w:t>
            </w:r>
            <w:r w:rsidRPr="00D96302">
              <w:rPr>
                <w:rFonts w:ascii="Arial" w:hAnsi="Arial" w:cs="Arial"/>
                <w:b/>
                <w:sz w:val="28"/>
                <w:szCs w:val="28"/>
              </w:rPr>
              <w:t>№_</w:t>
            </w:r>
            <w:r w:rsidR="00056A5F" w:rsidRPr="00056A5F">
              <w:rPr>
                <w:rFonts w:ascii="Arial" w:hAnsi="Arial" w:cs="Arial"/>
                <w:b/>
                <w:sz w:val="28"/>
                <w:szCs w:val="28"/>
              </w:rPr>
              <w:t>0580.04-2011-6154569408-П-033 от 22.06.2015 г.</w:t>
            </w:r>
          </w:p>
          <w:p w:rsidR="00DE6C8C" w:rsidRPr="00000C09" w:rsidRDefault="00DE6C8C" w:rsidP="00AB664C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D96302" w:rsidTr="0001620D">
        <w:trPr>
          <w:trHeight w:val="2507"/>
          <w:jc w:val="center"/>
        </w:trPr>
        <w:tc>
          <w:tcPr>
            <w:tcW w:w="10490" w:type="dxa"/>
            <w:gridSpan w:val="6"/>
          </w:tcPr>
          <w:p w:rsidR="001E7CA3" w:rsidRPr="00C0297B" w:rsidRDefault="004F79D6" w:rsidP="00655C91">
            <w:pPr>
              <w:ind w:firstLine="709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Заказчик - </w:t>
            </w:r>
            <w:r w:rsidRPr="004F79D6">
              <w:rPr>
                <w:rFonts w:ascii="Arial" w:hAnsi="Arial" w:cs="Arial"/>
                <w:b/>
                <w:sz w:val="32"/>
                <w:szCs w:val="32"/>
              </w:rPr>
              <w:t>ООО «</w:t>
            </w:r>
            <w:proofErr w:type="spellStart"/>
            <w:r w:rsidRPr="004F79D6">
              <w:rPr>
                <w:rFonts w:ascii="Arial" w:hAnsi="Arial" w:cs="Arial"/>
                <w:b/>
                <w:sz w:val="32"/>
                <w:szCs w:val="32"/>
              </w:rPr>
              <w:t>Ростсельмашэнерго</w:t>
            </w:r>
            <w:proofErr w:type="spellEnd"/>
            <w:r w:rsidRPr="004F79D6">
              <w:rPr>
                <w:rFonts w:ascii="Arial" w:hAnsi="Arial" w:cs="Arial"/>
                <w:b/>
                <w:sz w:val="32"/>
                <w:szCs w:val="32"/>
              </w:rPr>
              <w:t>»</w:t>
            </w:r>
          </w:p>
          <w:p w:rsidR="001E7CA3" w:rsidRDefault="001E7CA3" w:rsidP="001E7CA3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F79D6" w:rsidRDefault="004F79D6" w:rsidP="001E7CA3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F79D6" w:rsidRPr="00C0297B" w:rsidRDefault="004F79D6" w:rsidP="001E7CA3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  <w:p w:rsidR="00655C91" w:rsidRPr="009A0F01" w:rsidRDefault="00655C91" w:rsidP="004F79D6">
            <w:pPr>
              <w:suppressAutoHyphens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Техническое перевооружение в части</w:t>
            </w:r>
            <w:r w:rsidR="00D92A6E">
              <w:rPr>
                <w:rFonts w:ascii="Arial" w:hAnsi="Arial" w:cs="Arial"/>
                <w:b/>
                <w:sz w:val="32"/>
                <w:szCs w:val="32"/>
              </w:rPr>
              <w:t>:</w:t>
            </w:r>
            <w:r>
              <w:rPr>
                <w:rFonts w:ascii="Arial" w:hAnsi="Arial" w:cs="Arial"/>
                <w:b/>
                <w:sz w:val="32"/>
                <w:szCs w:val="32"/>
              </w:rPr>
              <w:t xml:space="preserve"> </w:t>
            </w:r>
            <w:r w:rsidR="004F79D6">
              <w:rPr>
                <w:rFonts w:ascii="Arial" w:hAnsi="Arial" w:cs="Arial"/>
                <w:b/>
                <w:sz w:val="32"/>
                <w:szCs w:val="32"/>
              </w:rPr>
              <w:br/>
            </w:r>
            <w:r w:rsidR="00D92A6E">
              <w:rPr>
                <w:rFonts w:ascii="Arial" w:hAnsi="Arial" w:cs="Arial"/>
                <w:b/>
                <w:sz w:val="32"/>
                <w:szCs w:val="32"/>
              </w:rPr>
              <w:t>«У</w:t>
            </w:r>
            <w:r w:rsidR="004F79D6" w:rsidRPr="004F79D6">
              <w:rPr>
                <w:rFonts w:ascii="Arial" w:hAnsi="Arial" w:cs="Arial"/>
                <w:b/>
                <w:sz w:val="32"/>
                <w:szCs w:val="32"/>
              </w:rPr>
              <w:t>становк</w:t>
            </w:r>
            <w:r w:rsidR="00D92A6E">
              <w:rPr>
                <w:rFonts w:ascii="Arial" w:hAnsi="Arial" w:cs="Arial"/>
                <w:b/>
                <w:sz w:val="32"/>
                <w:szCs w:val="32"/>
              </w:rPr>
              <w:t>а</w:t>
            </w:r>
            <w:r w:rsidR="004F79D6" w:rsidRPr="004F79D6">
              <w:rPr>
                <w:rFonts w:ascii="Arial" w:hAnsi="Arial" w:cs="Arial"/>
                <w:b/>
                <w:sz w:val="32"/>
                <w:szCs w:val="32"/>
              </w:rPr>
              <w:t xml:space="preserve"> подогревателя сетевой воды ПСВ-200 ст. №3 турбинного цеха, для нужд ООО «</w:t>
            </w:r>
            <w:proofErr w:type="spellStart"/>
            <w:r w:rsidR="004F79D6" w:rsidRPr="004F79D6">
              <w:rPr>
                <w:rFonts w:ascii="Arial" w:hAnsi="Arial" w:cs="Arial"/>
                <w:b/>
                <w:sz w:val="32"/>
                <w:szCs w:val="32"/>
              </w:rPr>
              <w:t>Ростсельмашэнерго</w:t>
            </w:r>
            <w:proofErr w:type="spellEnd"/>
            <w:r w:rsidR="004F79D6" w:rsidRPr="004F79D6">
              <w:rPr>
                <w:rFonts w:ascii="Arial" w:hAnsi="Arial" w:cs="Arial"/>
                <w:b/>
                <w:sz w:val="32"/>
                <w:szCs w:val="32"/>
              </w:rPr>
              <w:t>»</w:t>
            </w:r>
          </w:p>
          <w:p w:rsidR="00D96302" w:rsidRPr="00BC35BF" w:rsidRDefault="00D96302" w:rsidP="00AB664C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000C09" w:rsidTr="00DE6C8C">
        <w:trPr>
          <w:jc w:val="center"/>
        </w:trPr>
        <w:tc>
          <w:tcPr>
            <w:tcW w:w="10490" w:type="dxa"/>
            <w:gridSpan w:val="6"/>
          </w:tcPr>
          <w:p w:rsidR="00000C09" w:rsidRPr="00BC35BF" w:rsidRDefault="00000C09" w:rsidP="00AB664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9A0F01" w:rsidRPr="00AA63D1" w:rsidRDefault="00655C91" w:rsidP="009A0F01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Рабочая</w:t>
            </w:r>
            <w:r w:rsidR="00B51A09" w:rsidRPr="00BC35BF">
              <w:rPr>
                <w:rFonts w:ascii="Arial" w:hAnsi="Arial" w:cs="Arial"/>
                <w:sz w:val="32"/>
                <w:szCs w:val="32"/>
              </w:rPr>
              <w:t xml:space="preserve"> документация</w:t>
            </w:r>
          </w:p>
          <w:p w:rsidR="00000C09" w:rsidRDefault="00000C09" w:rsidP="00AB664C">
            <w:pPr>
              <w:jc w:val="center"/>
              <w:rPr>
                <w:rFonts w:ascii="Arial" w:hAnsi="Arial" w:cs="Arial"/>
              </w:rPr>
            </w:pPr>
          </w:p>
        </w:tc>
      </w:tr>
      <w:tr w:rsidR="00000C09" w:rsidTr="00DE6C8C">
        <w:trPr>
          <w:jc w:val="center"/>
        </w:trPr>
        <w:tc>
          <w:tcPr>
            <w:tcW w:w="10490" w:type="dxa"/>
            <w:gridSpan w:val="6"/>
          </w:tcPr>
          <w:p w:rsidR="00342105" w:rsidRPr="009D21D7" w:rsidRDefault="00192CD7" w:rsidP="00AB664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92CD7">
              <w:rPr>
                <w:rFonts w:ascii="Arial" w:hAnsi="Arial" w:cs="Arial"/>
                <w:b/>
                <w:sz w:val="28"/>
                <w:szCs w:val="28"/>
              </w:rPr>
              <w:t>Пояснительная записка</w:t>
            </w:r>
          </w:p>
          <w:p w:rsidR="009D21D7" w:rsidRDefault="009D21D7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9D21D7" w:rsidRDefault="009D21D7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9D21D7" w:rsidRDefault="009D21D7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9D21D7" w:rsidRDefault="009D21D7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9D21D7" w:rsidRDefault="009D21D7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9D21D7" w:rsidRDefault="009D21D7" w:rsidP="00AB664C">
            <w:pPr>
              <w:jc w:val="center"/>
              <w:rPr>
                <w:rFonts w:ascii="Arial" w:hAnsi="Arial" w:cs="Arial"/>
              </w:rPr>
            </w:pPr>
          </w:p>
        </w:tc>
      </w:tr>
      <w:tr w:rsidR="00342105" w:rsidTr="00DE6C8C">
        <w:trPr>
          <w:jc w:val="center"/>
        </w:trPr>
        <w:tc>
          <w:tcPr>
            <w:tcW w:w="10490" w:type="dxa"/>
            <w:gridSpan w:val="6"/>
          </w:tcPr>
          <w:p w:rsidR="00342105" w:rsidRPr="003921E1" w:rsidRDefault="009A0F01" w:rsidP="00AB664C">
            <w:pPr>
              <w:jc w:val="center"/>
              <w:rPr>
                <w:b/>
                <w:color w:val="000001"/>
                <w:sz w:val="36"/>
                <w:szCs w:val="36"/>
              </w:rPr>
            </w:pPr>
            <w:r w:rsidRPr="009A0F01">
              <w:rPr>
                <w:b/>
                <w:color w:val="000001"/>
                <w:sz w:val="36"/>
                <w:szCs w:val="36"/>
              </w:rPr>
              <w:t>В-</w:t>
            </w:r>
            <w:r w:rsidR="00655C91">
              <w:rPr>
                <w:b/>
                <w:color w:val="000001"/>
                <w:sz w:val="36"/>
                <w:szCs w:val="36"/>
              </w:rPr>
              <w:t>4000</w:t>
            </w:r>
            <w:r w:rsidR="004F79D6">
              <w:rPr>
                <w:b/>
                <w:color w:val="000001"/>
                <w:sz w:val="36"/>
                <w:szCs w:val="36"/>
              </w:rPr>
              <w:t>32</w:t>
            </w:r>
            <w:r w:rsidRPr="009A0F01">
              <w:rPr>
                <w:b/>
                <w:color w:val="000001"/>
                <w:sz w:val="36"/>
                <w:szCs w:val="36"/>
              </w:rPr>
              <w:t>-</w:t>
            </w:r>
            <w:r w:rsidR="00192CD7">
              <w:rPr>
                <w:b/>
                <w:color w:val="000001"/>
                <w:sz w:val="36"/>
                <w:szCs w:val="36"/>
              </w:rPr>
              <w:t>ПЗ</w:t>
            </w:r>
          </w:p>
          <w:p w:rsidR="0001620D" w:rsidRDefault="0001620D" w:rsidP="00AB664C">
            <w:pPr>
              <w:jc w:val="center"/>
              <w:rPr>
                <w:b/>
                <w:color w:val="000001"/>
                <w:sz w:val="36"/>
                <w:szCs w:val="36"/>
              </w:rPr>
            </w:pPr>
          </w:p>
          <w:p w:rsidR="00DE6C8C" w:rsidRDefault="00DE6C8C" w:rsidP="00AB664C">
            <w:pPr>
              <w:jc w:val="center"/>
              <w:rPr>
                <w:b/>
                <w:color w:val="000001"/>
                <w:sz w:val="36"/>
                <w:szCs w:val="36"/>
              </w:rPr>
            </w:pPr>
          </w:p>
          <w:p w:rsidR="00655C91" w:rsidRPr="00BC35BF" w:rsidRDefault="00655C91" w:rsidP="00AB664C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BC35BF" w:rsidTr="00DE6C8C">
        <w:trPr>
          <w:jc w:val="center"/>
        </w:trPr>
        <w:tc>
          <w:tcPr>
            <w:tcW w:w="10490" w:type="dxa"/>
            <w:gridSpan w:val="6"/>
          </w:tcPr>
          <w:p w:rsidR="00DE6C8C" w:rsidRPr="00BC35BF" w:rsidRDefault="00DE6C8C" w:rsidP="000A760F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BC35BF" w:rsidTr="001A4BE1">
        <w:trPr>
          <w:jc w:val="center"/>
        </w:trPr>
        <w:tc>
          <w:tcPr>
            <w:tcW w:w="660" w:type="dxa"/>
          </w:tcPr>
          <w:p w:rsidR="00BC35BF" w:rsidRPr="00BC35BF" w:rsidRDefault="00BC35BF" w:rsidP="00BC35BF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gridSpan w:val="2"/>
          </w:tcPr>
          <w:p w:rsidR="00BC35BF" w:rsidRPr="00BC35BF" w:rsidRDefault="00BC35BF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06" w:type="dxa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BC35BF" w:rsidTr="001A4BE1">
        <w:trPr>
          <w:jc w:val="center"/>
        </w:trPr>
        <w:tc>
          <w:tcPr>
            <w:tcW w:w="660" w:type="dxa"/>
          </w:tcPr>
          <w:p w:rsidR="00BC35BF" w:rsidRPr="00BC35BF" w:rsidRDefault="00BC35BF" w:rsidP="005354AF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gridSpan w:val="2"/>
          </w:tcPr>
          <w:p w:rsidR="00BC35BF" w:rsidRPr="00BC35BF" w:rsidRDefault="00BC35BF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06" w:type="dxa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BC35BF" w:rsidTr="001A4BE1">
        <w:trPr>
          <w:trHeight w:val="283"/>
          <w:jc w:val="center"/>
        </w:trPr>
        <w:tc>
          <w:tcPr>
            <w:tcW w:w="660" w:type="dxa"/>
          </w:tcPr>
          <w:p w:rsidR="00BC35BF" w:rsidRPr="00BC35BF" w:rsidRDefault="00BC35BF" w:rsidP="00BC35BF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gridSpan w:val="2"/>
          </w:tcPr>
          <w:p w:rsidR="00BC35BF" w:rsidRPr="00BC35BF" w:rsidRDefault="00BC35BF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06" w:type="dxa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BC35BF" w:rsidTr="001A4BE1">
        <w:trPr>
          <w:trHeight w:val="283"/>
          <w:jc w:val="center"/>
        </w:trPr>
        <w:tc>
          <w:tcPr>
            <w:tcW w:w="660" w:type="dxa"/>
          </w:tcPr>
          <w:p w:rsidR="00BC35BF" w:rsidRPr="00BC35BF" w:rsidRDefault="00BC35BF" w:rsidP="00BC35BF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gridSpan w:val="2"/>
          </w:tcPr>
          <w:p w:rsidR="00BC35BF" w:rsidRPr="00BC35BF" w:rsidRDefault="00BC35BF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06" w:type="dxa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BC35BF" w:rsidTr="001A4BE1">
        <w:trPr>
          <w:trHeight w:val="283"/>
          <w:jc w:val="center"/>
        </w:trPr>
        <w:tc>
          <w:tcPr>
            <w:tcW w:w="660" w:type="dxa"/>
          </w:tcPr>
          <w:p w:rsidR="00BC35BF" w:rsidRPr="00BC35BF" w:rsidRDefault="00BC35BF" w:rsidP="00BC35BF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gridSpan w:val="2"/>
          </w:tcPr>
          <w:p w:rsidR="00BC35BF" w:rsidRPr="00BC35BF" w:rsidRDefault="00BC35BF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06" w:type="dxa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BC35BF" w:rsidTr="001A4BE1">
        <w:trPr>
          <w:trHeight w:val="283"/>
          <w:jc w:val="center"/>
        </w:trPr>
        <w:tc>
          <w:tcPr>
            <w:tcW w:w="660" w:type="dxa"/>
          </w:tcPr>
          <w:p w:rsidR="00BC35BF" w:rsidRPr="00BC35BF" w:rsidRDefault="00BC35BF" w:rsidP="00BC35BF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gridSpan w:val="2"/>
          </w:tcPr>
          <w:p w:rsidR="00BC35BF" w:rsidRPr="00BC35BF" w:rsidRDefault="00BC35BF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06" w:type="dxa"/>
          </w:tcPr>
          <w:p w:rsidR="00BC35BF" w:rsidRPr="00BC35BF" w:rsidRDefault="00BC35BF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E6C8C" w:rsidTr="001A4BE1">
        <w:trPr>
          <w:trHeight w:val="283"/>
          <w:jc w:val="center"/>
        </w:trPr>
        <w:tc>
          <w:tcPr>
            <w:tcW w:w="660" w:type="dxa"/>
          </w:tcPr>
          <w:p w:rsidR="00DE6C8C" w:rsidRPr="00BC35BF" w:rsidRDefault="00DE6C8C" w:rsidP="00BC35BF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DE6C8C" w:rsidRPr="00BC35BF" w:rsidRDefault="00DE6C8C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gridSpan w:val="2"/>
          </w:tcPr>
          <w:p w:rsidR="00DE6C8C" w:rsidRPr="00BC35BF" w:rsidRDefault="00DE6C8C" w:rsidP="00AB664C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06" w:type="dxa"/>
          </w:tcPr>
          <w:p w:rsidR="00DE6C8C" w:rsidRPr="00BC35BF" w:rsidRDefault="00DE6C8C" w:rsidP="00BC35BF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BC35BF" w:rsidTr="00DE6C8C">
        <w:trPr>
          <w:jc w:val="center"/>
        </w:trPr>
        <w:tc>
          <w:tcPr>
            <w:tcW w:w="10490" w:type="dxa"/>
            <w:gridSpan w:val="6"/>
          </w:tcPr>
          <w:tbl>
            <w:tblPr>
              <w:tblpPr w:leftFromText="180" w:rightFromText="180" w:horzAnchor="margin" w:tblpY="320"/>
              <w:tblOverlap w:val="never"/>
              <w:tblW w:w="460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825"/>
              <w:gridCol w:w="1440"/>
              <w:gridCol w:w="1080"/>
              <w:gridCol w:w="1260"/>
            </w:tblGrid>
            <w:tr w:rsidR="00AF3981" w:rsidRPr="00AF3981" w:rsidTr="00AF3981">
              <w:tc>
                <w:tcPr>
                  <w:tcW w:w="825" w:type="dxa"/>
                  <w:shd w:val="clear" w:color="auto" w:fill="auto"/>
                  <w:vAlign w:val="center"/>
                </w:tcPr>
                <w:p w:rsidR="004A02DF" w:rsidRPr="00AF3981" w:rsidRDefault="004A02DF" w:rsidP="004A02DF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Изм.</w:t>
                  </w:r>
                </w:p>
              </w:tc>
              <w:tc>
                <w:tcPr>
                  <w:tcW w:w="1440" w:type="dxa"/>
                  <w:shd w:val="clear" w:color="auto" w:fill="auto"/>
                  <w:vAlign w:val="center"/>
                </w:tcPr>
                <w:p w:rsidR="004A02DF" w:rsidRPr="00AF3981" w:rsidRDefault="004A02DF" w:rsidP="004A02DF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№ док.</w:t>
                  </w:r>
                </w:p>
              </w:tc>
              <w:tc>
                <w:tcPr>
                  <w:tcW w:w="1080" w:type="dxa"/>
                  <w:shd w:val="clear" w:color="auto" w:fill="auto"/>
                  <w:vAlign w:val="center"/>
                </w:tcPr>
                <w:p w:rsidR="004A02DF" w:rsidRPr="00AF3981" w:rsidRDefault="004A02DF" w:rsidP="004A02DF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Подп.</w:t>
                  </w:r>
                </w:p>
              </w:tc>
              <w:tc>
                <w:tcPr>
                  <w:tcW w:w="1260" w:type="dxa"/>
                  <w:shd w:val="clear" w:color="auto" w:fill="auto"/>
                  <w:vAlign w:val="center"/>
                </w:tcPr>
                <w:p w:rsidR="004A02DF" w:rsidRPr="00AF3981" w:rsidRDefault="004A02DF" w:rsidP="004A02DF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Дата</w:t>
                  </w:r>
                </w:p>
              </w:tc>
            </w:tr>
            <w:tr w:rsidR="00AF3981" w:rsidRPr="00AF3981" w:rsidTr="00AF3981">
              <w:tc>
                <w:tcPr>
                  <w:tcW w:w="825" w:type="dxa"/>
                  <w:shd w:val="clear" w:color="auto" w:fill="auto"/>
                  <w:vAlign w:val="center"/>
                </w:tcPr>
                <w:p w:rsidR="004A02DF" w:rsidRPr="00AF3981" w:rsidRDefault="004A02DF" w:rsidP="004A02DF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440" w:type="dxa"/>
                  <w:shd w:val="clear" w:color="auto" w:fill="auto"/>
                  <w:vAlign w:val="center"/>
                </w:tcPr>
                <w:p w:rsidR="004A02DF" w:rsidRPr="00AF3981" w:rsidRDefault="00AF3981" w:rsidP="00AF3981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15</w:t>
                  </w:r>
                  <w:r w:rsidR="004A02DF" w:rsidRPr="00AF3981">
                    <w:rPr>
                      <w:rFonts w:ascii="Arial" w:hAnsi="Arial" w:cs="Arial"/>
                      <w:b/>
                    </w:rPr>
                    <w:t>-</w:t>
                  </w:r>
                  <w:r>
                    <w:rPr>
                      <w:rFonts w:ascii="Arial" w:hAnsi="Arial" w:cs="Arial"/>
                      <w:b/>
                    </w:rPr>
                    <w:t>10</w:t>
                  </w:r>
                </w:p>
              </w:tc>
              <w:tc>
                <w:tcPr>
                  <w:tcW w:w="1080" w:type="dxa"/>
                  <w:shd w:val="clear" w:color="auto" w:fill="auto"/>
                  <w:vAlign w:val="center"/>
                </w:tcPr>
                <w:p w:rsidR="004A02DF" w:rsidRPr="00AF3981" w:rsidRDefault="004A02DF" w:rsidP="004A02DF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260" w:type="dxa"/>
                  <w:shd w:val="clear" w:color="auto" w:fill="auto"/>
                  <w:vAlign w:val="center"/>
                </w:tcPr>
                <w:p w:rsidR="004A02DF" w:rsidRPr="00AF3981" w:rsidRDefault="00AF3981" w:rsidP="00AF3981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08</w:t>
                  </w:r>
                  <w:r w:rsidR="004A02DF" w:rsidRPr="00AF3981">
                    <w:rPr>
                      <w:rFonts w:ascii="Arial" w:hAnsi="Arial" w:cs="Arial"/>
                      <w:b/>
                    </w:rPr>
                    <w:t>.</w:t>
                  </w:r>
                  <w:r>
                    <w:rPr>
                      <w:rFonts w:ascii="Arial" w:hAnsi="Arial" w:cs="Arial"/>
                      <w:b/>
                    </w:rPr>
                    <w:t>10</w:t>
                  </w:r>
                  <w:r w:rsidR="004A02DF" w:rsidRPr="00AF3981">
                    <w:rPr>
                      <w:rFonts w:ascii="Arial" w:hAnsi="Arial" w:cs="Arial"/>
                      <w:b/>
                    </w:rPr>
                    <w:t>.1</w:t>
                  </w:r>
                  <w:r>
                    <w:rPr>
                      <w:rFonts w:ascii="Arial" w:hAnsi="Arial" w:cs="Arial"/>
                      <w:b/>
                    </w:rPr>
                    <w:t>5</w:t>
                  </w:r>
                </w:p>
              </w:tc>
            </w:tr>
            <w:tr w:rsidR="00AF3981" w:rsidRPr="00AF3981" w:rsidTr="00AF3981">
              <w:tc>
                <w:tcPr>
                  <w:tcW w:w="825" w:type="dxa"/>
                  <w:shd w:val="clear" w:color="auto" w:fill="auto"/>
                  <w:vAlign w:val="center"/>
                </w:tcPr>
                <w:p w:rsidR="004A02DF" w:rsidRPr="00AF3981" w:rsidRDefault="004A02DF" w:rsidP="00B329B2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440" w:type="dxa"/>
                  <w:shd w:val="clear" w:color="auto" w:fill="auto"/>
                  <w:vAlign w:val="center"/>
                </w:tcPr>
                <w:p w:rsidR="004A02DF" w:rsidRPr="00AF3981" w:rsidRDefault="004A02DF" w:rsidP="004A02DF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080" w:type="dxa"/>
                  <w:shd w:val="clear" w:color="auto" w:fill="auto"/>
                  <w:vAlign w:val="center"/>
                </w:tcPr>
                <w:p w:rsidR="004A02DF" w:rsidRPr="00AF3981" w:rsidRDefault="004A02DF" w:rsidP="004A02DF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260" w:type="dxa"/>
                  <w:shd w:val="clear" w:color="auto" w:fill="auto"/>
                  <w:vAlign w:val="center"/>
                </w:tcPr>
                <w:p w:rsidR="004A02DF" w:rsidRPr="00AF3981" w:rsidRDefault="004A02DF" w:rsidP="0005200B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</w:tbl>
          <w:p w:rsidR="00BC35BF" w:rsidRDefault="00BC35BF" w:rsidP="00BC35BF">
            <w:pPr>
              <w:rPr>
                <w:rFonts w:ascii="Arial" w:hAnsi="Arial" w:cs="Arial"/>
              </w:rPr>
            </w:pPr>
          </w:p>
        </w:tc>
      </w:tr>
      <w:tr w:rsidR="00BC35BF" w:rsidTr="00DE6C8C">
        <w:trPr>
          <w:jc w:val="center"/>
        </w:trPr>
        <w:tc>
          <w:tcPr>
            <w:tcW w:w="10490" w:type="dxa"/>
            <w:gridSpan w:val="6"/>
          </w:tcPr>
          <w:p w:rsidR="00DE6C8C" w:rsidRPr="001A4BE1" w:rsidRDefault="00BC35BF" w:rsidP="004F79D6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A4BE1">
              <w:rPr>
                <w:rFonts w:ascii="Arial" w:hAnsi="Arial" w:cs="Arial"/>
                <w:b/>
                <w:sz w:val="28"/>
                <w:szCs w:val="28"/>
              </w:rPr>
              <w:t>201</w:t>
            </w:r>
            <w:r w:rsidR="004F79D6">
              <w:rPr>
                <w:rFonts w:ascii="Arial" w:hAnsi="Arial" w:cs="Arial"/>
                <w:b/>
                <w:sz w:val="28"/>
                <w:szCs w:val="28"/>
              </w:rPr>
              <w:t>5</w:t>
            </w:r>
          </w:p>
        </w:tc>
      </w:tr>
    </w:tbl>
    <w:p w:rsidR="00FC4326" w:rsidRPr="00115DC3" w:rsidRDefault="00FC4326" w:rsidP="00AB664C">
      <w:pPr>
        <w:jc w:val="center"/>
        <w:rPr>
          <w:rFonts w:ascii="Arial" w:hAnsi="Arial" w:cs="Arial"/>
        </w:rPr>
      </w:pPr>
    </w:p>
    <w:p w:rsidR="005C6DA6" w:rsidRPr="00115DC3" w:rsidRDefault="005C6DA6" w:rsidP="00F428AC">
      <w:pPr>
        <w:jc w:val="center"/>
        <w:rPr>
          <w:rFonts w:ascii="Arial" w:hAnsi="Arial" w:cs="Arial"/>
        </w:rPr>
        <w:sectPr w:rsidR="005C6DA6" w:rsidRPr="00115DC3" w:rsidSect="00B007F7">
          <w:headerReference w:type="default" r:id="rId10"/>
          <w:footerReference w:type="default" r:id="rId11"/>
          <w:headerReference w:type="first" r:id="rId12"/>
          <w:type w:val="continuous"/>
          <w:pgSz w:w="11906" w:h="16838" w:code="9"/>
          <w:pgMar w:top="851" w:right="340" w:bottom="851" w:left="1134" w:header="567" w:footer="510" w:gutter="0"/>
          <w:pgNumType w:start="1"/>
          <w:cols w:space="708"/>
          <w:titlePg/>
          <w:docGrid w:linePitch="360"/>
        </w:sectPr>
      </w:pPr>
    </w:p>
    <w:tbl>
      <w:tblPr>
        <w:tblStyle w:val="ac"/>
        <w:tblW w:w="1049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60"/>
        <w:gridCol w:w="1637"/>
        <w:gridCol w:w="2552"/>
        <w:gridCol w:w="1701"/>
        <w:gridCol w:w="992"/>
        <w:gridCol w:w="2948"/>
      </w:tblGrid>
      <w:tr w:rsidR="000F2E66" w:rsidTr="00DA1B98">
        <w:trPr>
          <w:trHeight w:val="286"/>
          <w:jc w:val="center"/>
        </w:trPr>
        <w:tc>
          <w:tcPr>
            <w:tcW w:w="4849" w:type="dxa"/>
            <w:gridSpan w:val="3"/>
          </w:tcPr>
          <w:p w:rsidR="000F2E66" w:rsidRDefault="000F2E66" w:rsidP="00DA1B9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0F2E66" w:rsidRDefault="000F2E66" w:rsidP="00DA1B9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940" w:type="dxa"/>
            <w:gridSpan w:val="2"/>
          </w:tcPr>
          <w:p w:rsidR="000F2E66" w:rsidRDefault="000F2E66" w:rsidP="00DA1B98">
            <w:pPr>
              <w:jc w:val="center"/>
              <w:rPr>
                <w:rFonts w:ascii="Arial" w:hAnsi="Arial" w:cs="Arial"/>
              </w:rPr>
            </w:pPr>
          </w:p>
        </w:tc>
      </w:tr>
      <w:tr w:rsidR="000F2E66" w:rsidTr="000F2E66">
        <w:trPr>
          <w:trHeight w:val="844"/>
          <w:jc w:val="center"/>
        </w:trPr>
        <w:tc>
          <w:tcPr>
            <w:tcW w:w="2297" w:type="dxa"/>
            <w:gridSpan w:val="2"/>
          </w:tcPr>
          <w:p w:rsidR="000F2E66" w:rsidRDefault="000F2E66" w:rsidP="00DA1B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drawing>
                <wp:anchor distT="0" distB="0" distL="114300" distR="114300" simplePos="0" relativeHeight="251666432" behindDoc="0" locked="0" layoutInCell="1" allowOverlap="1" wp14:anchorId="5225F55A" wp14:editId="154270A3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68580</wp:posOffset>
                  </wp:positionV>
                  <wp:extent cx="1266190" cy="723900"/>
                  <wp:effectExtent l="0" t="0" r="0" b="0"/>
                  <wp:wrapSquare wrapText="bothSides"/>
                  <wp:docPr id="434" name="Рисунок 434" descr="логотип ТП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логотип ТП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19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193" w:type="dxa"/>
            <w:gridSpan w:val="4"/>
          </w:tcPr>
          <w:p w:rsidR="000F2E66" w:rsidRPr="00A70460" w:rsidRDefault="000F2E66" w:rsidP="00DA1B98">
            <w:pPr>
              <w:spacing w:after="120" w:line="360" w:lineRule="auto"/>
              <w:ind w:left="284" w:right="284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A70460">
              <w:rPr>
                <w:rFonts w:ascii="Arial" w:hAnsi="Arial" w:cs="Arial"/>
                <w:b/>
                <w:bCs/>
                <w:sz w:val="28"/>
                <w:szCs w:val="28"/>
              </w:rPr>
              <w:t>Общество с ограниченной ответственностью</w:t>
            </w:r>
          </w:p>
          <w:p w:rsidR="000F2E66" w:rsidRDefault="000F2E66" w:rsidP="00DA1B9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«</w:t>
            </w:r>
            <w:r w:rsidRPr="00A70460">
              <w:rPr>
                <w:rFonts w:ascii="Arial" w:hAnsi="Arial" w:cs="Arial"/>
                <w:b/>
                <w:bCs/>
                <w:sz w:val="28"/>
                <w:szCs w:val="28"/>
              </w:rPr>
              <w:t>Проектно-конструкторский, технологический институт</w:t>
            </w:r>
            <w:r w:rsidRPr="00A70460">
              <w:rPr>
                <w:rFonts w:ascii="Arial" w:hAnsi="Arial" w:cs="Arial"/>
                <w:b/>
                <w:bCs/>
                <w:sz w:val="28"/>
                <w:szCs w:val="28"/>
              </w:rPr>
              <w:br/>
            </w:r>
            <w:r w:rsidRPr="00A70460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 «Технопроект»</w:t>
            </w:r>
          </w:p>
        </w:tc>
      </w:tr>
      <w:tr w:rsidR="000F2E66" w:rsidTr="000F2E66">
        <w:trPr>
          <w:trHeight w:val="480"/>
          <w:jc w:val="center"/>
        </w:trPr>
        <w:tc>
          <w:tcPr>
            <w:tcW w:w="10490" w:type="dxa"/>
            <w:gridSpan w:val="6"/>
          </w:tcPr>
          <w:p w:rsidR="000F2E66" w:rsidRPr="00DF327D" w:rsidRDefault="000F2E66" w:rsidP="000F2E66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0F2E66" w:rsidRPr="00D96302" w:rsidRDefault="000F209D" w:rsidP="000F2E66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 xml:space="preserve">Свидетельство </w:t>
            </w:r>
            <w:r w:rsidRPr="00D96302">
              <w:rPr>
                <w:rFonts w:ascii="Arial" w:hAnsi="Arial" w:cs="Arial"/>
                <w:b/>
                <w:sz w:val="28"/>
                <w:szCs w:val="28"/>
              </w:rPr>
              <w:t>№_</w:t>
            </w:r>
            <w:r w:rsidRPr="00056A5F">
              <w:rPr>
                <w:rFonts w:ascii="Arial" w:hAnsi="Arial" w:cs="Arial"/>
                <w:b/>
                <w:sz w:val="28"/>
                <w:szCs w:val="28"/>
              </w:rPr>
              <w:t>0580.04-2011-6154569408-П-033 от 22.06.2015 г.</w:t>
            </w:r>
          </w:p>
          <w:p w:rsidR="000F2E66" w:rsidRPr="00000C09" w:rsidRDefault="000F2E66" w:rsidP="00DA1B98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0F2E66" w:rsidTr="000F2E66">
        <w:trPr>
          <w:trHeight w:val="2521"/>
          <w:jc w:val="center"/>
        </w:trPr>
        <w:tc>
          <w:tcPr>
            <w:tcW w:w="10490" w:type="dxa"/>
            <w:gridSpan w:val="6"/>
          </w:tcPr>
          <w:p w:rsidR="0064676F" w:rsidRPr="00C0297B" w:rsidRDefault="0064676F" w:rsidP="0064676F">
            <w:pPr>
              <w:ind w:firstLine="709"/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 xml:space="preserve">Заказчик - </w:t>
            </w:r>
            <w:r w:rsidR="004F79D6" w:rsidRPr="004F79D6">
              <w:rPr>
                <w:rFonts w:ascii="Arial" w:hAnsi="Arial" w:cs="Arial"/>
                <w:b/>
                <w:sz w:val="32"/>
                <w:szCs w:val="32"/>
              </w:rPr>
              <w:t>ООО «</w:t>
            </w:r>
            <w:proofErr w:type="spellStart"/>
            <w:r w:rsidR="004F79D6" w:rsidRPr="004F79D6">
              <w:rPr>
                <w:rFonts w:ascii="Arial" w:hAnsi="Arial" w:cs="Arial"/>
                <w:b/>
                <w:sz w:val="32"/>
                <w:szCs w:val="32"/>
              </w:rPr>
              <w:t>Ростсельмашэнерго</w:t>
            </w:r>
            <w:proofErr w:type="spellEnd"/>
            <w:r w:rsidR="004F79D6" w:rsidRPr="004F79D6">
              <w:rPr>
                <w:rFonts w:ascii="Arial" w:hAnsi="Arial" w:cs="Arial"/>
                <w:b/>
                <w:sz w:val="32"/>
                <w:szCs w:val="32"/>
              </w:rPr>
              <w:t>»</w:t>
            </w:r>
          </w:p>
          <w:p w:rsidR="0064676F" w:rsidRDefault="0064676F" w:rsidP="0064676F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F79D6" w:rsidRPr="00C0297B" w:rsidRDefault="004F79D6" w:rsidP="0064676F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  <w:p w:rsidR="0064676F" w:rsidRPr="00C0297B" w:rsidRDefault="0064676F" w:rsidP="0064676F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  <w:p w:rsidR="0064676F" w:rsidRPr="009A0F01" w:rsidRDefault="004F79D6" w:rsidP="0064676F">
            <w:pPr>
              <w:suppressAutoHyphens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Техническое перевооружение в части</w:t>
            </w:r>
            <w:r w:rsidR="00D92A6E">
              <w:rPr>
                <w:rFonts w:ascii="Arial" w:hAnsi="Arial" w:cs="Arial"/>
                <w:b/>
                <w:sz w:val="32"/>
                <w:szCs w:val="32"/>
              </w:rPr>
              <w:t>:</w:t>
            </w:r>
            <w:r>
              <w:rPr>
                <w:rFonts w:ascii="Arial" w:hAnsi="Arial" w:cs="Arial"/>
                <w:b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b/>
                <w:sz w:val="32"/>
                <w:szCs w:val="32"/>
              </w:rPr>
              <w:br/>
            </w:r>
            <w:r w:rsidR="00D92A6E">
              <w:rPr>
                <w:rFonts w:ascii="Arial" w:hAnsi="Arial" w:cs="Arial"/>
                <w:b/>
                <w:sz w:val="32"/>
                <w:szCs w:val="32"/>
              </w:rPr>
              <w:t>«У</w:t>
            </w:r>
            <w:r w:rsidRPr="004F79D6">
              <w:rPr>
                <w:rFonts w:ascii="Arial" w:hAnsi="Arial" w:cs="Arial"/>
                <w:b/>
                <w:sz w:val="32"/>
                <w:szCs w:val="32"/>
              </w:rPr>
              <w:t>становк</w:t>
            </w:r>
            <w:r w:rsidR="00D92A6E">
              <w:rPr>
                <w:rFonts w:ascii="Arial" w:hAnsi="Arial" w:cs="Arial"/>
                <w:b/>
                <w:sz w:val="32"/>
                <w:szCs w:val="32"/>
              </w:rPr>
              <w:t>а</w:t>
            </w:r>
            <w:r w:rsidRPr="004F79D6">
              <w:rPr>
                <w:rFonts w:ascii="Arial" w:hAnsi="Arial" w:cs="Arial"/>
                <w:b/>
                <w:sz w:val="32"/>
                <w:szCs w:val="32"/>
              </w:rPr>
              <w:t xml:space="preserve"> подогревателя сетевой воды ПСВ-200 ст. №3 турбинного цеха, для нужд ООО «</w:t>
            </w:r>
            <w:proofErr w:type="spellStart"/>
            <w:r w:rsidRPr="004F79D6">
              <w:rPr>
                <w:rFonts w:ascii="Arial" w:hAnsi="Arial" w:cs="Arial"/>
                <w:b/>
                <w:sz w:val="32"/>
                <w:szCs w:val="32"/>
              </w:rPr>
              <w:t>Ростсельмашэнерго</w:t>
            </w:r>
            <w:proofErr w:type="spellEnd"/>
            <w:r w:rsidRPr="004F79D6">
              <w:rPr>
                <w:rFonts w:ascii="Arial" w:hAnsi="Arial" w:cs="Arial"/>
                <w:b/>
                <w:sz w:val="32"/>
                <w:szCs w:val="32"/>
              </w:rPr>
              <w:t>»</w:t>
            </w:r>
          </w:p>
          <w:p w:rsidR="000F2E66" w:rsidRPr="00BC35BF" w:rsidRDefault="000F2E66" w:rsidP="00DA1B98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0F2E66" w:rsidTr="00DA1B98">
        <w:trPr>
          <w:jc w:val="center"/>
        </w:trPr>
        <w:tc>
          <w:tcPr>
            <w:tcW w:w="10490" w:type="dxa"/>
            <w:gridSpan w:val="6"/>
          </w:tcPr>
          <w:p w:rsidR="00EE75BC" w:rsidRPr="00BC35BF" w:rsidRDefault="00EE75BC" w:rsidP="00EE75B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EE75BC" w:rsidRPr="00AA63D1" w:rsidRDefault="00EE75BC" w:rsidP="00EE75B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Рабочая</w:t>
            </w:r>
            <w:r w:rsidRPr="00BC35BF">
              <w:rPr>
                <w:rFonts w:ascii="Arial" w:hAnsi="Arial" w:cs="Arial"/>
                <w:sz w:val="32"/>
                <w:szCs w:val="32"/>
              </w:rPr>
              <w:t xml:space="preserve"> документация</w:t>
            </w:r>
          </w:p>
          <w:p w:rsidR="000F2E66" w:rsidRDefault="000F2E66" w:rsidP="00DA1B98">
            <w:pPr>
              <w:jc w:val="center"/>
              <w:rPr>
                <w:rFonts w:ascii="Arial" w:hAnsi="Arial" w:cs="Arial"/>
              </w:rPr>
            </w:pPr>
          </w:p>
        </w:tc>
      </w:tr>
      <w:tr w:rsidR="000F2E66" w:rsidTr="00DA1B98">
        <w:trPr>
          <w:jc w:val="center"/>
        </w:trPr>
        <w:tc>
          <w:tcPr>
            <w:tcW w:w="10490" w:type="dxa"/>
            <w:gridSpan w:val="6"/>
          </w:tcPr>
          <w:p w:rsidR="00EE75BC" w:rsidRPr="009D21D7" w:rsidRDefault="00EE75BC" w:rsidP="00EE75BC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92CD7">
              <w:rPr>
                <w:rFonts w:ascii="Arial" w:hAnsi="Arial" w:cs="Arial"/>
                <w:b/>
                <w:sz w:val="28"/>
                <w:szCs w:val="28"/>
              </w:rPr>
              <w:t>Пояснительная записка</w:t>
            </w:r>
          </w:p>
          <w:p w:rsidR="003921E1" w:rsidRDefault="003921E1" w:rsidP="00DA1B9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F174B0" w:rsidRDefault="00F174B0" w:rsidP="00DA1B9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F174B0" w:rsidRDefault="00F174B0" w:rsidP="00DA1B9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F174B0" w:rsidRDefault="00F174B0" w:rsidP="00DA1B9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F174B0" w:rsidRPr="009D21D7" w:rsidRDefault="00F174B0" w:rsidP="00DA1B9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  <w:p w:rsidR="009D21D7" w:rsidRDefault="009D21D7" w:rsidP="00DA1B98">
            <w:pPr>
              <w:jc w:val="center"/>
              <w:rPr>
                <w:rFonts w:ascii="Arial" w:hAnsi="Arial" w:cs="Arial"/>
              </w:rPr>
            </w:pPr>
          </w:p>
        </w:tc>
      </w:tr>
      <w:tr w:rsidR="000F2E66" w:rsidTr="00DA1B98">
        <w:trPr>
          <w:jc w:val="center"/>
        </w:trPr>
        <w:tc>
          <w:tcPr>
            <w:tcW w:w="10490" w:type="dxa"/>
            <w:gridSpan w:val="6"/>
          </w:tcPr>
          <w:p w:rsidR="00EE75BC" w:rsidRPr="003921E1" w:rsidRDefault="00EE75BC" w:rsidP="00EE75BC">
            <w:pPr>
              <w:jc w:val="center"/>
              <w:rPr>
                <w:b/>
                <w:color w:val="000001"/>
                <w:sz w:val="36"/>
                <w:szCs w:val="36"/>
              </w:rPr>
            </w:pPr>
            <w:r w:rsidRPr="009A0F01">
              <w:rPr>
                <w:b/>
                <w:color w:val="000001"/>
                <w:sz w:val="36"/>
                <w:szCs w:val="36"/>
              </w:rPr>
              <w:t>В-</w:t>
            </w:r>
            <w:r>
              <w:rPr>
                <w:b/>
                <w:color w:val="000001"/>
                <w:sz w:val="36"/>
                <w:szCs w:val="36"/>
              </w:rPr>
              <w:t>4000</w:t>
            </w:r>
            <w:r w:rsidR="004F79D6">
              <w:rPr>
                <w:b/>
                <w:color w:val="000001"/>
                <w:sz w:val="36"/>
                <w:szCs w:val="36"/>
              </w:rPr>
              <w:t>32</w:t>
            </w:r>
            <w:r w:rsidRPr="009A0F01">
              <w:rPr>
                <w:b/>
                <w:color w:val="000001"/>
                <w:sz w:val="36"/>
                <w:szCs w:val="36"/>
              </w:rPr>
              <w:t>-</w:t>
            </w:r>
            <w:r>
              <w:rPr>
                <w:b/>
                <w:color w:val="000001"/>
                <w:sz w:val="36"/>
                <w:szCs w:val="36"/>
              </w:rPr>
              <w:t>ПЗ</w:t>
            </w:r>
          </w:p>
          <w:p w:rsidR="00EE75BC" w:rsidRDefault="00EE75BC" w:rsidP="00EE75BC">
            <w:pPr>
              <w:jc w:val="center"/>
              <w:rPr>
                <w:b/>
                <w:color w:val="000001"/>
                <w:sz w:val="36"/>
                <w:szCs w:val="36"/>
              </w:rPr>
            </w:pPr>
          </w:p>
          <w:p w:rsidR="00EE75BC" w:rsidRDefault="00EE75BC" w:rsidP="00EE75BC">
            <w:pPr>
              <w:jc w:val="center"/>
              <w:rPr>
                <w:b/>
                <w:color w:val="000001"/>
                <w:sz w:val="36"/>
                <w:szCs w:val="36"/>
              </w:rPr>
            </w:pPr>
          </w:p>
          <w:p w:rsidR="000F2E66" w:rsidRPr="00BC35BF" w:rsidRDefault="000F2E66" w:rsidP="00DA1B98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  <w:tr w:rsidR="000F2E66" w:rsidTr="00DA1B98">
        <w:trPr>
          <w:jc w:val="center"/>
        </w:trPr>
        <w:tc>
          <w:tcPr>
            <w:tcW w:w="10490" w:type="dxa"/>
            <w:gridSpan w:val="6"/>
          </w:tcPr>
          <w:p w:rsidR="000F2E66" w:rsidRPr="00BC35BF" w:rsidRDefault="000F2E66" w:rsidP="00DA1B98">
            <w:pPr>
              <w:jc w:val="center"/>
              <w:rPr>
                <w:rFonts w:ascii="Arial" w:hAnsi="Arial" w:cs="Arial"/>
                <w:sz w:val="36"/>
                <w:szCs w:val="36"/>
              </w:rPr>
            </w:pPr>
          </w:p>
        </w:tc>
      </w:tr>
      <w:tr w:rsidR="000F2E66" w:rsidTr="00DA1B98">
        <w:trPr>
          <w:jc w:val="center"/>
        </w:trPr>
        <w:tc>
          <w:tcPr>
            <w:tcW w:w="660" w:type="dxa"/>
          </w:tcPr>
          <w:p w:rsidR="000F2E66" w:rsidRPr="00BC35BF" w:rsidRDefault="000F2E66" w:rsidP="00DA1B98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  <w:r w:rsidRPr="00D86C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Директор</w:t>
            </w:r>
          </w:p>
        </w:tc>
        <w:tc>
          <w:tcPr>
            <w:tcW w:w="2693" w:type="dxa"/>
            <w:gridSpan w:val="2"/>
          </w:tcPr>
          <w:p w:rsidR="000F2E66" w:rsidRPr="00BC35BF" w:rsidRDefault="000F2E66" w:rsidP="00DA1B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948" w:type="dxa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  <w:r w:rsidRPr="00D86C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М.Н. Еюкин</w:t>
            </w:r>
          </w:p>
        </w:tc>
      </w:tr>
      <w:tr w:rsidR="000F2E66" w:rsidTr="00DA1B98">
        <w:trPr>
          <w:jc w:val="center"/>
        </w:trPr>
        <w:tc>
          <w:tcPr>
            <w:tcW w:w="660" w:type="dxa"/>
          </w:tcPr>
          <w:p w:rsidR="000F2E66" w:rsidRPr="00BC35BF" w:rsidRDefault="00D86CB2" w:rsidP="00DA1B98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88960" behindDoc="1" locked="0" layoutInCell="0" allowOverlap="1" wp14:anchorId="57EE87EB" wp14:editId="74E119BD">
                  <wp:simplePos x="0" y="0"/>
                  <wp:positionH relativeFrom="page">
                    <wp:posOffset>4042522</wp:posOffset>
                  </wp:positionH>
                  <wp:positionV relativeFrom="page">
                    <wp:posOffset>7816738</wp:posOffset>
                  </wp:positionV>
                  <wp:extent cx="1087200" cy="370800"/>
                  <wp:effectExtent l="0" t="0" r="0" b="0"/>
                  <wp:wrapNone/>
                  <wp:docPr id="341" name="Рисунок 3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алюшенко.tif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7200" cy="37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189" w:type="dxa"/>
            <w:gridSpan w:val="2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693" w:type="dxa"/>
            <w:gridSpan w:val="2"/>
          </w:tcPr>
          <w:p w:rsidR="000F2E66" w:rsidRPr="00BC35BF" w:rsidRDefault="000F2E66" w:rsidP="00DA1B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948" w:type="dxa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0F2E66" w:rsidTr="00DA1B98">
        <w:trPr>
          <w:trHeight w:val="283"/>
          <w:jc w:val="center"/>
        </w:trPr>
        <w:tc>
          <w:tcPr>
            <w:tcW w:w="660" w:type="dxa"/>
          </w:tcPr>
          <w:p w:rsidR="000F2E66" w:rsidRPr="00BC35BF" w:rsidRDefault="000F2E66" w:rsidP="00DA1B98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  <w:r w:rsidRPr="00BC35BF">
              <w:rPr>
                <w:rFonts w:ascii="Arial" w:hAnsi="Arial" w:cs="Arial"/>
                <w:sz w:val="28"/>
                <w:szCs w:val="28"/>
              </w:rPr>
              <w:t>Главный инженер проекта</w:t>
            </w:r>
          </w:p>
        </w:tc>
        <w:tc>
          <w:tcPr>
            <w:tcW w:w="2693" w:type="dxa"/>
            <w:gridSpan w:val="2"/>
          </w:tcPr>
          <w:p w:rsidR="000F2E66" w:rsidRPr="00BC35BF" w:rsidRDefault="000F2E66" w:rsidP="00DA1B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948" w:type="dxa"/>
          </w:tcPr>
          <w:p w:rsidR="000F2E66" w:rsidRPr="00BC35BF" w:rsidRDefault="00D86CB2" w:rsidP="00C31BBD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Г.В. </w:t>
            </w:r>
            <w:proofErr w:type="spellStart"/>
            <w:r>
              <w:rPr>
                <w:rFonts w:ascii="Arial" w:hAnsi="Arial" w:cs="Arial"/>
                <w:sz w:val="28"/>
                <w:szCs w:val="28"/>
              </w:rPr>
              <w:t>П</w:t>
            </w:r>
            <w:r w:rsidR="00C31BBD">
              <w:rPr>
                <w:rFonts w:ascii="Arial" w:hAnsi="Arial" w:cs="Arial"/>
                <w:sz w:val="28"/>
                <w:szCs w:val="28"/>
              </w:rPr>
              <w:t>о</w:t>
            </w:r>
            <w:r>
              <w:rPr>
                <w:rFonts w:ascii="Arial" w:hAnsi="Arial" w:cs="Arial"/>
                <w:sz w:val="28"/>
                <w:szCs w:val="28"/>
              </w:rPr>
              <w:t>люшенко</w:t>
            </w:r>
            <w:proofErr w:type="spellEnd"/>
          </w:p>
        </w:tc>
      </w:tr>
      <w:tr w:rsidR="000F2E66" w:rsidTr="00DA1B98">
        <w:trPr>
          <w:trHeight w:val="283"/>
          <w:jc w:val="center"/>
        </w:trPr>
        <w:tc>
          <w:tcPr>
            <w:tcW w:w="660" w:type="dxa"/>
          </w:tcPr>
          <w:p w:rsidR="000F2E66" w:rsidRPr="00BC35BF" w:rsidRDefault="000F2E66" w:rsidP="00DA1B98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693" w:type="dxa"/>
            <w:gridSpan w:val="2"/>
          </w:tcPr>
          <w:p w:rsidR="000F2E66" w:rsidRPr="00BC35BF" w:rsidRDefault="000F2E66" w:rsidP="00DA1B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948" w:type="dxa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0F2E66" w:rsidTr="00DA1B98">
        <w:trPr>
          <w:trHeight w:val="283"/>
          <w:jc w:val="center"/>
        </w:trPr>
        <w:tc>
          <w:tcPr>
            <w:tcW w:w="660" w:type="dxa"/>
          </w:tcPr>
          <w:p w:rsidR="000F2E66" w:rsidRPr="00BC35BF" w:rsidRDefault="000F2E66" w:rsidP="00DA1B98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693" w:type="dxa"/>
            <w:gridSpan w:val="2"/>
          </w:tcPr>
          <w:p w:rsidR="000F2E66" w:rsidRPr="00BC35BF" w:rsidRDefault="000F2E66" w:rsidP="00DA1B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948" w:type="dxa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0F2E66" w:rsidTr="00DA1B98">
        <w:trPr>
          <w:trHeight w:val="283"/>
          <w:jc w:val="center"/>
        </w:trPr>
        <w:tc>
          <w:tcPr>
            <w:tcW w:w="660" w:type="dxa"/>
          </w:tcPr>
          <w:p w:rsidR="000F2E66" w:rsidRPr="00BC35BF" w:rsidRDefault="000F2E66" w:rsidP="00DA1B98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693" w:type="dxa"/>
            <w:gridSpan w:val="2"/>
          </w:tcPr>
          <w:p w:rsidR="000F2E66" w:rsidRPr="00BC35BF" w:rsidRDefault="000F2E66" w:rsidP="00DA1B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948" w:type="dxa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0F2E66" w:rsidTr="00DA1B98">
        <w:trPr>
          <w:trHeight w:val="283"/>
          <w:jc w:val="center"/>
        </w:trPr>
        <w:tc>
          <w:tcPr>
            <w:tcW w:w="660" w:type="dxa"/>
          </w:tcPr>
          <w:p w:rsidR="000F2E66" w:rsidRPr="00BC35BF" w:rsidRDefault="000F2E66" w:rsidP="00DA1B98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4189" w:type="dxa"/>
            <w:gridSpan w:val="2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693" w:type="dxa"/>
            <w:gridSpan w:val="2"/>
          </w:tcPr>
          <w:p w:rsidR="000F2E66" w:rsidRPr="00BC35BF" w:rsidRDefault="000F2E66" w:rsidP="00DA1B9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948" w:type="dxa"/>
          </w:tcPr>
          <w:p w:rsidR="000F2E66" w:rsidRPr="00BC35BF" w:rsidRDefault="000F2E66" w:rsidP="00DA1B98">
            <w:pPr>
              <w:rPr>
                <w:rFonts w:ascii="Arial" w:hAnsi="Arial" w:cs="Arial"/>
                <w:sz w:val="28"/>
                <w:szCs w:val="28"/>
              </w:rPr>
            </w:pPr>
            <w:bookmarkStart w:id="0" w:name="_GoBack"/>
            <w:bookmarkEnd w:id="0"/>
          </w:p>
        </w:tc>
      </w:tr>
      <w:tr w:rsidR="000F2E66" w:rsidTr="00DA1B98">
        <w:trPr>
          <w:jc w:val="center"/>
        </w:trPr>
        <w:tc>
          <w:tcPr>
            <w:tcW w:w="10490" w:type="dxa"/>
            <w:gridSpan w:val="6"/>
          </w:tcPr>
          <w:tbl>
            <w:tblPr>
              <w:tblpPr w:leftFromText="180" w:rightFromText="180" w:horzAnchor="margin" w:tblpY="260"/>
              <w:tblOverlap w:val="never"/>
              <w:tblW w:w="460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28" w:type="dxa"/>
                <w:right w:w="28" w:type="dxa"/>
              </w:tblCellMar>
              <w:tblLook w:val="01E0" w:firstRow="1" w:lastRow="1" w:firstColumn="1" w:lastColumn="1" w:noHBand="0" w:noVBand="0"/>
            </w:tblPr>
            <w:tblGrid>
              <w:gridCol w:w="825"/>
              <w:gridCol w:w="1440"/>
              <w:gridCol w:w="1080"/>
              <w:gridCol w:w="1260"/>
            </w:tblGrid>
            <w:tr w:rsidR="00AF3981" w:rsidRPr="00AF3981" w:rsidTr="00AF3981">
              <w:tc>
                <w:tcPr>
                  <w:tcW w:w="825" w:type="dxa"/>
                  <w:shd w:val="clear" w:color="auto" w:fill="auto"/>
                  <w:vAlign w:val="center"/>
                </w:tcPr>
                <w:p w:rsidR="000F2E66" w:rsidRPr="00AF3981" w:rsidRDefault="000F2E66" w:rsidP="00DA1B98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Изм.</w:t>
                  </w:r>
                </w:p>
              </w:tc>
              <w:tc>
                <w:tcPr>
                  <w:tcW w:w="1440" w:type="dxa"/>
                  <w:shd w:val="clear" w:color="auto" w:fill="auto"/>
                  <w:vAlign w:val="center"/>
                </w:tcPr>
                <w:p w:rsidR="000F2E66" w:rsidRPr="00AF3981" w:rsidRDefault="000F2E66" w:rsidP="00DA1B98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№ док.</w:t>
                  </w:r>
                </w:p>
              </w:tc>
              <w:tc>
                <w:tcPr>
                  <w:tcW w:w="1080" w:type="dxa"/>
                  <w:shd w:val="clear" w:color="auto" w:fill="auto"/>
                  <w:vAlign w:val="center"/>
                </w:tcPr>
                <w:p w:rsidR="000F2E66" w:rsidRPr="00AF3981" w:rsidRDefault="000F2E66" w:rsidP="00DA1B98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Подп.</w:t>
                  </w:r>
                </w:p>
              </w:tc>
              <w:tc>
                <w:tcPr>
                  <w:tcW w:w="1260" w:type="dxa"/>
                  <w:shd w:val="clear" w:color="auto" w:fill="auto"/>
                  <w:vAlign w:val="center"/>
                </w:tcPr>
                <w:p w:rsidR="000F2E66" w:rsidRPr="00AF3981" w:rsidRDefault="000F2E66" w:rsidP="00DA1B98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Дата</w:t>
                  </w:r>
                </w:p>
              </w:tc>
            </w:tr>
            <w:tr w:rsidR="00AF3981" w:rsidRPr="00AF3981" w:rsidTr="00AF3981">
              <w:tc>
                <w:tcPr>
                  <w:tcW w:w="825" w:type="dxa"/>
                  <w:shd w:val="clear" w:color="auto" w:fill="auto"/>
                  <w:vAlign w:val="center"/>
                </w:tcPr>
                <w:p w:rsidR="00AF3981" w:rsidRPr="00AF3981" w:rsidRDefault="00AF3981" w:rsidP="00AF3981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1</w:t>
                  </w:r>
                </w:p>
              </w:tc>
              <w:tc>
                <w:tcPr>
                  <w:tcW w:w="1440" w:type="dxa"/>
                  <w:shd w:val="clear" w:color="auto" w:fill="auto"/>
                  <w:vAlign w:val="center"/>
                </w:tcPr>
                <w:p w:rsidR="00AF3981" w:rsidRPr="00AF3981" w:rsidRDefault="00AF3981" w:rsidP="00AF3981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15-10</w:t>
                  </w:r>
                </w:p>
              </w:tc>
              <w:tc>
                <w:tcPr>
                  <w:tcW w:w="1080" w:type="dxa"/>
                  <w:shd w:val="clear" w:color="auto" w:fill="auto"/>
                  <w:vAlign w:val="center"/>
                </w:tcPr>
                <w:p w:rsidR="00AF3981" w:rsidRPr="00AF3981" w:rsidRDefault="00AF3981" w:rsidP="00AF3981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260" w:type="dxa"/>
                  <w:shd w:val="clear" w:color="auto" w:fill="auto"/>
                  <w:vAlign w:val="center"/>
                </w:tcPr>
                <w:p w:rsidR="00AF3981" w:rsidRPr="00AF3981" w:rsidRDefault="00AF3981" w:rsidP="00AF3981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  <w:r w:rsidRPr="00AF3981">
                    <w:rPr>
                      <w:rFonts w:ascii="Arial" w:hAnsi="Arial" w:cs="Arial"/>
                      <w:b/>
                    </w:rPr>
                    <w:t>08.10.15</w:t>
                  </w:r>
                </w:p>
              </w:tc>
            </w:tr>
            <w:tr w:rsidR="00AF3981" w:rsidRPr="00AF3981" w:rsidTr="00AF3981">
              <w:tc>
                <w:tcPr>
                  <w:tcW w:w="825" w:type="dxa"/>
                  <w:shd w:val="clear" w:color="auto" w:fill="auto"/>
                  <w:vAlign w:val="center"/>
                </w:tcPr>
                <w:p w:rsidR="000F2E66" w:rsidRPr="00AF3981" w:rsidRDefault="000F2E66" w:rsidP="00DA1B98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440" w:type="dxa"/>
                  <w:shd w:val="clear" w:color="auto" w:fill="auto"/>
                  <w:vAlign w:val="center"/>
                </w:tcPr>
                <w:p w:rsidR="000F2E66" w:rsidRPr="00AF3981" w:rsidRDefault="000F2E66" w:rsidP="00DA1B98">
                  <w:pPr>
                    <w:suppressAutoHyphens/>
                    <w:jc w:val="center"/>
                    <w:rPr>
                      <w:rFonts w:ascii="Arial" w:hAnsi="Arial" w:cs="Arial"/>
                      <w:b/>
                      <w:lang w:val="en-US"/>
                    </w:rPr>
                  </w:pPr>
                </w:p>
              </w:tc>
              <w:tc>
                <w:tcPr>
                  <w:tcW w:w="1080" w:type="dxa"/>
                  <w:shd w:val="clear" w:color="auto" w:fill="auto"/>
                  <w:vAlign w:val="center"/>
                </w:tcPr>
                <w:p w:rsidR="000F2E66" w:rsidRPr="00AF3981" w:rsidRDefault="000F2E66" w:rsidP="00DA1B98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1260" w:type="dxa"/>
                  <w:shd w:val="clear" w:color="auto" w:fill="auto"/>
                  <w:vAlign w:val="center"/>
                </w:tcPr>
                <w:p w:rsidR="000F2E66" w:rsidRPr="00AF3981" w:rsidRDefault="000F2E66" w:rsidP="00DA1B98">
                  <w:pPr>
                    <w:suppressAutoHyphens/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</w:tr>
          </w:tbl>
          <w:p w:rsidR="000F2E66" w:rsidRDefault="000F2E66" w:rsidP="00DA1B98">
            <w:pPr>
              <w:rPr>
                <w:rFonts w:ascii="Arial" w:hAnsi="Arial" w:cs="Arial"/>
              </w:rPr>
            </w:pPr>
          </w:p>
        </w:tc>
      </w:tr>
      <w:tr w:rsidR="000F2E66" w:rsidTr="00DA1B98">
        <w:trPr>
          <w:jc w:val="center"/>
        </w:trPr>
        <w:tc>
          <w:tcPr>
            <w:tcW w:w="10490" w:type="dxa"/>
            <w:gridSpan w:val="6"/>
          </w:tcPr>
          <w:p w:rsidR="000F2E66" w:rsidRPr="006B77CA" w:rsidRDefault="000F2E66" w:rsidP="006B77CA">
            <w:pPr>
              <w:jc w:val="center"/>
              <w:rPr>
                <w:rFonts w:ascii="Arial" w:hAnsi="Arial" w:cs="Arial"/>
                <w:b/>
                <w:sz w:val="28"/>
                <w:szCs w:val="28"/>
                <w:lang w:val="en-US"/>
              </w:rPr>
            </w:pPr>
            <w:r w:rsidRPr="001A4BE1">
              <w:rPr>
                <w:rFonts w:ascii="Arial" w:hAnsi="Arial" w:cs="Arial"/>
                <w:b/>
                <w:sz w:val="28"/>
                <w:szCs w:val="28"/>
              </w:rPr>
              <w:t>201</w:t>
            </w:r>
            <w:r w:rsidR="006B77CA">
              <w:rPr>
                <w:rFonts w:ascii="Arial" w:hAnsi="Arial" w:cs="Arial"/>
                <w:b/>
                <w:sz w:val="28"/>
                <w:szCs w:val="28"/>
                <w:lang w:val="en-US"/>
              </w:rPr>
              <w:t>5</w:t>
            </w:r>
          </w:p>
        </w:tc>
      </w:tr>
    </w:tbl>
    <w:p w:rsidR="00D34B9E" w:rsidRPr="00571169" w:rsidRDefault="00D34B9E" w:rsidP="00571169"/>
    <w:p w:rsidR="00246224" w:rsidRDefault="00246224">
      <w:pPr>
        <w:rPr>
          <w:lang w:val="en-US"/>
        </w:rPr>
        <w:sectPr w:rsidR="00246224" w:rsidSect="00B007F7">
          <w:headerReference w:type="first" r:id="rId14"/>
          <w:footerReference w:type="first" r:id="rId15"/>
          <w:pgSz w:w="11906" w:h="16838" w:code="9"/>
          <w:pgMar w:top="851" w:right="340" w:bottom="851" w:left="1134" w:header="567" w:footer="510" w:gutter="0"/>
          <w:pgNumType w:start="1"/>
          <w:cols w:space="708"/>
          <w:titlePg/>
          <w:docGrid w:linePitch="360"/>
        </w:sectPr>
      </w:pPr>
    </w:p>
    <w:p w:rsidR="00AF48B9" w:rsidRPr="00002C4A" w:rsidRDefault="00AF48B9" w:rsidP="00AF48B9">
      <w:pPr>
        <w:jc w:val="center"/>
        <w:rPr>
          <w:b/>
        </w:rPr>
      </w:pPr>
      <w:r w:rsidRPr="00002C4A">
        <w:rPr>
          <w:rFonts w:ascii="Arial" w:hAnsi="Arial" w:cs="Arial"/>
          <w:b/>
          <w:sz w:val="28"/>
          <w:szCs w:val="28"/>
        </w:rPr>
        <w:lastRenderedPageBreak/>
        <w:t>Содержание тома</w:t>
      </w: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01"/>
        <w:gridCol w:w="5384"/>
        <w:gridCol w:w="1705"/>
      </w:tblGrid>
      <w:tr w:rsidR="00AF48B9" w:rsidTr="00F674F7">
        <w:trPr>
          <w:trHeight w:hRule="exact" w:val="851"/>
          <w:tblHeader/>
          <w:jc w:val="center"/>
        </w:trPr>
        <w:tc>
          <w:tcPr>
            <w:tcW w:w="3401" w:type="dxa"/>
            <w:shd w:val="clear" w:color="auto" w:fill="auto"/>
            <w:vAlign w:val="center"/>
          </w:tcPr>
          <w:p w:rsidR="00AF48B9" w:rsidRPr="00991648" w:rsidRDefault="00AF48B9" w:rsidP="00513414">
            <w:pPr>
              <w:jc w:val="center"/>
              <w:rPr>
                <w:b/>
              </w:rPr>
            </w:pPr>
            <w:r w:rsidRPr="00AC36B6">
              <w:rPr>
                <w:rFonts w:ascii="Arial" w:hAnsi="Arial" w:cs="Arial"/>
                <w:b/>
              </w:rPr>
              <w:t>Обозначение</w:t>
            </w:r>
          </w:p>
        </w:tc>
        <w:tc>
          <w:tcPr>
            <w:tcW w:w="5384" w:type="dxa"/>
            <w:shd w:val="clear" w:color="auto" w:fill="auto"/>
            <w:vAlign w:val="center"/>
          </w:tcPr>
          <w:p w:rsidR="00AF48B9" w:rsidRPr="00AC36B6" w:rsidRDefault="00AF48B9" w:rsidP="00513414">
            <w:pPr>
              <w:jc w:val="center"/>
              <w:rPr>
                <w:rFonts w:ascii="Arial" w:hAnsi="Arial" w:cs="Arial"/>
                <w:b/>
              </w:rPr>
            </w:pPr>
            <w:r w:rsidRPr="00AC36B6">
              <w:rPr>
                <w:rFonts w:ascii="Arial" w:hAnsi="Arial" w:cs="Arial"/>
                <w:b/>
              </w:rPr>
              <w:t>Наименование</w:t>
            </w:r>
          </w:p>
        </w:tc>
        <w:tc>
          <w:tcPr>
            <w:tcW w:w="1705" w:type="dxa"/>
            <w:shd w:val="clear" w:color="auto" w:fill="auto"/>
            <w:vAlign w:val="center"/>
          </w:tcPr>
          <w:p w:rsidR="00AF48B9" w:rsidRPr="00AC36B6" w:rsidRDefault="00AF48B9" w:rsidP="00513414">
            <w:pPr>
              <w:jc w:val="center"/>
              <w:rPr>
                <w:rFonts w:ascii="Arial" w:hAnsi="Arial" w:cs="Arial"/>
                <w:b/>
              </w:rPr>
            </w:pPr>
            <w:r w:rsidRPr="00AC36B6">
              <w:rPr>
                <w:rFonts w:ascii="Arial" w:hAnsi="Arial" w:cs="Arial"/>
                <w:b/>
              </w:rPr>
              <w:t>Примечание</w:t>
            </w:r>
          </w:p>
        </w:tc>
      </w:tr>
      <w:tr w:rsidR="00D04292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D04292" w:rsidRPr="00F12A22" w:rsidRDefault="00D04292" w:rsidP="007279AD">
            <w:r w:rsidRPr="00C36595">
              <w:rPr>
                <w:rFonts w:ascii="Arial" w:hAnsi="Arial" w:cs="Arial"/>
              </w:rPr>
              <w:t>В-</w:t>
            </w:r>
            <w:r w:rsidR="009756E2">
              <w:rPr>
                <w:rFonts w:ascii="Arial" w:hAnsi="Arial" w:cs="Arial"/>
              </w:rPr>
              <w:t>400011</w:t>
            </w:r>
            <w:r>
              <w:rPr>
                <w:rFonts w:ascii="Arial" w:hAnsi="Arial" w:cs="Arial"/>
              </w:rPr>
              <w:t>-</w:t>
            </w:r>
            <w:r w:rsidR="007279AD">
              <w:rPr>
                <w:rFonts w:ascii="Arial" w:hAnsi="Arial" w:cs="Arial"/>
              </w:rPr>
              <w:t>ПЗ</w:t>
            </w:r>
            <w:r w:rsidRPr="00F12A22">
              <w:rPr>
                <w:rFonts w:ascii="Arial" w:hAnsi="Arial" w:cs="Arial"/>
              </w:rPr>
              <w:t>С</w:t>
            </w:r>
          </w:p>
        </w:tc>
        <w:tc>
          <w:tcPr>
            <w:tcW w:w="5384" w:type="dxa"/>
            <w:shd w:val="clear" w:color="auto" w:fill="auto"/>
          </w:tcPr>
          <w:p w:rsidR="00D04292" w:rsidRDefault="00D04292" w:rsidP="00513414">
            <w:r w:rsidRPr="00991648">
              <w:rPr>
                <w:rFonts w:ascii="Arial" w:hAnsi="Arial" w:cs="Arial"/>
              </w:rPr>
              <w:t>Содержание тома</w:t>
            </w:r>
          </w:p>
        </w:tc>
        <w:tc>
          <w:tcPr>
            <w:tcW w:w="1705" w:type="dxa"/>
            <w:shd w:val="clear" w:color="auto" w:fill="auto"/>
          </w:tcPr>
          <w:p w:rsidR="00D04292" w:rsidRDefault="00D04292" w:rsidP="00912E80"/>
        </w:tc>
      </w:tr>
      <w:tr w:rsidR="00D04292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D04292" w:rsidRPr="00F12A22" w:rsidRDefault="00D04292" w:rsidP="000F134C">
            <w:r>
              <w:rPr>
                <w:rFonts w:ascii="Arial" w:hAnsi="Arial" w:cs="Arial"/>
              </w:rPr>
              <w:t>В</w:t>
            </w:r>
            <w:r w:rsidRPr="00790784">
              <w:rPr>
                <w:rFonts w:ascii="Arial" w:hAnsi="Arial" w:cs="Arial"/>
              </w:rPr>
              <w:t>-</w:t>
            </w:r>
            <w:r w:rsidR="009756E2">
              <w:rPr>
                <w:rFonts w:ascii="Arial" w:hAnsi="Arial" w:cs="Arial"/>
              </w:rPr>
              <w:t>400011</w:t>
            </w:r>
            <w:r>
              <w:rPr>
                <w:rFonts w:ascii="Arial" w:hAnsi="Arial" w:cs="Arial"/>
              </w:rPr>
              <w:t>-</w:t>
            </w:r>
            <w:r w:rsidRPr="00F12A22">
              <w:rPr>
                <w:rFonts w:ascii="Arial" w:hAnsi="Arial" w:cs="Arial"/>
              </w:rPr>
              <w:t>СП</w:t>
            </w:r>
          </w:p>
        </w:tc>
        <w:tc>
          <w:tcPr>
            <w:tcW w:w="5384" w:type="dxa"/>
            <w:shd w:val="clear" w:color="auto" w:fill="auto"/>
          </w:tcPr>
          <w:p w:rsidR="00D04292" w:rsidRDefault="00D04292" w:rsidP="004A7E7C">
            <w:r w:rsidRPr="00991648">
              <w:rPr>
                <w:rFonts w:ascii="Arial" w:hAnsi="Arial" w:cs="Arial"/>
              </w:rPr>
              <w:t xml:space="preserve">Состав </w:t>
            </w:r>
            <w:r w:rsidR="004A7E7C">
              <w:rPr>
                <w:rFonts w:ascii="Arial" w:hAnsi="Arial" w:cs="Arial"/>
              </w:rPr>
              <w:t>проекта</w:t>
            </w:r>
          </w:p>
        </w:tc>
        <w:tc>
          <w:tcPr>
            <w:tcW w:w="1705" w:type="dxa"/>
            <w:shd w:val="clear" w:color="auto" w:fill="auto"/>
          </w:tcPr>
          <w:p w:rsidR="00D04292" w:rsidRDefault="00D04292"/>
        </w:tc>
      </w:tr>
      <w:tr w:rsidR="00D04292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D04292" w:rsidRPr="00F12A22" w:rsidRDefault="00D04292" w:rsidP="007279AD">
            <w:r w:rsidRPr="00C36595">
              <w:rPr>
                <w:rFonts w:ascii="Arial" w:hAnsi="Arial" w:cs="Arial"/>
              </w:rPr>
              <w:t>В-</w:t>
            </w:r>
            <w:r w:rsidR="009756E2">
              <w:rPr>
                <w:rFonts w:ascii="Arial" w:hAnsi="Arial" w:cs="Arial"/>
              </w:rPr>
              <w:t>400011</w:t>
            </w:r>
            <w:r>
              <w:rPr>
                <w:rFonts w:ascii="Arial" w:hAnsi="Arial" w:cs="Arial"/>
              </w:rPr>
              <w:t>-</w:t>
            </w:r>
            <w:r w:rsidRPr="00C36595">
              <w:rPr>
                <w:rFonts w:ascii="Arial" w:hAnsi="Arial" w:cs="Arial"/>
              </w:rPr>
              <w:t>ПЗ</w:t>
            </w:r>
          </w:p>
        </w:tc>
        <w:tc>
          <w:tcPr>
            <w:tcW w:w="5384" w:type="dxa"/>
            <w:shd w:val="clear" w:color="auto" w:fill="auto"/>
          </w:tcPr>
          <w:p w:rsidR="00D04292" w:rsidRPr="00F12A22" w:rsidRDefault="00D04292" w:rsidP="004A7E7C">
            <w:pPr>
              <w:spacing w:before="60" w:after="60"/>
            </w:pPr>
            <w:r w:rsidRPr="00F12A22">
              <w:rPr>
                <w:rFonts w:ascii="Arial" w:hAnsi="Arial" w:cs="Arial"/>
              </w:rPr>
              <w:t>Пояснительная записка</w:t>
            </w:r>
          </w:p>
        </w:tc>
        <w:tc>
          <w:tcPr>
            <w:tcW w:w="1705" w:type="dxa"/>
            <w:shd w:val="clear" w:color="auto" w:fill="auto"/>
          </w:tcPr>
          <w:p w:rsidR="00D04292" w:rsidRDefault="00D04292"/>
        </w:tc>
      </w:tr>
      <w:tr w:rsidR="00912E80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12E80" w:rsidRPr="00790784" w:rsidRDefault="00912E80" w:rsidP="00F2001D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5384" w:type="dxa"/>
            <w:shd w:val="clear" w:color="auto" w:fill="auto"/>
          </w:tcPr>
          <w:p w:rsidR="00912E80" w:rsidRPr="00D0166C" w:rsidRDefault="00912E80" w:rsidP="00933258">
            <w:pPr>
              <w:pStyle w:val="afe"/>
              <w:numPr>
                <w:ilvl w:val="0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D0166C">
              <w:rPr>
                <w:rFonts w:ascii="Arial" w:hAnsi="Arial" w:cs="Arial"/>
              </w:rPr>
              <w:t>Общие данные</w:t>
            </w:r>
          </w:p>
        </w:tc>
        <w:tc>
          <w:tcPr>
            <w:tcW w:w="1705" w:type="dxa"/>
            <w:shd w:val="clear" w:color="auto" w:fill="auto"/>
          </w:tcPr>
          <w:p w:rsidR="00912E80" w:rsidRDefault="00912E80" w:rsidP="00A2258D"/>
        </w:tc>
      </w:tr>
      <w:tr w:rsidR="00912E80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12E80" w:rsidRPr="00790784" w:rsidRDefault="00912E80" w:rsidP="00F2001D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5384" w:type="dxa"/>
            <w:shd w:val="clear" w:color="auto" w:fill="auto"/>
          </w:tcPr>
          <w:p w:rsidR="00912E80" w:rsidRPr="00F12A22" w:rsidRDefault="00C67844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D0166C">
              <w:rPr>
                <w:rFonts w:ascii="Arial" w:hAnsi="Arial" w:cs="Arial"/>
              </w:rPr>
              <w:t>Реквизиты документов, на основании котор</w:t>
            </w:r>
            <w:r>
              <w:rPr>
                <w:rFonts w:ascii="Arial" w:hAnsi="Arial" w:cs="Arial"/>
              </w:rPr>
              <w:t>ых</w:t>
            </w:r>
            <w:r w:rsidRPr="00D0166C">
              <w:rPr>
                <w:rFonts w:ascii="Arial" w:hAnsi="Arial" w:cs="Arial"/>
              </w:rPr>
              <w:t xml:space="preserve"> принято решение о разработке р</w:t>
            </w:r>
            <w:r w:rsidRPr="00D0166C">
              <w:rPr>
                <w:rFonts w:ascii="Arial" w:hAnsi="Arial" w:cs="Arial"/>
              </w:rPr>
              <w:t>а</w:t>
            </w:r>
            <w:r w:rsidRPr="00D0166C">
              <w:rPr>
                <w:rFonts w:ascii="Arial" w:hAnsi="Arial" w:cs="Arial"/>
              </w:rPr>
              <w:t>бочей документации</w:t>
            </w:r>
          </w:p>
        </w:tc>
        <w:tc>
          <w:tcPr>
            <w:tcW w:w="1705" w:type="dxa"/>
            <w:shd w:val="clear" w:color="auto" w:fill="auto"/>
          </w:tcPr>
          <w:p w:rsidR="00912E80" w:rsidRDefault="00912E80" w:rsidP="0076442B"/>
        </w:tc>
      </w:tr>
      <w:tr w:rsidR="007E42CA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7E42CA" w:rsidRDefault="007E42CA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7E42CA" w:rsidRDefault="003C620E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И</w:t>
            </w:r>
            <w:r w:rsidRPr="003C620E">
              <w:rPr>
                <w:rFonts w:ascii="Arial" w:hAnsi="Arial" w:cs="Arial"/>
              </w:rPr>
              <w:t>сходные данные и условия для по</w:t>
            </w:r>
            <w:r w:rsidRPr="003C620E">
              <w:rPr>
                <w:rFonts w:ascii="Arial" w:hAnsi="Arial" w:cs="Arial"/>
              </w:rPr>
              <w:t>д</w:t>
            </w:r>
            <w:r w:rsidRPr="003C620E">
              <w:rPr>
                <w:rFonts w:ascii="Arial" w:hAnsi="Arial" w:cs="Arial"/>
              </w:rPr>
              <w:t xml:space="preserve">готовки </w:t>
            </w:r>
            <w:r w:rsidR="00BA18A4">
              <w:rPr>
                <w:rFonts w:ascii="Arial" w:hAnsi="Arial" w:cs="Arial"/>
              </w:rPr>
              <w:t>рабочей</w:t>
            </w:r>
            <w:r w:rsidRPr="003C620E">
              <w:rPr>
                <w:rFonts w:ascii="Arial" w:hAnsi="Arial" w:cs="Arial"/>
              </w:rPr>
              <w:t xml:space="preserve"> документации </w:t>
            </w:r>
          </w:p>
        </w:tc>
        <w:tc>
          <w:tcPr>
            <w:tcW w:w="1705" w:type="dxa"/>
            <w:shd w:val="clear" w:color="auto" w:fill="auto"/>
          </w:tcPr>
          <w:p w:rsidR="007E42CA" w:rsidRDefault="007E42CA" w:rsidP="00477D9D"/>
        </w:tc>
      </w:tr>
      <w:tr w:rsidR="009B65D1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B65D1" w:rsidRDefault="009B65D1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9B65D1" w:rsidRDefault="003C620E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</w:t>
            </w:r>
            <w:r w:rsidRPr="003C620E">
              <w:rPr>
                <w:rFonts w:ascii="Arial" w:hAnsi="Arial" w:cs="Arial"/>
              </w:rPr>
              <w:t>ведения о функциональном назнач</w:t>
            </w:r>
            <w:r w:rsidRPr="003C620E">
              <w:rPr>
                <w:rFonts w:ascii="Arial" w:hAnsi="Arial" w:cs="Arial"/>
              </w:rPr>
              <w:t>е</w:t>
            </w:r>
            <w:r w:rsidRPr="003C620E">
              <w:rPr>
                <w:rFonts w:ascii="Arial" w:hAnsi="Arial" w:cs="Arial"/>
              </w:rPr>
              <w:t>нии объекта капитального строительства, с</w:t>
            </w:r>
            <w:r w:rsidRPr="003C620E">
              <w:rPr>
                <w:rFonts w:ascii="Arial" w:hAnsi="Arial" w:cs="Arial"/>
              </w:rPr>
              <w:t>о</w:t>
            </w:r>
            <w:r w:rsidRPr="003C620E">
              <w:rPr>
                <w:rFonts w:ascii="Arial" w:hAnsi="Arial" w:cs="Arial"/>
              </w:rPr>
              <w:t>став и характеристик</w:t>
            </w:r>
            <w:r>
              <w:rPr>
                <w:rFonts w:ascii="Arial" w:hAnsi="Arial" w:cs="Arial"/>
              </w:rPr>
              <w:t>а</w:t>
            </w:r>
            <w:r w:rsidRPr="003C620E">
              <w:rPr>
                <w:rFonts w:ascii="Arial" w:hAnsi="Arial" w:cs="Arial"/>
              </w:rPr>
              <w:t xml:space="preserve"> производства, номе</w:t>
            </w:r>
            <w:r w:rsidRPr="003C620E">
              <w:rPr>
                <w:rFonts w:ascii="Arial" w:hAnsi="Arial" w:cs="Arial"/>
              </w:rPr>
              <w:t>н</w:t>
            </w:r>
            <w:r w:rsidRPr="003C620E">
              <w:rPr>
                <w:rFonts w:ascii="Arial" w:hAnsi="Arial" w:cs="Arial"/>
              </w:rPr>
              <w:t>клатур</w:t>
            </w:r>
            <w:r>
              <w:rPr>
                <w:rFonts w:ascii="Arial" w:hAnsi="Arial" w:cs="Arial"/>
              </w:rPr>
              <w:t>а</w:t>
            </w:r>
            <w:r w:rsidRPr="003C620E">
              <w:rPr>
                <w:rFonts w:ascii="Arial" w:hAnsi="Arial" w:cs="Arial"/>
              </w:rPr>
              <w:t xml:space="preserve"> выпускаемой продукции (работ, услуг)</w:t>
            </w:r>
          </w:p>
        </w:tc>
        <w:tc>
          <w:tcPr>
            <w:tcW w:w="1705" w:type="dxa"/>
            <w:shd w:val="clear" w:color="auto" w:fill="auto"/>
          </w:tcPr>
          <w:p w:rsidR="009B65D1" w:rsidRDefault="009B65D1" w:rsidP="00477D9D"/>
        </w:tc>
      </w:tr>
      <w:tr w:rsidR="009B65D1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B65D1" w:rsidRDefault="009B65D1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9B65D1" w:rsidRDefault="003C620E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D0166C">
              <w:rPr>
                <w:rFonts w:ascii="Arial" w:hAnsi="Arial" w:cs="Arial"/>
              </w:rPr>
              <w:t>Сведения о потребности объекта кап</w:t>
            </w:r>
            <w:r w:rsidRPr="00D0166C">
              <w:rPr>
                <w:rFonts w:ascii="Arial" w:hAnsi="Arial" w:cs="Arial"/>
              </w:rPr>
              <w:t>и</w:t>
            </w:r>
            <w:r w:rsidRPr="00D0166C">
              <w:rPr>
                <w:rFonts w:ascii="Arial" w:hAnsi="Arial" w:cs="Arial"/>
              </w:rPr>
              <w:t>тального строительства в топливе, газе, воде и электрической энергии</w:t>
            </w:r>
          </w:p>
        </w:tc>
        <w:tc>
          <w:tcPr>
            <w:tcW w:w="1705" w:type="dxa"/>
            <w:shd w:val="clear" w:color="auto" w:fill="auto"/>
          </w:tcPr>
          <w:p w:rsidR="009B65D1" w:rsidRDefault="009B65D1" w:rsidP="00477D9D"/>
        </w:tc>
      </w:tr>
      <w:tr w:rsidR="009B65D1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B65D1" w:rsidRDefault="009B65D1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9B65D1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D0166C">
              <w:rPr>
                <w:rFonts w:ascii="Arial" w:hAnsi="Arial" w:cs="Arial"/>
              </w:rPr>
              <w:t xml:space="preserve">Данные о </w:t>
            </w:r>
            <w:r w:rsidR="00BA18A4" w:rsidRPr="00D0166C">
              <w:rPr>
                <w:rFonts w:ascii="Arial" w:hAnsi="Arial" w:cs="Arial"/>
              </w:rPr>
              <w:t>рабочей</w:t>
            </w:r>
            <w:r w:rsidRPr="00D0166C">
              <w:rPr>
                <w:rFonts w:ascii="Arial" w:hAnsi="Arial" w:cs="Arial"/>
              </w:rPr>
              <w:t xml:space="preserve"> мощности объекта капитального строительства</w:t>
            </w:r>
          </w:p>
        </w:tc>
        <w:tc>
          <w:tcPr>
            <w:tcW w:w="1705" w:type="dxa"/>
            <w:shd w:val="clear" w:color="auto" w:fill="auto"/>
          </w:tcPr>
          <w:p w:rsidR="009B65D1" w:rsidRDefault="009B65D1" w:rsidP="00477D9D"/>
        </w:tc>
      </w:tr>
      <w:tr w:rsidR="009B65D1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B65D1" w:rsidRDefault="009B65D1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9B65D1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D0166C">
              <w:rPr>
                <w:rFonts w:ascii="Arial" w:hAnsi="Arial" w:cs="Arial"/>
              </w:rPr>
              <w:t>Сведения о сырьевой базе, потребн</w:t>
            </w:r>
            <w:r w:rsidRPr="00D0166C">
              <w:rPr>
                <w:rFonts w:ascii="Arial" w:hAnsi="Arial" w:cs="Arial"/>
              </w:rPr>
              <w:t>о</w:t>
            </w:r>
            <w:r w:rsidRPr="00D0166C">
              <w:rPr>
                <w:rFonts w:ascii="Arial" w:hAnsi="Arial" w:cs="Arial"/>
              </w:rPr>
              <w:t>сти производства в воде, топливно-энергетических ресурсах</w:t>
            </w:r>
          </w:p>
        </w:tc>
        <w:tc>
          <w:tcPr>
            <w:tcW w:w="1705" w:type="dxa"/>
            <w:shd w:val="clear" w:color="auto" w:fill="auto"/>
          </w:tcPr>
          <w:p w:rsidR="009B65D1" w:rsidRDefault="009B65D1" w:rsidP="00477D9D"/>
        </w:tc>
      </w:tr>
      <w:tr w:rsidR="00E9206D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E9206D" w:rsidRDefault="00E9206D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E9206D" w:rsidRPr="00AE7742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</w:t>
            </w:r>
            <w:r w:rsidRPr="00C2524C">
              <w:rPr>
                <w:rFonts w:ascii="Arial" w:hAnsi="Arial" w:cs="Arial"/>
              </w:rPr>
              <w:t>ведения о комплексном использов</w:t>
            </w:r>
            <w:r w:rsidRPr="00C2524C">
              <w:rPr>
                <w:rFonts w:ascii="Arial" w:hAnsi="Arial" w:cs="Arial"/>
              </w:rPr>
              <w:t>а</w:t>
            </w:r>
            <w:r w:rsidRPr="00C2524C">
              <w:rPr>
                <w:rFonts w:ascii="Arial" w:hAnsi="Arial" w:cs="Arial"/>
              </w:rPr>
              <w:t>нии сырья, вторичных энергоресурсов, отх</w:t>
            </w:r>
            <w:r w:rsidRPr="00C2524C">
              <w:rPr>
                <w:rFonts w:ascii="Arial" w:hAnsi="Arial" w:cs="Arial"/>
              </w:rPr>
              <w:t>о</w:t>
            </w:r>
            <w:r w:rsidRPr="00C2524C">
              <w:rPr>
                <w:rFonts w:ascii="Arial" w:hAnsi="Arial" w:cs="Arial"/>
              </w:rPr>
              <w:t>дов производства</w:t>
            </w:r>
          </w:p>
        </w:tc>
        <w:tc>
          <w:tcPr>
            <w:tcW w:w="1705" w:type="dxa"/>
            <w:shd w:val="clear" w:color="auto" w:fill="auto"/>
          </w:tcPr>
          <w:p w:rsidR="00E9206D" w:rsidRPr="004C64FF" w:rsidRDefault="00E9206D" w:rsidP="00E9206D">
            <w:pPr>
              <w:rPr>
                <w:rFonts w:ascii="Arial" w:hAnsi="Arial" w:cs="Arial"/>
              </w:rPr>
            </w:pPr>
          </w:p>
        </w:tc>
      </w:tr>
      <w:tr w:rsidR="009B65D1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B65D1" w:rsidRDefault="009B65D1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9B65D1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</w:t>
            </w:r>
            <w:r w:rsidRPr="00C2524C">
              <w:rPr>
                <w:rFonts w:ascii="Arial" w:hAnsi="Arial" w:cs="Arial"/>
              </w:rPr>
              <w:t>ведения о земельных участках, из</w:t>
            </w:r>
            <w:r w:rsidRPr="00C2524C">
              <w:rPr>
                <w:rFonts w:ascii="Arial" w:hAnsi="Arial" w:cs="Arial"/>
              </w:rPr>
              <w:t>ы</w:t>
            </w:r>
            <w:r w:rsidRPr="00C2524C">
              <w:rPr>
                <w:rFonts w:ascii="Arial" w:hAnsi="Arial" w:cs="Arial"/>
              </w:rPr>
              <w:t>маемых во временное (на период строител</w:t>
            </w:r>
            <w:r w:rsidRPr="00C2524C">
              <w:rPr>
                <w:rFonts w:ascii="Arial" w:hAnsi="Arial" w:cs="Arial"/>
              </w:rPr>
              <w:t>ь</w:t>
            </w:r>
            <w:r w:rsidRPr="00C2524C">
              <w:rPr>
                <w:rFonts w:ascii="Arial" w:hAnsi="Arial" w:cs="Arial"/>
              </w:rPr>
              <w:t>ства) и (или) постоянное пользование</w:t>
            </w:r>
          </w:p>
        </w:tc>
        <w:tc>
          <w:tcPr>
            <w:tcW w:w="1705" w:type="dxa"/>
            <w:shd w:val="clear" w:color="auto" w:fill="auto"/>
          </w:tcPr>
          <w:p w:rsidR="009B65D1" w:rsidRDefault="009B65D1" w:rsidP="00477D9D"/>
        </w:tc>
      </w:tr>
      <w:tr w:rsidR="00C2524C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2524C" w:rsidRDefault="00C2524C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2524C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C2524C">
              <w:rPr>
                <w:rFonts w:ascii="Arial" w:hAnsi="Arial" w:cs="Arial"/>
              </w:rPr>
              <w:t>Сведения о категории земель, на кот</w:t>
            </w:r>
            <w:r w:rsidRPr="00C2524C">
              <w:rPr>
                <w:rFonts w:ascii="Arial" w:hAnsi="Arial" w:cs="Arial"/>
              </w:rPr>
              <w:t>о</w:t>
            </w:r>
            <w:r w:rsidRPr="00C2524C">
              <w:rPr>
                <w:rFonts w:ascii="Arial" w:hAnsi="Arial" w:cs="Arial"/>
              </w:rPr>
              <w:t>рых располагается (будет располагаться) объект капитального строительства</w:t>
            </w:r>
          </w:p>
        </w:tc>
        <w:tc>
          <w:tcPr>
            <w:tcW w:w="1705" w:type="dxa"/>
            <w:shd w:val="clear" w:color="auto" w:fill="auto"/>
          </w:tcPr>
          <w:p w:rsidR="00C2524C" w:rsidRDefault="00C2524C" w:rsidP="00477D9D"/>
        </w:tc>
      </w:tr>
      <w:tr w:rsidR="00C2524C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2524C" w:rsidRDefault="00C2524C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2524C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742CDE">
              <w:rPr>
                <w:rFonts w:ascii="Arial" w:hAnsi="Arial" w:cs="Arial"/>
              </w:rPr>
              <w:t>Сведения о размере средств, требу</w:t>
            </w:r>
            <w:r w:rsidRPr="00742CDE">
              <w:rPr>
                <w:rFonts w:ascii="Arial" w:hAnsi="Arial" w:cs="Arial"/>
              </w:rPr>
              <w:t>ю</w:t>
            </w:r>
            <w:r w:rsidRPr="00742CDE">
              <w:rPr>
                <w:rFonts w:ascii="Arial" w:hAnsi="Arial" w:cs="Arial"/>
              </w:rPr>
              <w:t>щихся для возмещения убытков правообл</w:t>
            </w:r>
            <w:r w:rsidRPr="00742CDE">
              <w:rPr>
                <w:rFonts w:ascii="Arial" w:hAnsi="Arial" w:cs="Arial"/>
              </w:rPr>
              <w:t>а</w:t>
            </w:r>
            <w:r w:rsidRPr="00742CDE">
              <w:rPr>
                <w:rFonts w:ascii="Arial" w:hAnsi="Arial" w:cs="Arial"/>
              </w:rPr>
              <w:t>дателям земельных участков, - в случае их изъятия во временное и (или) постоянное пользование</w:t>
            </w:r>
          </w:p>
        </w:tc>
        <w:tc>
          <w:tcPr>
            <w:tcW w:w="1705" w:type="dxa"/>
            <w:shd w:val="clear" w:color="auto" w:fill="auto"/>
          </w:tcPr>
          <w:p w:rsidR="00C2524C" w:rsidRDefault="00C2524C" w:rsidP="00477D9D"/>
        </w:tc>
      </w:tr>
      <w:tr w:rsidR="00C2524C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2524C" w:rsidRDefault="00C2524C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2524C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742CDE">
              <w:rPr>
                <w:rFonts w:ascii="Arial" w:hAnsi="Arial" w:cs="Arial"/>
              </w:rPr>
              <w:t>Сведения об использованных в прое</w:t>
            </w:r>
            <w:r w:rsidRPr="00742CDE">
              <w:rPr>
                <w:rFonts w:ascii="Arial" w:hAnsi="Arial" w:cs="Arial"/>
              </w:rPr>
              <w:t>к</w:t>
            </w:r>
            <w:r w:rsidRPr="00742CDE">
              <w:rPr>
                <w:rFonts w:ascii="Arial" w:hAnsi="Arial" w:cs="Arial"/>
              </w:rPr>
              <w:t>те изобретениях, результатах проведенных патентных исследований</w:t>
            </w:r>
          </w:p>
        </w:tc>
        <w:tc>
          <w:tcPr>
            <w:tcW w:w="1705" w:type="dxa"/>
            <w:shd w:val="clear" w:color="auto" w:fill="auto"/>
          </w:tcPr>
          <w:p w:rsidR="00C2524C" w:rsidRDefault="00C2524C" w:rsidP="00477D9D"/>
        </w:tc>
      </w:tr>
      <w:tr w:rsidR="00C2524C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2524C" w:rsidRDefault="00C2524C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2524C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742CDE">
              <w:rPr>
                <w:rFonts w:ascii="Arial" w:hAnsi="Arial" w:cs="Arial"/>
              </w:rPr>
              <w:t>Технико-экономические показатели проектируемых объектов капитального стр</w:t>
            </w:r>
            <w:r w:rsidRPr="00742CDE">
              <w:rPr>
                <w:rFonts w:ascii="Arial" w:hAnsi="Arial" w:cs="Arial"/>
              </w:rPr>
              <w:t>о</w:t>
            </w:r>
            <w:r w:rsidRPr="00742CDE">
              <w:rPr>
                <w:rFonts w:ascii="Arial" w:hAnsi="Arial" w:cs="Arial"/>
              </w:rPr>
              <w:t>ительства</w:t>
            </w:r>
          </w:p>
        </w:tc>
        <w:tc>
          <w:tcPr>
            <w:tcW w:w="1705" w:type="dxa"/>
            <w:shd w:val="clear" w:color="auto" w:fill="auto"/>
          </w:tcPr>
          <w:p w:rsidR="00C2524C" w:rsidRDefault="00C2524C" w:rsidP="00477D9D"/>
        </w:tc>
      </w:tr>
      <w:tr w:rsidR="00C2524C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2524C" w:rsidRDefault="00C2524C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2524C" w:rsidRDefault="00C2524C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</w:t>
            </w:r>
            <w:r w:rsidRPr="00C2524C">
              <w:rPr>
                <w:rFonts w:ascii="Arial" w:hAnsi="Arial" w:cs="Arial"/>
              </w:rPr>
              <w:t xml:space="preserve">ведения о наличии разработанных и согласованных специальных технических условий </w:t>
            </w:r>
          </w:p>
        </w:tc>
        <w:tc>
          <w:tcPr>
            <w:tcW w:w="1705" w:type="dxa"/>
            <w:shd w:val="clear" w:color="auto" w:fill="auto"/>
          </w:tcPr>
          <w:p w:rsidR="00C2524C" w:rsidRDefault="00C2524C" w:rsidP="00477D9D"/>
        </w:tc>
      </w:tr>
      <w:tr w:rsidR="00C2524C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2524C" w:rsidRDefault="00C2524C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2524C" w:rsidRDefault="004F490E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Д</w:t>
            </w:r>
            <w:r w:rsidR="00566592" w:rsidRPr="00566592">
              <w:rPr>
                <w:rFonts w:ascii="Arial" w:hAnsi="Arial" w:cs="Arial"/>
              </w:rPr>
              <w:t xml:space="preserve">анные о </w:t>
            </w:r>
            <w:r w:rsidR="00BA18A4">
              <w:rPr>
                <w:rFonts w:ascii="Arial" w:hAnsi="Arial" w:cs="Arial"/>
              </w:rPr>
              <w:t>рабочей</w:t>
            </w:r>
            <w:r w:rsidR="00566592" w:rsidRPr="00566592">
              <w:rPr>
                <w:rFonts w:ascii="Arial" w:hAnsi="Arial" w:cs="Arial"/>
              </w:rPr>
              <w:t xml:space="preserve"> мощности объекта капитального строительства, значимости объекта капитального строительства для п</w:t>
            </w:r>
            <w:r w:rsidR="00566592" w:rsidRPr="00566592">
              <w:rPr>
                <w:rFonts w:ascii="Arial" w:hAnsi="Arial" w:cs="Arial"/>
              </w:rPr>
              <w:t>о</w:t>
            </w:r>
            <w:r w:rsidR="00566592" w:rsidRPr="00566592">
              <w:rPr>
                <w:rFonts w:ascii="Arial" w:hAnsi="Arial" w:cs="Arial"/>
              </w:rPr>
              <w:t>селений (муниципального образования), а также о численности работников и их пр</w:t>
            </w:r>
            <w:r w:rsidR="00566592" w:rsidRPr="00566592">
              <w:rPr>
                <w:rFonts w:ascii="Arial" w:hAnsi="Arial" w:cs="Arial"/>
              </w:rPr>
              <w:t>о</w:t>
            </w:r>
            <w:r w:rsidR="00566592" w:rsidRPr="00566592">
              <w:rPr>
                <w:rFonts w:ascii="Arial" w:hAnsi="Arial" w:cs="Arial"/>
              </w:rPr>
              <w:t>фессионально-квалификационном составе, числе рабочих мест (кроме жилых зданий) и другие данные, характеризующие объект к</w:t>
            </w:r>
            <w:r w:rsidR="00566592" w:rsidRPr="00566592">
              <w:rPr>
                <w:rFonts w:ascii="Arial" w:hAnsi="Arial" w:cs="Arial"/>
              </w:rPr>
              <w:t>а</w:t>
            </w:r>
            <w:r w:rsidR="00566592" w:rsidRPr="00566592">
              <w:rPr>
                <w:rFonts w:ascii="Arial" w:hAnsi="Arial" w:cs="Arial"/>
              </w:rPr>
              <w:t>питального строительства, - для объектов непроизводственного назначения</w:t>
            </w:r>
          </w:p>
        </w:tc>
        <w:tc>
          <w:tcPr>
            <w:tcW w:w="1705" w:type="dxa"/>
            <w:shd w:val="clear" w:color="auto" w:fill="auto"/>
          </w:tcPr>
          <w:p w:rsidR="00C2524C" w:rsidRDefault="00C2524C" w:rsidP="00477D9D"/>
        </w:tc>
      </w:tr>
      <w:tr w:rsidR="00C2524C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2524C" w:rsidRDefault="00C2524C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2524C" w:rsidRDefault="00566592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742CDE">
              <w:rPr>
                <w:rFonts w:ascii="Arial" w:hAnsi="Arial" w:cs="Arial"/>
              </w:rPr>
              <w:t>Сведения о компьютерных програ</w:t>
            </w:r>
            <w:r w:rsidRPr="00742CDE">
              <w:rPr>
                <w:rFonts w:ascii="Arial" w:hAnsi="Arial" w:cs="Arial"/>
              </w:rPr>
              <w:t>м</w:t>
            </w:r>
            <w:r w:rsidRPr="00742CDE">
              <w:rPr>
                <w:rFonts w:ascii="Arial" w:hAnsi="Arial" w:cs="Arial"/>
              </w:rPr>
              <w:t>мах, которые использовались при выполн</w:t>
            </w:r>
            <w:r w:rsidRPr="00742CDE">
              <w:rPr>
                <w:rFonts w:ascii="Arial" w:hAnsi="Arial" w:cs="Arial"/>
              </w:rPr>
              <w:t>е</w:t>
            </w:r>
            <w:r w:rsidRPr="00742CDE">
              <w:rPr>
                <w:rFonts w:ascii="Arial" w:hAnsi="Arial" w:cs="Arial"/>
              </w:rPr>
              <w:t>нии расчетов конструктивных элементов зд</w:t>
            </w:r>
            <w:r w:rsidRPr="00742CDE">
              <w:rPr>
                <w:rFonts w:ascii="Arial" w:hAnsi="Arial" w:cs="Arial"/>
              </w:rPr>
              <w:t>а</w:t>
            </w:r>
            <w:r w:rsidRPr="00742CDE">
              <w:rPr>
                <w:rFonts w:ascii="Arial" w:hAnsi="Arial" w:cs="Arial"/>
              </w:rPr>
              <w:t>ний, строений и сооружений</w:t>
            </w:r>
          </w:p>
        </w:tc>
        <w:tc>
          <w:tcPr>
            <w:tcW w:w="1705" w:type="dxa"/>
            <w:shd w:val="clear" w:color="auto" w:fill="auto"/>
          </w:tcPr>
          <w:p w:rsidR="00C2524C" w:rsidRDefault="00C2524C" w:rsidP="00477D9D"/>
        </w:tc>
      </w:tr>
      <w:tr w:rsidR="00C2524C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2524C" w:rsidRDefault="00C2524C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2524C" w:rsidRDefault="00566592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О</w:t>
            </w:r>
            <w:r w:rsidRPr="00566592">
              <w:rPr>
                <w:rFonts w:ascii="Arial" w:hAnsi="Arial" w:cs="Arial"/>
              </w:rPr>
              <w:t xml:space="preserve">боснование </w:t>
            </w:r>
            <w:proofErr w:type="gramStart"/>
            <w:r w:rsidRPr="00566592">
              <w:rPr>
                <w:rFonts w:ascii="Arial" w:hAnsi="Arial" w:cs="Arial"/>
              </w:rPr>
              <w:t>возможности осущест</w:t>
            </w:r>
            <w:r w:rsidRPr="00566592">
              <w:rPr>
                <w:rFonts w:ascii="Arial" w:hAnsi="Arial" w:cs="Arial"/>
              </w:rPr>
              <w:t>в</w:t>
            </w:r>
            <w:r w:rsidRPr="00566592">
              <w:rPr>
                <w:rFonts w:ascii="Arial" w:hAnsi="Arial" w:cs="Arial"/>
              </w:rPr>
              <w:t>ления строительства объекта капитального строительства</w:t>
            </w:r>
            <w:proofErr w:type="gramEnd"/>
            <w:r w:rsidRPr="00566592">
              <w:rPr>
                <w:rFonts w:ascii="Arial" w:hAnsi="Arial" w:cs="Arial"/>
              </w:rPr>
              <w:t xml:space="preserve"> по этапам строительства с выделением этих этапов (при необходим</w:t>
            </w:r>
            <w:r w:rsidRPr="00566592">
              <w:rPr>
                <w:rFonts w:ascii="Arial" w:hAnsi="Arial" w:cs="Arial"/>
              </w:rPr>
              <w:t>о</w:t>
            </w:r>
            <w:r w:rsidRPr="00566592">
              <w:rPr>
                <w:rFonts w:ascii="Arial" w:hAnsi="Arial" w:cs="Arial"/>
              </w:rPr>
              <w:t>сти)</w:t>
            </w:r>
          </w:p>
        </w:tc>
        <w:tc>
          <w:tcPr>
            <w:tcW w:w="1705" w:type="dxa"/>
            <w:shd w:val="clear" w:color="auto" w:fill="auto"/>
          </w:tcPr>
          <w:p w:rsidR="00C2524C" w:rsidRDefault="00C2524C" w:rsidP="00477D9D"/>
        </w:tc>
      </w:tr>
      <w:tr w:rsidR="00566592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566592" w:rsidRDefault="00566592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566592" w:rsidRDefault="00566592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</w:t>
            </w:r>
            <w:r w:rsidRPr="00566592">
              <w:rPr>
                <w:rFonts w:ascii="Arial" w:hAnsi="Arial" w:cs="Arial"/>
              </w:rPr>
              <w:t>ведения о предполагаемых затратах, связанных со сносом зданий и сооружений, переселением людей, переносом сетей и</w:t>
            </w:r>
            <w:r w:rsidRPr="00566592">
              <w:rPr>
                <w:rFonts w:ascii="Arial" w:hAnsi="Arial" w:cs="Arial"/>
              </w:rPr>
              <w:t>н</w:t>
            </w:r>
            <w:r w:rsidRPr="00566592">
              <w:rPr>
                <w:rFonts w:ascii="Arial" w:hAnsi="Arial" w:cs="Arial"/>
              </w:rPr>
              <w:t>женерно-технического обеспечения (при необходимости)</w:t>
            </w:r>
          </w:p>
        </w:tc>
        <w:tc>
          <w:tcPr>
            <w:tcW w:w="1705" w:type="dxa"/>
            <w:shd w:val="clear" w:color="auto" w:fill="auto"/>
          </w:tcPr>
          <w:p w:rsidR="00566592" w:rsidRDefault="00566592" w:rsidP="00477D9D"/>
        </w:tc>
      </w:tr>
      <w:tr w:rsidR="00566592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566592" w:rsidRDefault="00566592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566592" w:rsidRDefault="00566592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З</w:t>
            </w:r>
            <w:r w:rsidRPr="00566592">
              <w:rPr>
                <w:rFonts w:ascii="Arial" w:hAnsi="Arial" w:cs="Arial"/>
              </w:rPr>
              <w:t xml:space="preserve">аверение </w:t>
            </w:r>
            <w:r w:rsidR="00BA18A4">
              <w:rPr>
                <w:rFonts w:ascii="Arial" w:hAnsi="Arial" w:cs="Arial"/>
              </w:rPr>
              <w:t>рабочей</w:t>
            </w:r>
            <w:r w:rsidRPr="00566592">
              <w:rPr>
                <w:rFonts w:ascii="Arial" w:hAnsi="Arial" w:cs="Arial"/>
              </w:rPr>
              <w:t xml:space="preserve"> организации о том, что проектная документация разработана в соответствии с градостроительным планом земельного участка, заданием на проектир</w:t>
            </w:r>
            <w:r w:rsidRPr="00566592">
              <w:rPr>
                <w:rFonts w:ascii="Arial" w:hAnsi="Arial" w:cs="Arial"/>
              </w:rPr>
              <w:t>о</w:t>
            </w:r>
            <w:r w:rsidRPr="00566592">
              <w:rPr>
                <w:rFonts w:ascii="Arial" w:hAnsi="Arial" w:cs="Arial"/>
              </w:rPr>
              <w:t>вание, градостроительным регламентом, д</w:t>
            </w:r>
            <w:r w:rsidRPr="00566592">
              <w:rPr>
                <w:rFonts w:ascii="Arial" w:hAnsi="Arial" w:cs="Arial"/>
              </w:rPr>
              <w:t>о</w:t>
            </w:r>
            <w:r w:rsidRPr="00566592">
              <w:rPr>
                <w:rFonts w:ascii="Arial" w:hAnsi="Arial" w:cs="Arial"/>
              </w:rPr>
              <w:t>кументами об использовании земельного участка для строительства (в случае если на земельный участок не распространяется действие градостроительного регламента или в отношении его не устанавливается градостроительный регламент), техническ</w:t>
            </w:r>
            <w:r w:rsidRPr="00566592">
              <w:rPr>
                <w:rFonts w:ascii="Arial" w:hAnsi="Arial" w:cs="Arial"/>
              </w:rPr>
              <w:t>и</w:t>
            </w:r>
            <w:r w:rsidRPr="00566592">
              <w:rPr>
                <w:rFonts w:ascii="Arial" w:hAnsi="Arial" w:cs="Arial"/>
              </w:rPr>
              <w:t>ми регламентами, в том числе устанавлив</w:t>
            </w:r>
            <w:r w:rsidRPr="00566592">
              <w:rPr>
                <w:rFonts w:ascii="Arial" w:hAnsi="Arial" w:cs="Arial"/>
              </w:rPr>
              <w:t>а</w:t>
            </w:r>
            <w:r w:rsidRPr="00566592">
              <w:rPr>
                <w:rFonts w:ascii="Arial" w:hAnsi="Arial" w:cs="Arial"/>
              </w:rPr>
              <w:t>ющими требования по обеспечению бе</w:t>
            </w:r>
            <w:r w:rsidRPr="00566592">
              <w:rPr>
                <w:rFonts w:ascii="Arial" w:hAnsi="Arial" w:cs="Arial"/>
              </w:rPr>
              <w:t>з</w:t>
            </w:r>
            <w:r w:rsidRPr="00566592">
              <w:rPr>
                <w:rFonts w:ascii="Arial" w:hAnsi="Arial" w:cs="Arial"/>
              </w:rPr>
              <w:t>опасной эксплуатации зданий, строений</w:t>
            </w:r>
            <w:proofErr w:type="gramEnd"/>
            <w:r w:rsidRPr="00566592">
              <w:rPr>
                <w:rFonts w:ascii="Arial" w:hAnsi="Arial" w:cs="Arial"/>
              </w:rPr>
              <w:t>, с</w:t>
            </w:r>
            <w:r w:rsidRPr="00566592">
              <w:rPr>
                <w:rFonts w:ascii="Arial" w:hAnsi="Arial" w:cs="Arial"/>
              </w:rPr>
              <w:t>о</w:t>
            </w:r>
            <w:r w:rsidRPr="00566592">
              <w:rPr>
                <w:rFonts w:ascii="Arial" w:hAnsi="Arial" w:cs="Arial"/>
              </w:rPr>
              <w:t>оружений и безопасного использования пр</w:t>
            </w:r>
            <w:r w:rsidRPr="00566592">
              <w:rPr>
                <w:rFonts w:ascii="Arial" w:hAnsi="Arial" w:cs="Arial"/>
              </w:rPr>
              <w:t>и</w:t>
            </w:r>
            <w:r w:rsidRPr="00566592">
              <w:rPr>
                <w:rFonts w:ascii="Arial" w:hAnsi="Arial" w:cs="Arial"/>
              </w:rPr>
              <w:t>легающих к ним территорий, и с соблюден</w:t>
            </w:r>
            <w:r w:rsidRPr="00566592">
              <w:rPr>
                <w:rFonts w:ascii="Arial" w:hAnsi="Arial" w:cs="Arial"/>
              </w:rPr>
              <w:t>и</w:t>
            </w:r>
            <w:r w:rsidRPr="00566592">
              <w:rPr>
                <w:rFonts w:ascii="Arial" w:hAnsi="Arial" w:cs="Arial"/>
              </w:rPr>
              <w:t>ем технических условий</w:t>
            </w:r>
          </w:p>
        </w:tc>
        <w:tc>
          <w:tcPr>
            <w:tcW w:w="1705" w:type="dxa"/>
            <w:shd w:val="clear" w:color="auto" w:fill="auto"/>
          </w:tcPr>
          <w:p w:rsidR="00566592" w:rsidRDefault="00566592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Default="00027BD6" w:rsidP="00933258">
            <w:pPr>
              <w:pStyle w:val="afe"/>
              <w:numPr>
                <w:ilvl w:val="0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027BD6">
              <w:rPr>
                <w:rFonts w:ascii="Arial" w:hAnsi="Arial" w:cs="Arial"/>
              </w:rPr>
              <w:t xml:space="preserve">Схема планировочной организации </w:t>
            </w:r>
            <w:r w:rsidRPr="00027BD6">
              <w:rPr>
                <w:rFonts w:ascii="Arial" w:hAnsi="Arial" w:cs="Arial"/>
              </w:rPr>
              <w:lastRenderedPageBreak/>
              <w:t>земельного участка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7E0B87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7E0B87" w:rsidRDefault="007E0B87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7E0B87" w:rsidRPr="00027BD6" w:rsidRDefault="007E0B87" w:rsidP="007E0B87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027BD6">
              <w:rPr>
                <w:rFonts w:ascii="Arial" w:hAnsi="Arial" w:cs="Arial"/>
              </w:rPr>
              <w:t>Схема планировочной организации земельного участка</w:t>
            </w:r>
          </w:p>
        </w:tc>
        <w:tc>
          <w:tcPr>
            <w:tcW w:w="1705" w:type="dxa"/>
            <w:shd w:val="clear" w:color="auto" w:fill="auto"/>
          </w:tcPr>
          <w:p w:rsidR="007E0B87" w:rsidRDefault="007E0B87" w:rsidP="00477D9D"/>
        </w:tc>
      </w:tr>
      <w:tr w:rsidR="007E0B87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7E0B87" w:rsidRDefault="007E0B87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7E0B87" w:rsidRPr="00027BD6" w:rsidRDefault="007E0B87" w:rsidP="007E0B87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7E0B87">
              <w:rPr>
                <w:rFonts w:ascii="Arial" w:hAnsi="Arial" w:cs="Arial"/>
              </w:rPr>
              <w:t>Конструктивные строительные реш</w:t>
            </w:r>
            <w:r w:rsidRPr="007E0B87">
              <w:rPr>
                <w:rFonts w:ascii="Arial" w:hAnsi="Arial" w:cs="Arial"/>
              </w:rPr>
              <w:t>е</w:t>
            </w:r>
            <w:r w:rsidRPr="007E0B87">
              <w:rPr>
                <w:rFonts w:ascii="Arial" w:hAnsi="Arial" w:cs="Arial"/>
              </w:rPr>
              <w:t>ния</w:t>
            </w:r>
          </w:p>
        </w:tc>
        <w:tc>
          <w:tcPr>
            <w:tcW w:w="1705" w:type="dxa"/>
            <w:shd w:val="clear" w:color="auto" w:fill="auto"/>
          </w:tcPr>
          <w:p w:rsidR="007E0B87" w:rsidRDefault="007E0B87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Default="00027BD6" w:rsidP="00933258">
            <w:pPr>
              <w:pStyle w:val="afe"/>
              <w:numPr>
                <w:ilvl w:val="0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027BD6">
              <w:rPr>
                <w:rFonts w:ascii="Arial" w:hAnsi="Arial" w:cs="Arial"/>
              </w:rPr>
              <w:t>Сведения об инженерном оборудов</w:t>
            </w:r>
            <w:r w:rsidRPr="00027BD6">
              <w:rPr>
                <w:rFonts w:ascii="Arial" w:hAnsi="Arial" w:cs="Arial"/>
              </w:rPr>
              <w:t>а</w:t>
            </w:r>
            <w:r w:rsidRPr="00027BD6">
              <w:rPr>
                <w:rFonts w:ascii="Arial" w:hAnsi="Arial" w:cs="Arial"/>
              </w:rPr>
              <w:t>нии, о сетях инженерно-технического обесп</w:t>
            </w:r>
            <w:r w:rsidRPr="00027BD6">
              <w:rPr>
                <w:rFonts w:ascii="Arial" w:hAnsi="Arial" w:cs="Arial"/>
              </w:rPr>
              <w:t>е</w:t>
            </w:r>
            <w:r w:rsidRPr="00027BD6">
              <w:rPr>
                <w:rFonts w:ascii="Arial" w:hAnsi="Arial" w:cs="Arial"/>
              </w:rPr>
              <w:t>чения, перечень инженерно-технических м</w:t>
            </w:r>
            <w:r w:rsidRPr="00027BD6">
              <w:rPr>
                <w:rFonts w:ascii="Arial" w:hAnsi="Arial" w:cs="Arial"/>
              </w:rPr>
              <w:t>е</w:t>
            </w:r>
            <w:r w:rsidRPr="00027BD6">
              <w:rPr>
                <w:rFonts w:ascii="Arial" w:hAnsi="Arial" w:cs="Arial"/>
              </w:rPr>
              <w:t>роприятий, содержание технологических р</w:t>
            </w:r>
            <w:r w:rsidRPr="00027BD6">
              <w:rPr>
                <w:rFonts w:ascii="Arial" w:hAnsi="Arial" w:cs="Arial"/>
              </w:rPr>
              <w:t>е</w:t>
            </w:r>
            <w:r w:rsidRPr="00027BD6">
              <w:rPr>
                <w:rFonts w:ascii="Arial" w:hAnsi="Arial" w:cs="Arial"/>
              </w:rPr>
              <w:t>шений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Default="00027BD6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175762">
              <w:rPr>
                <w:rFonts w:ascii="Arial" w:hAnsi="Arial" w:cs="Arial"/>
                <w:szCs w:val="24"/>
              </w:rPr>
              <w:t>Система электроснабжения</w:t>
            </w:r>
            <w:r w:rsidR="000B6E1A">
              <w:rPr>
                <w:rFonts w:ascii="Arial" w:hAnsi="Arial" w:cs="Arial"/>
                <w:szCs w:val="24"/>
              </w:rPr>
              <w:t xml:space="preserve"> </w:t>
            </w:r>
            <w:r w:rsidR="000B6E1A" w:rsidRPr="000B6E1A">
              <w:rPr>
                <w:rFonts w:ascii="Arial" w:hAnsi="Arial" w:cs="Arial"/>
                <w:szCs w:val="24"/>
              </w:rPr>
              <w:t>и автом</w:t>
            </w:r>
            <w:r w:rsidR="000B6E1A" w:rsidRPr="000B6E1A">
              <w:rPr>
                <w:rFonts w:ascii="Arial" w:hAnsi="Arial" w:cs="Arial"/>
                <w:szCs w:val="24"/>
              </w:rPr>
              <w:t>а</w:t>
            </w:r>
            <w:r w:rsidR="000B6E1A" w:rsidRPr="000B6E1A">
              <w:rPr>
                <w:rFonts w:ascii="Arial" w:hAnsi="Arial" w:cs="Arial"/>
                <w:szCs w:val="24"/>
              </w:rPr>
              <w:t>тизация технологического процесса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Default="00027BD6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175762">
              <w:rPr>
                <w:rFonts w:ascii="Arial" w:hAnsi="Arial" w:cs="Arial"/>
                <w:szCs w:val="24"/>
              </w:rPr>
              <w:t>Система водоснабжения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Default="00027BD6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175762">
              <w:rPr>
                <w:rFonts w:ascii="Arial" w:hAnsi="Arial" w:cs="Arial"/>
                <w:szCs w:val="24"/>
              </w:rPr>
              <w:t>Система водоотведения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Default="00027BD6" w:rsidP="00933258">
            <w:pPr>
              <w:pStyle w:val="afe"/>
              <w:numPr>
                <w:ilvl w:val="1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175762">
              <w:rPr>
                <w:rFonts w:ascii="Arial" w:hAnsi="Arial" w:cs="Arial"/>
                <w:szCs w:val="24"/>
              </w:rPr>
              <w:t>Отопление, вентиляция и кондицион</w:t>
            </w:r>
            <w:r w:rsidRPr="00175762">
              <w:rPr>
                <w:rFonts w:ascii="Arial" w:hAnsi="Arial" w:cs="Arial"/>
                <w:szCs w:val="24"/>
              </w:rPr>
              <w:t>и</w:t>
            </w:r>
            <w:r w:rsidRPr="00175762">
              <w:rPr>
                <w:rFonts w:ascii="Arial" w:hAnsi="Arial" w:cs="Arial"/>
                <w:szCs w:val="24"/>
              </w:rPr>
              <w:t>рование воздуха, тепловые сети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Default="000B6E1A" w:rsidP="00933258">
            <w:pPr>
              <w:pStyle w:val="afe"/>
              <w:numPr>
                <w:ilvl w:val="2"/>
                <w:numId w:val="18"/>
              </w:numPr>
              <w:spacing w:after="0"/>
              <w:ind w:left="0" w:firstLine="0"/>
              <w:rPr>
                <w:rFonts w:ascii="Arial" w:hAnsi="Arial" w:cs="Arial"/>
              </w:rPr>
            </w:pPr>
            <w:r w:rsidRPr="000B6E1A">
              <w:rPr>
                <w:rFonts w:ascii="Arial" w:hAnsi="Arial" w:cs="Arial"/>
                <w:szCs w:val="24"/>
              </w:rPr>
              <w:t>Тепломеханические решения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0B6E1A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B6E1A" w:rsidRDefault="000B6E1A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B6E1A" w:rsidRPr="000B6E1A" w:rsidRDefault="000B6E1A" w:rsidP="00933258">
            <w:pPr>
              <w:pStyle w:val="afe"/>
              <w:numPr>
                <w:ilvl w:val="2"/>
                <w:numId w:val="18"/>
              </w:numPr>
              <w:spacing w:after="0"/>
              <w:ind w:left="0" w:firstLine="0"/>
              <w:rPr>
                <w:rFonts w:ascii="Arial" w:hAnsi="Arial" w:cs="Arial"/>
                <w:szCs w:val="24"/>
              </w:rPr>
            </w:pPr>
            <w:r w:rsidRPr="000B6E1A">
              <w:rPr>
                <w:rFonts w:ascii="Arial" w:hAnsi="Arial" w:cs="Arial"/>
                <w:szCs w:val="24"/>
              </w:rPr>
              <w:t xml:space="preserve">Сведения об источниках  и параметрах </w:t>
            </w:r>
            <w:proofErr w:type="spellStart"/>
            <w:r w:rsidRPr="000B6E1A">
              <w:rPr>
                <w:rFonts w:ascii="Arial" w:hAnsi="Arial" w:cs="Arial"/>
                <w:szCs w:val="24"/>
              </w:rPr>
              <w:t>пароснабжения</w:t>
            </w:r>
            <w:proofErr w:type="spellEnd"/>
          </w:p>
        </w:tc>
        <w:tc>
          <w:tcPr>
            <w:tcW w:w="1705" w:type="dxa"/>
            <w:shd w:val="clear" w:color="auto" w:fill="auto"/>
          </w:tcPr>
          <w:p w:rsidR="000B6E1A" w:rsidRDefault="000B6E1A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Pr="00027BD6" w:rsidRDefault="00027BD6" w:rsidP="00933258">
            <w:pPr>
              <w:pStyle w:val="afe"/>
              <w:numPr>
                <w:ilvl w:val="2"/>
                <w:numId w:val="18"/>
              </w:numPr>
              <w:spacing w:after="0"/>
              <w:ind w:left="0" w:firstLine="0"/>
              <w:rPr>
                <w:rFonts w:ascii="Arial" w:hAnsi="Arial" w:cs="Arial"/>
                <w:szCs w:val="24"/>
              </w:rPr>
            </w:pPr>
            <w:r w:rsidRPr="00175762">
              <w:rPr>
                <w:rFonts w:ascii="Arial" w:hAnsi="Arial" w:cs="Arial"/>
                <w:szCs w:val="24"/>
              </w:rPr>
              <w:t>Описание и обоснование способов прокладки и конструктивных решений, вкл</w:t>
            </w:r>
            <w:r w:rsidRPr="00175762">
              <w:rPr>
                <w:rFonts w:ascii="Arial" w:hAnsi="Arial" w:cs="Arial"/>
                <w:szCs w:val="24"/>
              </w:rPr>
              <w:t>ю</w:t>
            </w:r>
            <w:r w:rsidRPr="00175762">
              <w:rPr>
                <w:rFonts w:ascii="Arial" w:hAnsi="Arial" w:cs="Arial"/>
                <w:szCs w:val="24"/>
              </w:rPr>
              <w:t>чая решения в отношении диаметров и те</w:t>
            </w:r>
            <w:r w:rsidRPr="00175762">
              <w:rPr>
                <w:rFonts w:ascii="Arial" w:hAnsi="Arial" w:cs="Arial"/>
                <w:szCs w:val="24"/>
              </w:rPr>
              <w:t>п</w:t>
            </w:r>
            <w:r w:rsidRPr="00175762">
              <w:rPr>
                <w:rFonts w:ascii="Arial" w:hAnsi="Arial" w:cs="Arial"/>
                <w:szCs w:val="24"/>
              </w:rPr>
              <w:t>лоизоляции труб паропроводов от точки пр</w:t>
            </w:r>
            <w:r w:rsidRPr="00175762">
              <w:rPr>
                <w:rFonts w:ascii="Arial" w:hAnsi="Arial" w:cs="Arial"/>
                <w:szCs w:val="24"/>
              </w:rPr>
              <w:t>и</w:t>
            </w:r>
            <w:r w:rsidRPr="00175762">
              <w:rPr>
                <w:rFonts w:ascii="Arial" w:hAnsi="Arial" w:cs="Arial"/>
                <w:szCs w:val="24"/>
              </w:rPr>
              <w:t>соединения потребителя до объекта кап</w:t>
            </w:r>
            <w:r w:rsidRPr="00175762">
              <w:rPr>
                <w:rFonts w:ascii="Arial" w:hAnsi="Arial" w:cs="Arial"/>
                <w:szCs w:val="24"/>
              </w:rPr>
              <w:t>и</w:t>
            </w:r>
            <w:r w:rsidRPr="00175762">
              <w:rPr>
                <w:rFonts w:ascii="Arial" w:hAnsi="Arial" w:cs="Arial"/>
                <w:szCs w:val="24"/>
              </w:rPr>
              <w:t>тального строительства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Pr="00027BD6" w:rsidRDefault="00027BD6" w:rsidP="00933258">
            <w:pPr>
              <w:pStyle w:val="afe"/>
              <w:numPr>
                <w:ilvl w:val="2"/>
                <w:numId w:val="18"/>
              </w:numPr>
              <w:spacing w:after="0"/>
              <w:ind w:left="0" w:firstLine="0"/>
              <w:rPr>
                <w:rFonts w:ascii="Arial" w:hAnsi="Arial" w:cs="Arial"/>
                <w:szCs w:val="24"/>
              </w:rPr>
            </w:pPr>
            <w:r w:rsidRPr="00175762">
              <w:rPr>
                <w:rFonts w:ascii="Arial" w:hAnsi="Arial" w:cs="Arial"/>
                <w:szCs w:val="24"/>
              </w:rPr>
              <w:t>Перечень мер по защите трубопров</w:t>
            </w:r>
            <w:r w:rsidRPr="00175762">
              <w:rPr>
                <w:rFonts w:ascii="Arial" w:hAnsi="Arial" w:cs="Arial"/>
                <w:szCs w:val="24"/>
              </w:rPr>
              <w:t>о</w:t>
            </w:r>
            <w:r w:rsidRPr="00175762">
              <w:rPr>
                <w:rFonts w:ascii="Arial" w:hAnsi="Arial" w:cs="Arial"/>
                <w:szCs w:val="24"/>
              </w:rPr>
              <w:t>дов от агрессивного воздействия грунтов и грунтовых вод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027BD6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027BD6" w:rsidRDefault="00027BD6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027BD6" w:rsidRPr="00027BD6" w:rsidRDefault="007F57A9" w:rsidP="0058391F">
            <w:pPr>
              <w:pStyle w:val="afe"/>
              <w:numPr>
                <w:ilvl w:val="2"/>
                <w:numId w:val="18"/>
              </w:numPr>
              <w:spacing w:after="0"/>
              <w:ind w:left="0" w:firstLine="0"/>
              <w:rPr>
                <w:rFonts w:ascii="Arial" w:hAnsi="Arial" w:cs="Arial"/>
                <w:szCs w:val="24"/>
              </w:rPr>
            </w:pPr>
            <w:r w:rsidRPr="00175762">
              <w:rPr>
                <w:rFonts w:ascii="Arial" w:hAnsi="Arial" w:cs="Arial"/>
                <w:szCs w:val="24"/>
              </w:rPr>
              <w:t>Перечень мероприятий, обеспечива</w:t>
            </w:r>
            <w:r w:rsidRPr="00175762">
              <w:rPr>
                <w:rFonts w:ascii="Arial" w:hAnsi="Arial" w:cs="Arial"/>
                <w:szCs w:val="24"/>
              </w:rPr>
              <w:t>ю</w:t>
            </w:r>
            <w:r w:rsidRPr="00175762">
              <w:rPr>
                <w:rFonts w:ascii="Arial" w:hAnsi="Arial" w:cs="Arial"/>
                <w:szCs w:val="24"/>
              </w:rPr>
              <w:t>щих соблюдение требований по охране труда в процессе эксплуатации объекта</w:t>
            </w:r>
          </w:p>
        </w:tc>
        <w:tc>
          <w:tcPr>
            <w:tcW w:w="1705" w:type="dxa"/>
            <w:shd w:val="clear" w:color="auto" w:fill="auto"/>
          </w:tcPr>
          <w:p w:rsidR="00027BD6" w:rsidRDefault="00027BD6" w:rsidP="00477D9D"/>
        </w:tc>
      </w:tr>
      <w:tr w:rsidR="007F57A9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7F57A9" w:rsidRDefault="007F57A9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7F57A9" w:rsidRPr="007F57A9" w:rsidRDefault="007F57A9" w:rsidP="00933258">
            <w:pPr>
              <w:pStyle w:val="afe"/>
              <w:numPr>
                <w:ilvl w:val="0"/>
                <w:numId w:val="18"/>
              </w:numPr>
              <w:spacing w:after="0"/>
              <w:ind w:left="0" w:firstLine="0"/>
              <w:rPr>
                <w:rFonts w:ascii="Arial" w:hAnsi="Arial" w:cs="Arial"/>
                <w:szCs w:val="24"/>
              </w:rPr>
            </w:pPr>
            <w:r w:rsidRPr="007F57A9">
              <w:rPr>
                <w:rFonts w:ascii="Arial" w:hAnsi="Arial" w:cs="Arial"/>
              </w:rPr>
              <w:t>Мероприятия по обеспечению пожа</w:t>
            </w:r>
            <w:r w:rsidRPr="007F57A9">
              <w:rPr>
                <w:rFonts w:ascii="Arial" w:hAnsi="Arial" w:cs="Arial"/>
              </w:rPr>
              <w:t>р</w:t>
            </w:r>
            <w:r w:rsidRPr="007F57A9">
              <w:rPr>
                <w:rFonts w:ascii="Arial" w:hAnsi="Arial" w:cs="Arial"/>
              </w:rPr>
              <w:t>ной безопасности</w:t>
            </w:r>
          </w:p>
        </w:tc>
        <w:tc>
          <w:tcPr>
            <w:tcW w:w="1705" w:type="dxa"/>
            <w:shd w:val="clear" w:color="auto" w:fill="auto"/>
          </w:tcPr>
          <w:p w:rsidR="007F57A9" w:rsidRDefault="007F57A9" w:rsidP="00477D9D"/>
        </w:tc>
      </w:tr>
      <w:tr w:rsidR="00C67743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C67743" w:rsidRDefault="00C67743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C67743" w:rsidRDefault="009749C5" w:rsidP="009B3A8E">
            <w:pPr>
              <w:spacing w:before="60" w:after="6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Лист регистрации изменений</w:t>
            </w:r>
          </w:p>
        </w:tc>
        <w:tc>
          <w:tcPr>
            <w:tcW w:w="1705" w:type="dxa"/>
            <w:shd w:val="clear" w:color="auto" w:fill="auto"/>
          </w:tcPr>
          <w:p w:rsidR="00C67743" w:rsidRDefault="00C67743" w:rsidP="005C0842"/>
        </w:tc>
      </w:tr>
      <w:tr w:rsidR="009749C5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749C5" w:rsidRDefault="009749C5" w:rsidP="008D6761">
            <w:pPr>
              <w:jc w:val="right"/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</w:tcPr>
          <w:p w:rsidR="009749C5" w:rsidRDefault="009749C5" w:rsidP="009B3A8E">
            <w:pPr>
              <w:spacing w:before="60" w:after="60"/>
              <w:rPr>
                <w:rFonts w:ascii="Arial" w:hAnsi="Arial" w:cs="Arial"/>
                <w:color w:val="000000"/>
              </w:rPr>
            </w:pPr>
          </w:p>
        </w:tc>
        <w:tc>
          <w:tcPr>
            <w:tcW w:w="1705" w:type="dxa"/>
            <w:shd w:val="clear" w:color="auto" w:fill="auto"/>
          </w:tcPr>
          <w:p w:rsidR="009749C5" w:rsidRDefault="009749C5" w:rsidP="005C0842"/>
        </w:tc>
      </w:tr>
      <w:tr w:rsidR="009749C5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749C5" w:rsidRPr="00172393" w:rsidRDefault="009749C5" w:rsidP="005E3162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384" w:type="dxa"/>
            <w:shd w:val="clear" w:color="auto" w:fill="auto"/>
            <w:vAlign w:val="center"/>
          </w:tcPr>
          <w:p w:rsidR="009749C5" w:rsidRPr="006E7F1B" w:rsidRDefault="00566592" w:rsidP="00EF366F">
            <w:pPr>
              <w:tabs>
                <w:tab w:val="left" w:pos="1290"/>
              </w:tabs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Приложения</w:t>
            </w:r>
          </w:p>
        </w:tc>
        <w:tc>
          <w:tcPr>
            <w:tcW w:w="1705" w:type="dxa"/>
            <w:shd w:val="clear" w:color="auto" w:fill="auto"/>
          </w:tcPr>
          <w:p w:rsidR="009749C5" w:rsidRDefault="009749C5"/>
        </w:tc>
      </w:tr>
      <w:tr w:rsidR="009749C5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9749C5" w:rsidRDefault="00566592" w:rsidP="003D338C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Приложение</w:t>
            </w:r>
            <w:proofErr w:type="gramStart"/>
            <w:r>
              <w:rPr>
                <w:rFonts w:ascii="Arial" w:hAnsi="Arial" w:cs="Arial"/>
              </w:rPr>
              <w:t xml:space="preserve"> А</w:t>
            </w:r>
            <w:proofErr w:type="gramEnd"/>
          </w:p>
        </w:tc>
        <w:tc>
          <w:tcPr>
            <w:tcW w:w="5384" w:type="dxa"/>
            <w:shd w:val="clear" w:color="auto" w:fill="auto"/>
            <w:vAlign w:val="center"/>
          </w:tcPr>
          <w:p w:rsidR="009749C5" w:rsidRPr="00C30A02" w:rsidRDefault="00E2577A" w:rsidP="00D26EDC">
            <w:pPr>
              <w:spacing w:before="60" w:after="60"/>
              <w:rPr>
                <w:rFonts w:ascii="Arial" w:hAnsi="Arial" w:cs="Arial"/>
                <w:bCs/>
                <w:i/>
              </w:rPr>
            </w:pPr>
            <w:r w:rsidRPr="00E2577A">
              <w:rPr>
                <w:rFonts w:ascii="Arial" w:hAnsi="Arial" w:cs="Arial"/>
              </w:rPr>
              <w:t>Техническое задание на разработку рабочей и проектной документации по установке п</w:t>
            </w:r>
            <w:r w:rsidRPr="00E2577A">
              <w:rPr>
                <w:rFonts w:ascii="Arial" w:hAnsi="Arial" w:cs="Arial"/>
              </w:rPr>
              <w:t>о</w:t>
            </w:r>
            <w:r w:rsidRPr="00E2577A">
              <w:rPr>
                <w:rFonts w:ascii="Arial" w:hAnsi="Arial" w:cs="Arial"/>
              </w:rPr>
              <w:t>догревателя сетевой воды ПСВ-200 ст. №3 турбинного цеха, для нужд ООО «</w:t>
            </w:r>
            <w:proofErr w:type="spellStart"/>
            <w:r w:rsidRPr="00E2577A">
              <w:rPr>
                <w:rFonts w:ascii="Arial" w:hAnsi="Arial" w:cs="Arial"/>
              </w:rPr>
              <w:t>Ростсел</w:t>
            </w:r>
            <w:r w:rsidRPr="00E2577A">
              <w:rPr>
                <w:rFonts w:ascii="Arial" w:hAnsi="Arial" w:cs="Arial"/>
              </w:rPr>
              <w:t>ь</w:t>
            </w:r>
            <w:r w:rsidRPr="00E2577A">
              <w:rPr>
                <w:rFonts w:ascii="Arial" w:hAnsi="Arial" w:cs="Arial"/>
              </w:rPr>
              <w:t>машэнерго</w:t>
            </w:r>
            <w:proofErr w:type="spellEnd"/>
            <w:r w:rsidRPr="00E2577A">
              <w:rPr>
                <w:rFonts w:ascii="Arial" w:hAnsi="Arial" w:cs="Arial"/>
              </w:rPr>
              <w:t>», утвержденное Исполнительным директором ООО «</w:t>
            </w:r>
            <w:proofErr w:type="spellStart"/>
            <w:r w:rsidRPr="00E2577A">
              <w:rPr>
                <w:rFonts w:ascii="Arial" w:hAnsi="Arial" w:cs="Arial"/>
              </w:rPr>
              <w:t>Ростсельмашэнерго</w:t>
            </w:r>
            <w:proofErr w:type="spellEnd"/>
            <w:r w:rsidRPr="00E2577A">
              <w:rPr>
                <w:rFonts w:ascii="Arial" w:hAnsi="Arial" w:cs="Arial"/>
              </w:rPr>
              <w:t>» 06.07.2015г</w:t>
            </w:r>
          </w:p>
        </w:tc>
        <w:tc>
          <w:tcPr>
            <w:tcW w:w="1705" w:type="dxa"/>
            <w:shd w:val="clear" w:color="auto" w:fill="auto"/>
          </w:tcPr>
          <w:p w:rsidR="009749C5" w:rsidRDefault="009749C5"/>
        </w:tc>
      </w:tr>
      <w:tr w:rsidR="00A074E0" w:rsidTr="00E0755A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A074E0" w:rsidRPr="00DC1E85" w:rsidRDefault="00A074E0" w:rsidP="00335C1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Приложение</w:t>
            </w:r>
            <w:proofErr w:type="gramStart"/>
            <w:r>
              <w:rPr>
                <w:rFonts w:ascii="Arial" w:hAnsi="Arial" w:cs="Arial"/>
              </w:rPr>
              <w:t xml:space="preserve"> Б</w:t>
            </w:r>
            <w:proofErr w:type="gramEnd"/>
          </w:p>
        </w:tc>
        <w:tc>
          <w:tcPr>
            <w:tcW w:w="5384" w:type="dxa"/>
            <w:shd w:val="clear" w:color="auto" w:fill="auto"/>
          </w:tcPr>
          <w:p w:rsidR="00A074E0" w:rsidRPr="00A074E0" w:rsidRDefault="001E7618" w:rsidP="001E7618">
            <w:pPr>
              <w:spacing w:before="60" w:after="60"/>
              <w:rPr>
                <w:rFonts w:ascii="Arial" w:hAnsi="Arial" w:cs="Arial"/>
              </w:rPr>
            </w:pPr>
            <w:r w:rsidRPr="001E7618">
              <w:rPr>
                <w:rFonts w:ascii="Arial" w:hAnsi="Arial" w:cs="Arial"/>
              </w:rPr>
              <w:t>Технические условия на присоединение пр</w:t>
            </w:r>
            <w:r w:rsidRPr="001E7618">
              <w:rPr>
                <w:rFonts w:ascii="Arial" w:hAnsi="Arial" w:cs="Arial"/>
              </w:rPr>
              <w:t>о</w:t>
            </w:r>
            <w:r w:rsidRPr="001E7618">
              <w:rPr>
                <w:rFonts w:ascii="Arial" w:hAnsi="Arial" w:cs="Arial"/>
              </w:rPr>
              <w:t>ектируемого ПСВ-200 ст. №3 к действующим сетям ТЭЦ ООО «</w:t>
            </w:r>
            <w:proofErr w:type="spellStart"/>
            <w:r w:rsidRPr="001E7618">
              <w:rPr>
                <w:rFonts w:ascii="Arial" w:hAnsi="Arial" w:cs="Arial"/>
              </w:rPr>
              <w:t>Ростсельмашэнерго</w:t>
            </w:r>
            <w:proofErr w:type="spellEnd"/>
            <w:r w:rsidRPr="001E7618">
              <w:rPr>
                <w:rFonts w:ascii="Arial" w:hAnsi="Arial" w:cs="Arial"/>
              </w:rPr>
              <w:t>», в</w:t>
            </w:r>
            <w:r w:rsidRPr="001E7618">
              <w:rPr>
                <w:rFonts w:ascii="Arial" w:hAnsi="Arial" w:cs="Arial"/>
              </w:rPr>
              <w:t>ы</w:t>
            </w:r>
            <w:r w:rsidRPr="001E7618">
              <w:rPr>
                <w:rFonts w:ascii="Arial" w:hAnsi="Arial" w:cs="Arial"/>
              </w:rPr>
              <w:t>данные ООО «</w:t>
            </w:r>
            <w:proofErr w:type="spellStart"/>
            <w:r w:rsidRPr="001E7618">
              <w:rPr>
                <w:rFonts w:ascii="Arial" w:hAnsi="Arial" w:cs="Arial"/>
              </w:rPr>
              <w:t>Ростсельмашэнерго</w:t>
            </w:r>
            <w:proofErr w:type="spellEnd"/>
            <w:r w:rsidRPr="001E7618">
              <w:rPr>
                <w:rFonts w:ascii="Arial" w:hAnsi="Arial" w:cs="Arial"/>
              </w:rPr>
              <w:t>» 27.07.2015 г.</w:t>
            </w:r>
          </w:p>
        </w:tc>
        <w:tc>
          <w:tcPr>
            <w:tcW w:w="1705" w:type="dxa"/>
            <w:shd w:val="clear" w:color="auto" w:fill="auto"/>
          </w:tcPr>
          <w:p w:rsidR="00A074E0" w:rsidRDefault="00A074E0"/>
        </w:tc>
      </w:tr>
      <w:tr w:rsidR="00A074E0" w:rsidTr="00E0755A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A074E0" w:rsidRPr="00DC1E85" w:rsidRDefault="00A074E0" w:rsidP="00335C1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Приложение</w:t>
            </w:r>
            <w:proofErr w:type="gramStart"/>
            <w:r>
              <w:rPr>
                <w:rFonts w:ascii="Arial" w:hAnsi="Arial" w:cs="Arial"/>
              </w:rPr>
              <w:t xml:space="preserve"> В</w:t>
            </w:r>
            <w:proofErr w:type="gramEnd"/>
          </w:p>
        </w:tc>
        <w:tc>
          <w:tcPr>
            <w:tcW w:w="5384" w:type="dxa"/>
            <w:shd w:val="clear" w:color="auto" w:fill="auto"/>
          </w:tcPr>
          <w:p w:rsidR="00A074E0" w:rsidRDefault="001E7618" w:rsidP="001E7618">
            <w:pPr>
              <w:spacing w:before="60" w:after="60"/>
            </w:pPr>
            <w:r w:rsidRPr="001E7618">
              <w:rPr>
                <w:rFonts w:ascii="Arial" w:hAnsi="Arial" w:cs="Arial"/>
              </w:rPr>
              <w:t>Удостоверения и протоколы аттестации р</w:t>
            </w:r>
            <w:r w:rsidRPr="001E7618">
              <w:rPr>
                <w:rFonts w:ascii="Arial" w:hAnsi="Arial" w:cs="Arial"/>
              </w:rPr>
              <w:t>у</w:t>
            </w:r>
            <w:r w:rsidRPr="001E7618">
              <w:rPr>
                <w:rFonts w:ascii="Arial" w:hAnsi="Arial" w:cs="Arial"/>
              </w:rPr>
              <w:t>ководителей и специалистов ООО «ПКТИ «Технопроект» в области промышленной безопасности</w:t>
            </w:r>
          </w:p>
        </w:tc>
        <w:tc>
          <w:tcPr>
            <w:tcW w:w="1705" w:type="dxa"/>
            <w:shd w:val="clear" w:color="auto" w:fill="auto"/>
          </w:tcPr>
          <w:p w:rsidR="00A074E0" w:rsidRDefault="00A074E0"/>
        </w:tc>
      </w:tr>
      <w:tr w:rsidR="001F44A3" w:rsidTr="00E0755A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1F44A3" w:rsidRDefault="001F44A3" w:rsidP="00335C1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Приложение Г</w:t>
            </w:r>
          </w:p>
        </w:tc>
        <w:tc>
          <w:tcPr>
            <w:tcW w:w="5384" w:type="dxa"/>
            <w:shd w:val="clear" w:color="auto" w:fill="auto"/>
          </w:tcPr>
          <w:p w:rsidR="001F44A3" w:rsidRPr="00A074E0" w:rsidRDefault="001E7618" w:rsidP="001E7618">
            <w:pPr>
              <w:spacing w:before="60" w:after="60"/>
              <w:rPr>
                <w:rFonts w:ascii="Arial" w:hAnsi="Arial" w:cs="Arial"/>
              </w:rPr>
            </w:pPr>
            <w:r w:rsidRPr="001E7618">
              <w:rPr>
                <w:rFonts w:ascii="Arial" w:hAnsi="Arial" w:cs="Arial"/>
              </w:rPr>
              <w:t>Разрешение на применение оборудования тепловых установок №; РРС 04-11-000385</w:t>
            </w:r>
          </w:p>
        </w:tc>
        <w:tc>
          <w:tcPr>
            <w:tcW w:w="1705" w:type="dxa"/>
            <w:shd w:val="clear" w:color="auto" w:fill="auto"/>
          </w:tcPr>
          <w:p w:rsidR="001F44A3" w:rsidRDefault="001F44A3"/>
        </w:tc>
      </w:tr>
      <w:tr w:rsidR="001A187E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1A187E" w:rsidRDefault="008D0621" w:rsidP="001A187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Приложение</w:t>
            </w:r>
            <w:proofErr w:type="gramStart"/>
            <w:r>
              <w:rPr>
                <w:rFonts w:ascii="Arial" w:hAnsi="Arial" w:cs="Arial"/>
              </w:rPr>
              <w:t xml:space="preserve"> Д</w:t>
            </w:r>
            <w:proofErr w:type="gramEnd"/>
          </w:p>
        </w:tc>
        <w:tc>
          <w:tcPr>
            <w:tcW w:w="5384" w:type="dxa"/>
            <w:shd w:val="clear" w:color="auto" w:fill="auto"/>
            <w:vAlign w:val="center"/>
          </w:tcPr>
          <w:p w:rsidR="001A187E" w:rsidRPr="00624D5D" w:rsidRDefault="008D0621" w:rsidP="004D2076">
            <w:pPr>
              <w:spacing w:before="60" w:after="60"/>
              <w:rPr>
                <w:rFonts w:ascii="Arial" w:hAnsi="Arial" w:cs="Arial"/>
              </w:rPr>
            </w:pPr>
            <w:r w:rsidRPr="008D0621">
              <w:rPr>
                <w:rFonts w:ascii="Arial" w:hAnsi="Arial" w:cs="Arial"/>
              </w:rPr>
              <w:t>Свидетельства о допуске к определённому виду или видам работ, которые оказывают влияние на безопасность объектов капитал</w:t>
            </w:r>
            <w:r w:rsidRPr="008D0621">
              <w:rPr>
                <w:rFonts w:ascii="Arial" w:hAnsi="Arial" w:cs="Arial"/>
              </w:rPr>
              <w:t>ь</w:t>
            </w:r>
            <w:r w:rsidRPr="008D0621">
              <w:rPr>
                <w:rFonts w:ascii="Arial" w:hAnsi="Arial" w:cs="Arial"/>
              </w:rPr>
              <w:t>ного строительства №_0580.04-2011-6154569408-П-033 от 22.06.2015 г.</w:t>
            </w:r>
          </w:p>
        </w:tc>
        <w:tc>
          <w:tcPr>
            <w:tcW w:w="1705" w:type="dxa"/>
            <w:shd w:val="clear" w:color="auto" w:fill="auto"/>
          </w:tcPr>
          <w:p w:rsidR="001A187E" w:rsidRDefault="001A187E"/>
        </w:tc>
      </w:tr>
      <w:tr w:rsidR="008D0621" w:rsidTr="00F674F7">
        <w:trPr>
          <w:trHeight w:val="454"/>
          <w:jc w:val="center"/>
        </w:trPr>
        <w:tc>
          <w:tcPr>
            <w:tcW w:w="3401" w:type="dxa"/>
            <w:shd w:val="clear" w:color="auto" w:fill="auto"/>
          </w:tcPr>
          <w:p w:rsidR="008D0621" w:rsidRDefault="008D0621" w:rsidP="001A187E">
            <w:pPr>
              <w:rPr>
                <w:rFonts w:ascii="Arial" w:hAnsi="Arial" w:cs="Arial"/>
              </w:rPr>
            </w:pPr>
          </w:p>
        </w:tc>
        <w:tc>
          <w:tcPr>
            <w:tcW w:w="5384" w:type="dxa"/>
            <w:shd w:val="clear" w:color="auto" w:fill="auto"/>
            <w:vAlign w:val="center"/>
          </w:tcPr>
          <w:p w:rsidR="008D0621" w:rsidRPr="008D0621" w:rsidRDefault="008D0621" w:rsidP="004D2076">
            <w:pPr>
              <w:spacing w:before="60" w:after="60"/>
              <w:rPr>
                <w:rFonts w:ascii="Arial" w:hAnsi="Arial" w:cs="Arial"/>
              </w:rPr>
            </w:pPr>
          </w:p>
        </w:tc>
        <w:tc>
          <w:tcPr>
            <w:tcW w:w="1705" w:type="dxa"/>
            <w:shd w:val="clear" w:color="auto" w:fill="auto"/>
          </w:tcPr>
          <w:p w:rsidR="008D0621" w:rsidRDefault="008D0621"/>
        </w:tc>
      </w:tr>
    </w:tbl>
    <w:p w:rsidR="00AF48B9" w:rsidRDefault="00AF48B9" w:rsidP="00AF48B9"/>
    <w:p w:rsidR="00AF48B9" w:rsidRDefault="00AF48B9" w:rsidP="00F428AC">
      <w:pPr>
        <w:jc w:val="center"/>
        <w:sectPr w:rsidR="00AF48B9" w:rsidSect="00B007F7">
          <w:headerReference w:type="first" r:id="rId16"/>
          <w:footerReference w:type="first" r:id="rId17"/>
          <w:pgSz w:w="11906" w:h="16838" w:code="9"/>
          <w:pgMar w:top="851" w:right="340" w:bottom="851" w:left="1134" w:header="567" w:footer="510" w:gutter="0"/>
          <w:pgNumType w:start="1"/>
          <w:cols w:space="708"/>
          <w:titlePg/>
          <w:docGrid w:linePitch="360"/>
        </w:sectPr>
      </w:pPr>
    </w:p>
    <w:p w:rsidR="00692E97" w:rsidRPr="00AC36B6" w:rsidRDefault="00692E97" w:rsidP="00F428AC">
      <w:pPr>
        <w:jc w:val="center"/>
        <w:rPr>
          <w:b/>
        </w:rPr>
      </w:pPr>
      <w:r w:rsidRPr="00AC36B6">
        <w:rPr>
          <w:rFonts w:ascii="Arial" w:hAnsi="Arial" w:cs="Arial"/>
          <w:b/>
          <w:sz w:val="28"/>
          <w:szCs w:val="28"/>
        </w:rPr>
        <w:lastRenderedPageBreak/>
        <w:t xml:space="preserve">Состав </w:t>
      </w:r>
      <w:r w:rsidR="00653488">
        <w:rPr>
          <w:rFonts w:ascii="Arial" w:hAnsi="Arial" w:cs="Arial"/>
          <w:b/>
          <w:sz w:val="28"/>
          <w:szCs w:val="28"/>
        </w:rPr>
        <w:t>проекта</w:t>
      </w: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738"/>
        <w:gridCol w:w="3231"/>
        <w:gridCol w:w="5387"/>
        <w:gridCol w:w="1134"/>
      </w:tblGrid>
      <w:tr w:rsidR="00655EE2" w:rsidRPr="00615764" w:rsidTr="0032142D">
        <w:trPr>
          <w:trHeight w:val="454"/>
          <w:tblHeader/>
          <w:jc w:val="center"/>
        </w:trPr>
        <w:tc>
          <w:tcPr>
            <w:tcW w:w="738" w:type="dxa"/>
            <w:shd w:val="clear" w:color="auto" w:fill="auto"/>
            <w:vAlign w:val="center"/>
          </w:tcPr>
          <w:p w:rsidR="00655EE2" w:rsidRPr="00615764" w:rsidRDefault="00655EE2" w:rsidP="00827991">
            <w:pPr>
              <w:jc w:val="center"/>
              <w:rPr>
                <w:rFonts w:ascii="Arial" w:hAnsi="Arial" w:cs="Arial"/>
                <w:b/>
              </w:rPr>
            </w:pPr>
            <w:r w:rsidRPr="00615764">
              <w:rPr>
                <w:rFonts w:ascii="Arial" w:hAnsi="Arial" w:cs="Arial"/>
                <w:b/>
              </w:rPr>
              <w:t>Н</w:t>
            </w:r>
            <w:r w:rsidRPr="00615764">
              <w:rPr>
                <w:rFonts w:ascii="Arial" w:hAnsi="Arial" w:cs="Arial"/>
                <w:b/>
              </w:rPr>
              <w:t>о</w:t>
            </w:r>
            <w:r w:rsidRPr="00615764">
              <w:rPr>
                <w:rFonts w:ascii="Arial" w:hAnsi="Arial" w:cs="Arial"/>
                <w:b/>
              </w:rPr>
              <w:t xml:space="preserve">мер </w:t>
            </w:r>
            <w:proofErr w:type="gramStart"/>
            <w:r w:rsidR="00827991">
              <w:rPr>
                <w:rFonts w:ascii="Arial" w:hAnsi="Arial" w:cs="Arial"/>
                <w:b/>
              </w:rPr>
              <w:t>п</w:t>
            </w:r>
            <w:proofErr w:type="gramEnd"/>
            <w:r w:rsidR="00827991">
              <w:rPr>
                <w:rFonts w:ascii="Arial" w:hAnsi="Arial" w:cs="Arial"/>
                <w:b/>
              </w:rPr>
              <w:t>/п</w:t>
            </w:r>
          </w:p>
        </w:tc>
        <w:tc>
          <w:tcPr>
            <w:tcW w:w="3231" w:type="dxa"/>
            <w:shd w:val="clear" w:color="auto" w:fill="auto"/>
            <w:vAlign w:val="center"/>
          </w:tcPr>
          <w:p w:rsidR="00655EE2" w:rsidRPr="00615764" w:rsidRDefault="00655EE2" w:rsidP="0032142D">
            <w:pPr>
              <w:jc w:val="center"/>
              <w:rPr>
                <w:rFonts w:ascii="Arial" w:hAnsi="Arial" w:cs="Arial"/>
                <w:b/>
              </w:rPr>
            </w:pPr>
            <w:r w:rsidRPr="00615764">
              <w:rPr>
                <w:rFonts w:ascii="Arial" w:hAnsi="Arial" w:cs="Arial"/>
                <w:b/>
              </w:rPr>
              <w:t>Обозначение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655EE2" w:rsidRPr="00615764" w:rsidRDefault="00655EE2" w:rsidP="0032142D">
            <w:pPr>
              <w:jc w:val="center"/>
              <w:rPr>
                <w:rFonts w:ascii="Arial" w:hAnsi="Arial" w:cs="Arial"/>
                <w:b/>
              </w:rPr>
            </w:pPr>
            <w:r w:rsidRPr="00615764">
              <w:rPr>
                <w:rFonts w:ascii="Arial" w:hAnsi="Arial" w:cs="Arial"/>
                <w:b/>
              </w:rPr>
              <w:t>Наименование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55EE2" w:rsidRPr="00615764" w:rsidRDefault="00655EE2" w:rsidP="0032142D">
            <w:pPr>
              <w:jc w:val="center"/>
              <w:rPr>
                <w:rFonts w:ascii="Arial" w:hAnsi="Arial" w:cs="Arial"/>
                <w:b/>
              </w:rPr>
            </w:pPr>
            <w:r w:rsidRPr="00615764">
              <w:rPr>
                <w:rFonts w:ascii="Arial" w:hAnsi="Arial" w:cs="Arial"/>
                <w:b/>
              </w:rPr>
              <w:t>Прим</w:t>
            </w:r>
            <w:r w:rsidRPr="00615764">
              <w:rPr>
                <w:rFonts w:ascii="Arial" w:hAnsi="Arial" w:cs="Arial"/>
                <w:b/>
              </w:rPr>
              <w:t>е</w:t>
            </w:r>
            <w:r w:rsidRPr="00615764">
              <w:rPr>
                <w:rFonts w:ascii="Arial" w:hAnsi="Arial" w:cs="Arial"/>
                <w:b/>
              </w:rPr>
              <w:t>чание</w:t>
            </w:r>
          </w:p>
        </w:tc>
      </w:tr>
      <w:tr w:rsidR="00655EE2" w:rsidRPr="00615764" w:rsidTr="0032142D">
        <w:trPr>
          <w:trHeight w:val="454"/>
          <w:jc w:val="center"/>
        </w:trPr>
        <w:tc>
          <w:tcPr>
            <w:tcW w:w="738" w:type="dxa"/>
            <w:shd w:val="clear" w:color="auto" w:fill="auto"/>
          </w:tcPr>
          <w:p w:rsidR="00655EE2" w:rsidRPr="00615764" w:rsidRDefault="00655EE2" w:rsidP="0032142D">
            <w:pPr>
              <w:rPr>
                <w:rFonts w:ascii="Arial" w:hAnsi="Arial" w:cs="Arial"/>
              </w:rPr>
            </w:pPr>
          </w:p>
        </w:tc>
        <w:tc>
          <w:tcPr>
            <w:tcW w:w="3231" w:type="dxa"/>
            <w:shd w:val="clear" w:color="auto" w:fill="auto"/>
          </w:tcPr>
          <w:p w:rsidR="00655EE2" w:rsidRPr="00615764" w:rsidRDefault="00655EE2" w:rsidP="0032142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387" w:type="dxa"/>
            <w:shd w:val="clear" w:color="auto" w:fill="auto"/>
          </w:tcPr>
          <w:p w:rsidR="006C08E8" w:rsidRPr="006C08E8" w:rsidRDefault="006C08E8" w:rsidP="006C08E8">
            <w:pPr>
              <w:rPr>
                <w:rFonts w:ascii="Arial" w:hAnsi="Arial" w:cs="Arial"/>
                <w:b/>
              </w:rPr>
            </w:pPr>
            <w:r w:rsidRPr="006C08E8">
              <w:rPr>
                <w:rFonts w:ascii="Arial" w:hAnsi="Arial" w:cs="Arial"/>
                <w:b/>
              </w:rPr>
              <w:t xml:space="preserve">Техническое перевооружение в части: </w:t>
            </w:r>
          </w:p>
          <w:p w:rsidR="00655EE2" w:rsidRPr="00AB289D" w:rsidRDefault="006C08E8" w:rsidP="006C08E8">
            <w:pPr>
              <w:rPr>
                <w:rFonts w:ascii="Arial" w:hAnsi="Arial" w:cs="Arial"/>
                <w:b/>
              </w:rPr>
            </w:pPr>
            <w:r w:rsidRPr="006C08E8">
              <w:rPr>
                <w:rFonts w:ascii="Arial" w:hAnsi="Arial" w:cs="Arial"/>
                <w:b/>
              </w:rPr>
              <w:t>«Установка подогревателя сетевой воды ПСВ-200 ст. №3 турбинного цеха, для нужд ООО «</w:t>
            </w:r>
            <w:proofErr w:type="spellStart"/>
            <w:r w:rsidRPr="006C08E8">
              <w:rPr>
                <w:rFonts w:ascii="Arial" w:hAnsi="Arial" w:cs="Arial"/>
                <w:b/>
              </w:rPr>
              <w:t>Ростсельмашэнерго</w:t>
            </w:r>
            <w:proofErr w:type="spellEnd"/>
            <w:r w:rsidRPr="006C08E8">
              <w:rPr>
                <w:rFonts w:ascii="Arial" w:hAnsi="Arial" w:cs="Arial"/>
                <w:b/>
              </w:rPr>
              <w:t>»</w:t>
            </w:r>
          </w:p>
        </w:tc>
        <w:tc>
          <w:tcPr>
            <w:tcW w:w="1134" w:type="dxa"/>
            <w:shd w:val="clear" w:color="auto" w:fill="auto"/>
          </w:tcPr>
          <w:p w:rsidR="00655EE2" w:rsidRPr="00615764" w:rsidRDefault="00655EE2" w:rsidP="0032142D">
            <w:pPr>
              <w:jc w:val="center"/>
              <w:rPr>
                <w:rFonts w:ascii="Arial" w:hAnsi="Arial" w:cs="Arial"/>
              </w:rPr>
            </w:pPr>
          </w:p>
        </w:tc>
      </w:tr>
      <w:tr w:rsidR="00655EE2" w:rsidRPr="00615764" w:rsidTr="0032142D">
        <w:trPr>
          <w:trHeight w:val="454"/>
          <w:jc w:val="center"/>
        </w:trPr>
        <w:tc>
          <w:tcPr>
            <w:tcW w:w="738" w:type="dxa"/>
            <w:shd w:val="clear" w:color="auto" w:fill="auto"/>
          </w:tcPr>
          <w:p w:rsidR="00655EE2" w:rsidRPr="00615764" w:rsidRDefault="00655EE2" w:rsidP="0032142D">
            <w:pPr>
              <w:rPr>
                <w:rFonts w:ascii="Arial" w:hAnsi="Arial" w:cs="Arial"/>
              </w:rPr>
            </w:pPr>
            <w:r w:rsidRPr="00615764">
              <w:rPr>
                <w:rFonts w:ascii="Arial" w:hAnsi="Arial" w:cs="Arial"/>
              </w:rPr>
              <w:t>1.</w:t>
            </w:r>
          </w:p>
        </w:tc>
        <w:tc>
          <w:tcPr>
            <w:tcW w:w="3231" w:type="dxa"/>
            <w:shd w:val="clear" w:color="auto" w:fill="auto"/>
          </w:tcPr>
          <w:p w:rsidR="00655EE2" w:rsidRPr="00615764" w:rsidRDefault="00655EE2" w:rsidP="006C08E8">
            <w:pPr>
              <w:rPr>
                <w:rFonts w:ascii="Arial" w:hAnsi="Arial" w:cs="Arial"/>
              </w:rPr>
            </w:pPr>
            <w:r w:rsidRPr="00C36595">
              <w:rPr>
                <w:rFonts w:ascii="Arial" w:hAnsi="Arial" w:cs="Arial"/>
              </w:rPr>
              <w:t>В-</w:t>
            </w:r>
            <w:r w:rsidR="009756E2">
              <w:rPr>
                <w:rFonts w:ascii="Arial" w:hAnsi="Arial" w:cs="Arial"/>
              </w:rPr>
              <w:t>4000</w:t>
            </w:r>
            <w:r w:rsidR="006C08E8">
              <w:rPr>
                <w:rFonts w:ascii="Arial" w:hAnsi="Arial" w:cs="Arial"/>
                <w:lang w:val="en-US"/>
              </w:rPr>
              <w:t>32</w:t>
            </w:r>
            <w:r>
              <w:rPr>
                <w:rFonts w:ascii="Arial" w:hAnsi="Arial" w:cs="Arial"/>
              </w:rPr>
              <w:t>-</w:t>
            </w:r>
            <w:r w:rsidRPr="00C36595">
              <w:rPr>
                <w:rFonts w:ascii="Arial" w:hAnsi="Arial" w:cs="Arial"/>
              </w:rPr>
              <w:t>ПЗ</w:t>
            </w:r>
          </w:p>
        </w:tc>
        <w:tc>
          <w:tcPr>
            <w:tcW w:w="5387" w:type="dxa"/>
            <w:shd w:val="clear" w:color="auto" w:fill="auto"/>
          </w:tcPr>
          <w:p w:rsidR="00655EE2" w:rsidRPr="00615764" w:rsidRDefault="00CA1065" w:rsidP="0032142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Пояснительная записка</w:t>
            </w:r>
          </w:p>
        </w:tc>
        <w:tc>
          <w:tcPr>
            <w:tcW w:w="1134" w:type="dxa"/>
            <w:shd w:val="clear" w:color="auto" w:fill="auto"/>
          </w:tcPr>
          <w:p w:rsidR="00655EE2" w:rsidRPr="007C6B12" w:rsidRDefault="00655EE2" w:rsidP="0032142D">
            <w:pPr>
              <w:jc w:val="center"/>
              <w:rPr>
                <w:rFonts w:ascii="Arial" w:hAnsi="Arial" w:cs="Arial"/>
              </w:rPr>
            </w:pPr>
          </w:p>
        </w:tc>
      </w:tr>
      <w:tr w:rsidR="00780CED" w:rsidRPr="00615764" w:rsidTr="0032142D">
        <w:trPr>
          <w:trHeight w:val="454"/>
          <w:jc w:val="center"/>
        </w:trPr>
        <w:tc>
          <w:tcPr>
            <w:tcW w:w="738" w:type="dxa"/>
            <w:shd w:val="clear" w:color="auto" w:fill="auto"/>
          </w:tcPr>
          <w:p w:rsidR="00780CED" w:rsidRPr="00615764" w:rsidRDefault="00780CED" w:rsidP="00ED3A5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615764">
              <w:rPr>
                <w:rFonts w:ascii="Arial" w:hAnsi="Arial" w:cs="Arial"/>
              </w:rPr>
              <w:t>.</w:t>
            </w:r>
          </w:p>
        </w:tc>
        <w:tc>
          <w:tcPr>
            <w:tcW w:w="3231" w:type="dxa"/>
            <w:shd w:val="clear" w:color="auto" w:fill="auto"/>
          </w:tcPr>
          <w:p w:rsidR="00780CED" w:rsidRPr="00BD51FA" w:rsidRDefault="00780CED" w:rsidP="006C08E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В-4000</w:t>
            </w:r>
            <w:r w:rsidR="006C08E8">
              <w:rPr>
                <w:rFonts w:ascii="Arial" w:hAnsi="Arial" w:cs="Arial"/>
                <w:lang w:val="en-US"/>
              </w:rPr>
              <w:t>32</w:t>
            </w:r>
            <w:r w:rsidR="00BD51FA">
              <w:rPr>
                <w:rFonts w:ascii="Arial" w:hAnsi="Arial" w:cs="Arial"/>
              </w:rPr>
              <w:t>-ТМ</w:t>
            </w:r>
          </w:p>
        </w:tc>
        <w:tc>
          <w:tcPr>
            <w:tcW w:w="5387" w:type="dxa"/>
            <w:shd w:val="clear" w:color="auto" w:fill="auto"/>
          </w:tcPr>
          <w:p w:rsidR="00780CED" w:rsidRDefault="00BD51FA" w:rsidP="00BD51FA">
            <w:pPr>
              <w:rPr>
                <w:rFonts w:ascii="Arial" w:hAnsi="Arial" w:cs="Arial"/>
              </w:rPr>
            </w:pPr>
            <w:r w:rsidRPr="00BD51FA">
              <w:rPr>
                <w:rFonts w:ascii="Arial" w:hAnsi="Arial" w:cs="Arial"/>
              </w:rPr>
              <w:t>Установка подогревателя ПСВ-200-7-15ст.№3 в здании</w:t>
            </w:r>
            <w:r>
              <w:rPr>
                <w:rFonts w:ascii="Arial" w:hAnsi="Arial" w:cs="Arial"/>
              </w:rPr>
              <w:t xml:space="preserve"> </w:t>
            </w:r>
            <w:r w:rsidRPr="00BD51FA">
              <w:rPr>
                <w:rFonts w:ascii="Arial" w:hAnsi="Arial" w:cs="Arial"/>
              </w:rPr>
              <w:t>машинного зала</w:t>
            </w:r>
            <w:r>
              <w:rPr>
                <w:rFonts w:ascii="Arial" w:hAnsi="Arial" w:cs="Arial"/>
              </w:rPr>
              <w:t xml:space="preserve">. </w:t>
            </w:r>
            <w:r w:rsidRPr="00BD51FA">
              <w:rPr>
                <w:rFonts w:ascii="Arial" w:hAnsi="Arial" w:cs="Arial"/>
              </w:rPr>
              <w:t>Тепломеханические решения</w:t>
            </w:r>
          </w:p>
        </w:tc>
        <w:tc>
          <w:tcPr>
            <w:tcW w:w="1134" w:type="dxa"/>
            <w:shd w:val="clear" w:color="auto" w:fill="auto"/>
          </w:tcPr>
          <w:p w:rsidR="00780CED" w:rsidRPr="007C6B12" w:rsidRDefault="00780CED" w:rsidP="0032142D">
            <w:pPr>
              <w:jc w:val="center"/>
              <w:rPr>
                <w:rFonts w:ascii="Arial" w:hAnsi="Arial" w:cs="Arial"/>
              </w:rPr>
            </w:pPr>
          </w:p>
        </w:tc>
      </w:tr>
      <w:tr w:rsidR="00780CED" w:rsidRPr="00615764" w:rsidTr="0032142D">
        <w:trPr>
          <w:trHeight w:val="454"/>
          <w:jc w:val="center"/>
        </w:trPr>
        <w:tc>
          <w:tcPr>
            <w:tcW w:w="738" w:type="dxa"/>
            <w:shd w:val="clear" w:color="auto" w:fill="auto"/>
          </w:tcPr>
          <w:p w:rsidR="00780CED" w:rsidRPr="00615764" w:rsidRDefault="00780CED" w:rsidP="00ED3A5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</w:p>
        </w:tc>
        <w:tc>
          <w:tcPr>
            <w:tcW w:w="3231" w:type="dxa"/>
            <w:shd w:val="clear" w:color="auto" w:fill="auto"/>
          </w:tcPr>
          <w:p w:rsidR="00780CED" w:rsidRPr="00615764" w:rsidRDefault="00780CED" w:rsidP="006C08E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В-4000</w:t>
            </w:r>
            <w:r w:rsidR="006C08E8" w:rsidRPr="00BD51FA">
              <w:rPr>
                <w:rFonts w:ascii="Arial" w:hAnsi="Arial" w:cs="Arial"/>
              </w:rPr>
              <w:t>32</w:t>
            </w:r>
            <w:r w:rsidR="00F645AF">
              <w:rPr>
                <w:rFonts w:ascii="Arial" w:hAnsi="Arial" w:cs="Arial"/>
              </w:rPr>
              <w:t>-АТМ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780CED" w:rsidRPr="00615764" w:rsidRDefault="00F645AF" w:rsidP="00F645AF">
            <w:pPr>
              <w:rPr>
                <w:rFonts w:ascii="Arial" w:hAnsi="Arial" w:cs="Arial"/>
              </w:rPr>
            </w:pPr>
            <w:r w:rsidRPr="00F645AF">
              <w:rPr>
                <w:rFonts w:ascii="Arial" w:hAnsi="Arial" w:cs="Arial"/>
              </w:rPr>
              <w:t>Установка подогревателя ПСВ-200 ст. №3 в здании машинного зала. Автоматизация</w:t>
            </w:r>
          </w:p>
        </w:tc>
        <w:tc>
          <w:tcPr>
            <w:tcW w:w="1134" w:type="dxa"/>
            <w:shd w:val="clear" w:color="auto" w:fill="auto"/>
          </w:tcPr>
          <w:p w:rsidR="00780CED" w:rsidRPr="006B43B4" w:rsidRDefault="00780CED" w:rsidP="0032142D">
            <w:pPr>
              <w:jc w:val="center"/>
              <w:rPr>
                <w:rFonts w:ascii="Arial" w:hAnsi="Arial" w:cs="Arial"/>
              </w:rPr>
            </w:pPr>
          </w:p>
        </w:tc>
      </w:tr>
      <w:tr w:rsidR="00BD51FA" w:rsidRPr="00615764" w:rsidTr="0032142D">
        <w:trPr>
          <w:trHeight w:val="454"/>
          <w:jc w:val="center"/>
        </w:trPr>
        <w:tc>
          <w:tcPr>
            <w:tcW w:w="738" w:type="dxa"/>
            <w:shd w:val="clear" w:color="auto" w:fill="auto"/>
          </w:tcPr>
          <w:p w:rsidR="00BD51FA" w:rsidRPr="00615764" w:rsidRDefault="00BD51FA" w:rsidP="00E556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</w:t>
            </w:r>
          </w:p>
        </w:tc>
        <w:tc>
          <w:tcPr>
            <w:tcW w:w="3231" w:type="dxa"/>
            <w:shd w:val="clear" w:color="auto" w:fill="auto"/>
          </w:tcPr>
          <w:p w:rsidR="00BD51FA" w:rsidRPr="00615764" w:rsidRDefault="00BD51FA" w:rsidP="00E556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В-4000</w:t>
            </w:r>
            <w:r w:rsidRPr="00BD51FA">
              <w:rPr>
                <w:rFonts w:ascii="Arial" w:hAnsi="Arial" w:cs="Arial"/>
              </w:rPr>
              <w:t>32</w:t>
            </w:r>
            <w:r w:rsidR="00E22F34">
              <w:rPr>
                <w:rFonts w:ascii="Arial" w:hAnsi="Arial" w:cs="Arial"/>
              </w:rPr>
              <w:t>-АС</w:t>
            </w:r>
          </w:p>
        </w:tc>
        <w:tc>
          <w:tcPr>
            <w:tcW w:w="5387" w:type="dxa"/>
            <w:shd w:val="clear" w:color="auto" w:fill="auto"/>
          </w:tcPr>
          <w:p w:rsidR="00BD51FA" w:rsidRPr="006B33BE" w:rsidRDefault="00E22F34" w:rsidP="00863868">
            <w:pPr>
              <w:rPr>
                <w:rFonts w:ascii="Arial" w:hAnsi="Arial" w:cs="Arial"/>
              </w:rPr>
            </w:pPr>
            <w:r w:rsidRPr="00BD51FA">
              <w:rPr>
                <w:rFonts w:ascii="Arial" w:hAnsi="Arial" w:cs="Arial"/>
              </w:rPr>
              <w:t>Установка подогревателя ПСВ-200-7-15ст.№3 в здании</w:t>
            </w:r>
            <w:r>
              <w:rPr>
                <w:rFonts w:ascii="Arial" w:hAnsi="Arial" w:cs="Arial"/>
              </w:rPr>
              <w:t xml:space="preserve"> </w:t>
            </w:r>
            <w:r w:rsidRPr="00BD51FA">
              <w:rPr>
                <w:rFonts w:ascii="Arial" w:hAnsi="Arial" w:cs="Arial"/>
              </w:rPr>
              <w:t>машинного зала</w:t>
            </w:r>
            <w:r>
              <w:rPr>
                <w:rFonts w:ascii="Arial" w:hAnsi="Arial" w:cs="Arial"/>
              </w:rPr>
              <w:t>. Архитектурно-строительные решения</w:t>
            </w:r>
          </w:p>
        </w:tc>
        <w:tc>
          <w:tcPr>
            <w:tcW w:w="1134" w:type="dxa"/>
            <w:shd w:val="clear" w:color="auto" w:fill="auto"/>
          </w:tcPr>
          <w:p w:rsidR="00BD51FA" w:rsidRPr="00615764" w:rsidRDefault="00BD51FA" w:rsidP="0032142D">
            <w:pPr>
              <w:jc w:val="center"/>
              <w:rPr>
                <w:rFonts w:ascii="Arial" w:hAnsi="Arial" w:cs="Arial"/>
              </w:rPr>
            </w:pPr>
          </w:p>
        </w:tc>
      </w:tr>
      <w:tr w:rsidR="00BD51FA" w:rsidRPr="00615764" w:rsidTr="0032142D">
        <w:trPr>
          <w:trHeight w:val="454"/>
          <w:jc w:val="center"/>
        </w:trPr>
        <w:tc>
          <w:tcPr>
            <w:tcW w:w="738" w:type="dxa"/>
            <w:shd w:val="clear" w:color="auto" w:fill="auto"/>
          </w:tcPr>
          <w:p w:rsidR="00BD51FA" w:rsidRPr="00615764" w:rsidRDefault="00BD51FA" w:rsidP="00ED3A5F">
            <w:pPr>
              <w:rPr>
                <w:rFonts w:ascii="Arial" w:hAnsi="Arial" w:cs="Arial"/>
              </w:rPr>
            </w:pPr>
          </w:p>
        </w:tc>
        <w:tc>
          <w:tcPr>
            <w:tcW w:w="3231" w:type="dxa"/>
            <w:shd w:val="clear" w:color="auto" w:fill="auto"/>
          </w:tcPr>
          <w:p w:rsidR="00BD51FA" w:rsidRPr="00615764" w:rsidRDefault="00BD51FA" w:rsidP="0032142D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5387" w:type="dxa"/>
            <w:shd w:val="clear" w:color="auto" w:fill="auto"/>
          </w:tcPr>
          <w:p w:rsidR="00BD51FA" w:rsidRPr="00615764" w:rsidRDefault="00BD51FA" w:rsidP="0032142D">
            <w:pPr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</w:tcPr>
          <w:p w:rsidR="00BD51FA" w:rsidRPr="00615764" w:rsidRDefault="00BD51FA" w:rsidP="0032142D">
            <w:pPr>
              <w:jc w:val="center"/>
              <w:rPr>
                <w:rFonts w:ascii="Arial" w:hAnsi="Arial" w:cs="Arial"/>
              </w:rPr>
            </w:pPr>
          </w:p>
        </w:tc>
      </w:tr>
    </w:tbl>
    <w:p w:rsidR="00A441B3" w:rsidRPr="00024A16" w:rsidRDefault="00A441B3" w:rsidP="004F1588"/>
    <w:p w:rsidR="00A441B3" w:rsidRDefault="00A441B3" w:rsidP="00F428AC">
      <w:pPr>
        <w:jc w:val="center"/>
        <w:sectPr w:rsidR="00A441B3" w:rsidSect="00B007F7">
          <w:footerReference w:type="default" r:id="rId18"/>
          <w:headerReference w:type="first" r:id="rId19"/>
          <w:footerReference w:type="first" r:id="rId20"/>
          <w:pgSz w:w="11906" w:h="16838" w:code="9"/>
          <w:pgMar w:top="851" w:right="340" w:bottom="851" w:left="1134" w:header="567" w:footer="510" w:gutter="0"/>
          <w:pgNumType w:start="1"/>
          <w:cols w:space="708"/>
          <w:titlePg/>
          <w:docGrid w:linePitch="360"/>
        </w:sectPr>
      </w:pPr>
    </w:p>
    <w:p w:rsidR="00E7192B" w:rsidRDefault="00E7192B" w:rsidP="00933258">
      <w:pPr>
        <w:pStyle w:val="afe"/>
        <w:keepNext/>
        <w:numPr>
          <w:ilvl w:val="0"/>
          <w:numId w:val="13"/>
        </w:numPr>
        <w:suppressAutoHyphens/>
        <w:spacing w:before="240" w:after="240"/>
        <w:ind w:left="431" w:right="425" w:firstLine="561"/>
        <w:contextualSpacing w:val="0"/>
        <w:jc w:val="center"/>
        <w:rPr>
          <w:rFonts w:ascii="Arial" w:hAnsi="Arial" w:cs="Arial"/>
          <w:b/>
          <w:sz w:val="28"/>
          <w:szCs w:val="28"/>
        </w:rPr>
      </w:pPr>
      <w:bookmarkStart w:id="1" w:name="_Ref395010796"/>
      <w:r>
        <w:rPr>
          <w:rFonts w:ascii="Arial" w:hAnsi="Arial" w:cs="Arial"/>
          <w:b/>
          <w:sz w:val="28"/>
          <w:szCs w:val="28"/>
        </w:rPr>
        <w:lastRenderedPageBreak/>
        <w:t>Общие данные</w:t>
      </w:r>
    </w:p>
    <w:p w:rsidR="0087603E" w:rsidRPr="00455692" w:rsidRDefault="00A507D0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Реквизиты документов, на основании котор</w:t>
      </w:r>
      <w:r>
        <w:rPr>
          <w:rFonts w:ascii="Arial" w:hAnsi="Arial" w:cs="Arial"/>
          <w:b/>
          <w:sz w:val="28"/>
          <w:szCs w:val="28"/>
        </w:rPr>
        <w:t>ых</w:t>
      </w:r>
      <w:r w:rsidRPr="00644DDC">
        <w:rPr>
          <w:rFonts w:ascii="Arial" w:hAnsi="Arial" w:cs="Arial"/>
          <w:b/>
          <w:sz w:val="28"/>
          <w:szCs w:val="28"/>
        </w:rPr>
        <w:t xml:space="preserve"> принято решение о разработке </w:t>
      </w:r>
      <w:r>
        <w:rPr>
          <w:rFonts w:ascii="Arial" w:hAnsi="Arial" w:cs="Arial"/>
          <w:b/>
          <w:sz w:val="28"/>
          <w:szCs w:val="28"/>
        </w:rPr>
        <w:t>рабочей</w:t>
      </w:r>
      <w:r w:rsidRPr="00644DDC">
        <w:rPr>
          <w:rFonts w:ascii="Arial" w:hAnsi="Arial" w:cs="Arial"/>
          <w:b/>
          <w:sz w:val="28"/>
          <w:szCs w:val="28"/>
        </w:rPr>
        <w:t xml:space="preserve"> документации</w:t>
      </w:r>
      <w:r w:rsidRPr="00455692">
        <w:rPr>
          <w:rFonts w:ascii="Arial" w:hAnsi="Arial" w:cs="Arial"/>
          <w:b/>
          <w:sz w:val="28"/>
          <w:szCs w:val="28"/>
        </w:rPr>
        <w:t xml:space="preserve"> </w:t>
      </w:r>
      <w:bookmarkEnd w:id="1"/>
    </w:p>
    <w:p w:rsidR="00602220" w:rsidRDefault="00602220" w:rsidP="00E1568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Основанием для разработки настоящего проекта является</w:t>
      </w:r>
      <w:r w:rsidR="00845121">
        <w:rPr>
          <w:rFonts w:ascii="Arial" w:hAnsi="Arial" w:cs="Arial"/>
        </w:rPr>
        <w:t xml:space="preserve"> решение застройщика - </w:t>
      </w:r>
      <w:r w:rsidR="00B4273A" w:rsidRPr="00B4273A">
        <w:rPr>
          <w:rFonts w:ascii="Arial" w:hAnsi="Arial" w:cs="Arial"/>
        </w:rPr>
        <w:t>ООО «</w:t>
      </w:r>
      <w:proofErr w:type="spellStart"/>
      <w:r w:rsidR="00B4273A" w:rsidRPr="00B4273A">
        <w:rPr>
          <w:rFonts w:ascii="Arial" w:hAnsi="Arial" w:cs="Arial"/>
        </w:rPr>
        <w:t>Ростсельмашэнерго</w:t>
      </w:r>
      <w:proofErr w:type="spellEnd"/>
      <w:r w:rsidR="00B4273A" w:rsidRPr="00B4273A">
        <w:rPr>
          <w:rFonts w:ascii="Arial" w:hAnsi="Arial" w:cs="Arial"/>
        </w:rPr>
        <w:t>»</w:t>
      </w:r>
      <w:r w:rsidR="00845121">
        <w:rPr>
          <w:rFonts w:ascii="Arial" w:hAnsi="Arial" w:cs="Arial"/>
        </w:rPr>
        <w:t>.</w:t>
      </w:r>
    </w:p>
    <w:p w:rsidR="003D741C" w:rsidRP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 xml:space="preserve">Исходные данные и условия для подготовки </w:t>
      </w:r>
      <w:r w:rsidR="00BA18A4">
        <w:rPr>
          <w:rFonts w:ascii="Arial" w:hAnsi="Arial" w:cs="Arial"/>
          <w:b/>
          <w:sz w:val="28"/>
          <w:szCs w:val="28"/>
        </w:rPr>
        <w:t>рабочей</w:t>
      </w:r>
      <w:r w:rsidRPr="00644DDC">
        <w:rPr>
          <w:rFonts w:ascii="Arial" w:hAnsi="Arial" w:cs="Arial"/>
          <w:b/>
          <w:sz w:val="28"/>
          <w:szCs w:val="28"/>
        </w:rPr>
        <w:t xml:space="preserve"> до</w:t>
      </w:r>
      <w:r w:rsidR="00BA18A4">
        <w:rPr>
          <w:rFonts w:ascii="Arial" w:hAnsi="Arial" w:cs="Arial"/>
          <w:b/>
          <w:sz w:val="28"/>
          <w:szCs w:val="28"/>
        </w:rPr>
        <w:t>кументации</w:t>
      </w:r>
    </w:p>
    <w:p w:rsidR="00D37BA1" w:rsidRDefault="00845121" w:rsidP="006D099E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Исходными данными для </w:t>
      </w:r>
      <w:r w:rsidR="00502B14">
        <w:rPr>
          <w:rFonts w:ascii="Arial" w:hAnsi="Arial" w:cs="Arial"/>
        </w:rPr>
        <w:t>разработки</w:t>
      </w:r>
      <w:r>
        <w:rPr>
          <w:rFonts w:ascii="Arial" w:hAnsi="Arial" w:cs="Arial"/>
        </w:rPr>
        <w:t xml:space="preserve"> </w:t>
      </w:r>
      <w:r w:rsidR="00BA18A4">
        <w:rPr>
          <w:rFonts w:ascii="Arial" w:hAnsi="Arial" w:cs="Arial"/>
        </w:rPr>
        <w:t>рабочей</w:t>
      </w:r>
      <w:r>
        <w:rPr>
          <w:rFonts w:ascii="Arial" w:hAnsi="Arial" w:cs="Arial"/>
        </w:rPr>
        <w:t xml:space="preserve"> документации являются:</w:t>
      </w:r>
    </w:p>
    <w:p w:rsidR="00845121" w:rsidRPr="001519CF" w:rsidRDefault="009756E2" w:rsidP="001519CF">
      <w:pPr>
        <w:pStyle w:val="afe"/>
        <w:numPr>
          <w:ilvl w:val="0"/>
          <w:numId w:val="15"/>
        </w:numPr>
        <w:tabs>
          <w:tab w:val="left" w:pos="10206"/>
        </w:tabs>
        <w:spacing w:after="0" w:line="360" w:lineRule="auto"/>
        <w:ind w:left="1418" w:hanging="425"/>
        <w:rPr>
          <w:rFonts w:ascii="Arial" w:hAnsi="Arial" w:cs="Arial"/>
          <w:color w:val="000000"/>
        </w:rPr>
      </w:pPr>
      <w:r w:rsidRPr="001519CF">
        <w:rPr>
          <w:rFonts w:ascii="Arial" w:hAnsi="Arial" w:cs="Arial"/>
          <w:color w:val="000000"/>
        </w:rPr>
        <w:t xml:space="preserve">Техническое задание на </w:t>
      </w:r>
      <w:r w:rsidR="00A074E0" w:rsidRPr="001519CF">
        <w:rPr>
          <w:rFonts w:ascii="Arial" w:hAnsi="Arial" w:cs="Arial"/>
          <w:color w:val="000000"/>
        </w:rPr>
        <w:t>р</w:t>
      </w:r>
      <w:r w:rsidRPr="001519CF">
        <w:rPr>
          <w:rFonts w:ascii="Arial" w:hAnsi="Arial" w:cs="Arial"/>
          <w:color w:val="000000"/>
        </w:rPr>
        <w:t>азработку рабочей</w:t>
      </w:r>
      <w:r w:rsidR="001519CF" w:rsidRPr="001519CF">
        <w:rPr>
          <w:rFonts w:ascii="Arial" w:hAnsi="Arial" w:cs="Arial"/>
          <w:color w:val="000000"/>
        </w:rPr>
        <w:t xml:space="preserve"> и</w:t>
      </w:r>
      <w:r w:rsidRPr="001519CF">
        <w:rPr>
          <w:rFonts w:ascii="Arial" w:hAnsi="Arial" w:cs="Arial"/>
          <w:color w:val="000000"/>
        </w:rPr>
        <w:t xml:space="preserve"> </w:t>
      </w:r>
      <w:r w:rsidR="001519CF" w:rsidRPr="001519CF">
        <w:rPr>
          <w:rFonts w:ascii="Arial" w:hAnsi="Arial" w:cs="Arial"/>
          <w:color w:val="000000"/>
        </w:rPr>
        <w:t xml:space="preserve">проектной </w:t>
      </w:r>
      <w:r w:rsidRPr="001519CF">
        <w:rPr>
          <w:rFonts w:ascii="Arial" w:hAnsi="Arial" w:cs="Arial"/>
          <w:color w:val="000000"/>
        </w:rPr>
        <w:t xml:space="preserve">документации </w:t>
      </w:r>
      <w:r w:rsidR="001519CF" w:rsidRPr="001519CF">
        <w:rPr>
          <w:rFonts w:ascii="Arial" w:hAnsi="Arial" w:cs="Arial"/>
          <w:color w:val="000000"/>
        </w:rPr>
        <w:t>по установке подогревателя сетевой воды ПСВ-200 ст. №3 турбинного цеха, для нужд ООО «</w:t>
      </w:r>
      <w:proofErr w:type="spellStart"/>
      <w:r w:rsidR="001519CF" w:rsidRPr="001519CF">
        <w:rPr>
          <w:rFonts w:ascii="Arial" w:hAnsi="Arial" w:cs="Arial"/>
          <w:color w:val="000000"/>
        </w:rPr>
        <w:t>Ростсельмашэнерго</w:t>
      </w:r>
      <w:proofErr w:type="spellEnd"/>
      <w:r w:rsidR="001519CF" w:rsidRPr="001519CF">
        <w:rPr>
          <w:rFonts w:ascii="Arial" w:hAnsi="Arial" w:cs="Arial"/>
          <w:color w:val="000000"/>
        </w:rPr>
        <w:t>»</w:t>
      </w:r>
      <w:r w:rsidR="00BA18A4" w:rsidRPr="001519CF">
        <w:rPr>
          <w:rFonts w:ascii="Arial" w:hAnsi="Arial" w:cs="Arial"/>
          <w:color w:val="000000"/>
        </w:rPr>
        <w:t xml:space="preserve">, утвержденное </w:t>
      </w:r>
      <w:r w:rsidR="001519CF" w:rsidRPr="001519CF">
        <w:rPr>
          <w:rFonts w:ascii="Arial" w:hAnsi="Arial" w:cs="Arial"/>
          <w:color w:val="000000"/>
        </w:rPr>
        <w:t>Исполнительным директ</w:t>
      </w:r>
      <w:r w:rsidR="001519CF" w:rsidRPr="001519CF">
        <w:rPr>
          <w:rFonts w:ascii="Arial" w:hAnsi="Arial" w:cs="Arial"/>
          <w:color w:val="000000"/>
        </w:rPr>
        <w:t>о</w:t>
      </w:r>
      <w:r w:rsidR="001519CF" w:rsidRPr="001519CF">
        <w:rPr>
          <w:rFonts w:ascii="Arial" w:hAnsi="Arial" w:cs="Arial"/>
          <w:color w:val="000000"/>
        </w:rPr>
        <w:t>ром ООО «</w:t>
      </w:r>
      <w:proofErr w:type="spellStart"/>
      <w:r w:rsidR="001519CF" w:rsidRPr="001519CF">
        <w:rPr>
          <w:rFonts w:ascii="Arial" w:hAnsi="Arial" w:cs="Arial"/>
          <w:color w:val="000000"/>
        </w:rPr>
        <w:t>Ростсельмашэнерго</w:t>
      </w:r>
      <w:proofErr w:type="spellEnd"/>
      <w:r w:rsidR="001519CF" w:rsidRPr="001519CF">
        <w:rPr>
          <w:rFonts w:ascii="Arial" w:hAnsi="Arial" w:cs="Arial"/>
          <w:color w:val="000000"/>
        </w:rPr>
        <w:t>»</w:t>
      </w:r>
      <w:r w:rsidR="00BA18A4" w:rsidRPr="001519CF">
        <w:rPr>
          <w:rFonts w:ascii="Arial" w:hAnsi="Arial" w:cs="Arial"/>
          <w:color w:val="000000"/>
        </w:rPr>
        <w:t xml:space="preserve"> </w:t>
      </w:r>
      <w:r w:rsidR="001519CF">
        <w:rPr>
          <w:rFonts w:ascii="Arial" w:hAnsi="Arial" w:cs="Arial"/>
          <w:color w:val="000000"/>
        </w:rPr>
        <w:t>06.07.2015</w:t>
      </w:r>
      <w:r w:rsidR="00BA18A4" w:rsidRPr="001519CF">
        <w:rPr>
          <w:rFonts w:ascii="Arial" w:hAnsi="Arial" w:cs="Arial"/>
          <w:color w:val="000000"/>
        </w:rPr>
        <w:t>г.</w:t>
      </w:r>
      <w:r w:rsidR="00620ACA">
        <w:rPr>
          <w:rFonts w:ascii="Arial" w:hAnsi="Arial" w:cs="Arial"/>
          <w:color w:val="000000"/>
        </w:rPr>
        <w:t>;</w:t>
      </w:r>
    </w:p>
    <w:p w:rsidR="008F1920" w:rsidRPr="008F1920" w:rsidRDefault="008F1920" w:rsidP="00933258">
      <w:pPr>
        <w:pStyle w:val="afe"/>
        <w:numPr>
          <w:ilvl w:val="0"/>
          <w:numId w:val="15"/>
        </w:numPr>
        <w:tabs>
          <w:tab w:val="left" w:pos="10206"/>
        </w:tabs>
        <w:spacing w:after="0" w:line="360" w:lineRule="auto"/>
        <w:ind w:left="1418" w:hanging="425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правоустанавливающие</w:t>
      </w:r>
      <w:r w:rsidR="00351091">
        <w:rPr>
          <w:rFonts w:ascii="Arial" w:hAnsi="Arial" w:cs="Arial"/>
          <w:color w:val="000000"/>
        </w:rPr>
        <w:t xml:space="preserve"> </w:t>
      </w:r>
      <w:r w:rsidR="00973ECC">
        <w:rPr>
          <w:rFonts w:ascii="Arial" w:hAnsi="Arial" w:cs="Arial"/>
          <w:color w:val="000000"/>
        </w:rPr>
        <w:t>документы</w:t>
      </w:r>
      <w:r>
        <w:rPr>
          <w:rFonts w:ascii="Arial" w:hAnsi="Arial" w:cs="Arial"/>
          <w:color w:val="000000"/>
        </w:rPr>
        <w:t>:</w:t>
      </w:r>
    </w:p>
    <w:p w:rsidR="008F1920" w:rsidRDefault="008F1920" w:rsidP="00933258">
      <w:pPr>
        <w:pStyle w:val="afe"/>
        <w:numPr>
          <w:ilvl w:val="0"/>
          <w:numId w:val="15"/>
        </w:numPr>
        <w:tabs>
          <w:tab w:val="left" w:pos="10206"/>
        </w:tabs>
        <w:spacing w:after="0" w:line="360" w:lineRule="auto"/>
        <w:ind w:left="1418" w:hanging="425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Технические условия подключения к сетям инженерно-технического обесп</w:t>
      </w:r>
      <w:r>
        <w:rPr>
          <w:rFonts w:ascii="Arial" w:hAnsi="Arial" w:cs="Arial"/>
          <w:color w:val="000000"/>
        </w:rPr>
        <w:t>е</w:t>
      </w:r>
      <w:r>
        <w:rPr>
          <w:rFonts w:ascii="Arial" w:hAnsi="Arial" w:cs="Arial"/>
          <w:color w:val="000000"/>
        </w:rPr>
        <w:t>чения</w:t>
      </w:r>
      <w:r w:rsidR="00E20CEE">
        <w:rPr>
          <w:rFonts w:ascii="Arial" w:hAnsi="Arial" w:cs="Arial"/>
          <w:color w:val="000000"/>
        </w:rPr>
        <w:t>:</w:t>
      </w:r>
    </w:p>
    <w:p w:rsidR="003555E3" w:rsidRPr="00187AF3" w:rsidRDefault="003555E3" w:rsidP="00933258">
      <w:pPr>
        <w:pStyle w:val="afe"/>
        <w:numPr>
          <w:ilvl w:val="1"/>
          <w:numId w:val="15"/>
        </w:numPr>
        <w:tabs>
          <w:tab w:val="left" w:pos="10206"/>
        </w:tabs>
        <w:spacing w:after="0" w:line="360" w:lineRule="auto"/>
        <w:ind w:left="993" w:hanging="709"/>
        <w:rPr>
          <w:rFonts w:ascii="Arial" w:hAnsi="Arial" w:cs="Arial"/>
          <w:color w:val="000000"/>
        </w:rPr>
      </w:pPr>
      <w:r w:rsidRPr="00187AF3">
        <w:rPr>
          <w:rFonts w:ascii="Arial" w:hAnsi="Arial" w:cs="Arial"/>
          <w:color w:val="000000"/>
        </w:rPr>
        <w:t xml:space="preserve">Технические условия на </w:t>
      </w:r>
      <w:r w:rsidR="00620ACA">
        <w:rPr>
          <w:rFonts w:ascii="Arial" w:hAnsi="Arial" w:cs="Arial"/>
          <w:color w:val="000000"/>
        </w:rPr>
        <w:t>присоединение проектируемого ПСВ-200 ст. №3 к де</w:t>
      </w:r>
      <w:r w:rsidR="00620ACA">
        <w:rPr>
          <w:rFonts w:ascii="Arial" w:hAnsi="Arial" w:cs="Arial"/>
          <w:color w:val="000000"/>
        </w:rPr>
        <w:t>й</w:t>
      </w:r>
      <w:r w:rsidR="00620ACA">
        <w:rPr>
          <w:rFonts w:ascii="Arial" w:hAnsi="Arial" w:cs="Arial"/>
          <w:color w:val="000000"/>
        </w:rPr>
        <w:t>ствующим сетям ТЭЦ ООО «</w:t>
      </w:r>
      <w:proofErr w:type="spellStart"/>
      <w:r w:rsidR="00620ACA">
        <w:rPr>
          <w:rFonts w:ascii="Arial" w:hAnsi="Arial" w:cs="Arial"/>
          <w:color w:val="000000"/>
        </w:rPr>
        <w:t>Ростсельмашэнерго</w:t>
      </w:r>
      <w:proofErr w:type="spellEnd"/>
      <w:r w:rsidR="00620ACA">
        <w:rPr>
          <w:rFonts w:ascii="Arial" w:hAnsi="Arial" w:cs="Arial"/>
          <w:color w:val="000000"/>
        </w:rPr>
        <w:t>»</w:t>
      </w:r>
      <w:r w:rsidRPr="00187AF3">
        <w:rPr>
          <w:rFonts w:ascii="Arial" w:hAnsi="Arial" w:cs="Arial"/>
          <w:color w:val="000000"/>
        </w:rPr>
        <w:t>, выданные ООО «</w:t>
      </w:r>
      <w:proofErr w:type="spellStart"/>
      <w:r w:rsidR="00620ACA">
        <w:rPr>
          <w:rFonts w:ascii="Arial" w:hAnsi="Arial" w:cs="Arial"/>
          <w:color w:val="000000"/>
        </w:rPr>
        <w:t>Ростсел</w:t>
      </w:r>
      <w:r w:rsidR="00620ACA">
        <w:rPr>
          <w:rFonts w:ascii="Arial" w:hAnsi="Arial" w:cs="Arial"/>
          <w:color w:val="000000"/>
        </w:rPr>
        <w:t>ь</w:t>
      </w:r>
      <w:r w:rsidR="00620ACA">
        <w:rPr>
          <w:rFonts w:ascii="Arial" w:hAnsi="Arial" w:cs="Arial"/>
          <w:color w:val="000000"/>
        </w:rPr>
        <w:t>машэнерго</w:t>
      </w:r>
      <w:proofErr w:type="spellEnd"/>
      <w:r w:rsidRPr="00187AF3">
        <w:rPr>
          <w:rFonts w:ascii="Arial" w:hAnsi="Arial" w:cs="Arial"/>
          <w:color w:val="000000"/>
        </w:rPr>
        <w:t xml:space="preserve">» </w:t>
      </w:r>
      <w:r w:rsidR="00620ACA">
        <w:rPr>
          <w:rFonts w:ascii="Arial" w:hAnsi="Arial" w:cs="Arial"/>
          <w:color w:val="000000"/>
        </w:rPr>
        <w:t>27.07.2015 г.</w:t>
      </w:r>
      <w:r w:rsidR="00187AF3" w:rsidRPr="00187AF3">
        <w:rPr>
          <w:rFonts w:ascii="Arial" w:hAnsi="Arial" w:cs="Arial"/>
          <w:color w:val="000000"/>
        </w:rPr>
        <w:t>;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Сведения о функциональном назначении объекта капитального строительства, состав и характеристика производства, номенклатура выпускаемой продукции (работ, услуг)</w:t>
      </w:r>
    </w:p>
    <w:p w:rsidR="00D7329A" w:rsidRDefault="000E6077" w:rsidP="000E6077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375386">
        <w:rPr>
          <w:rFonts w:ascii="Arial" w:hAnsi="Arial" w:cs="Arial"/>
        </w:rPr>
        <w:t>Н</w:t>
      </w:r>
      <w:r>
        <w:rPr>
          <w:rFonts w:ascii="Arial" w:hAnsi="Arial" w:cs="Arial"/>
        </w:rPr>
        <w:t>азначением н</w:t>
      </w:r>
      <w:r w:rsidRPr="00375386">
        <w:rPr>
          <w:rFonts w:ascii="Arial" w:hAnsi="Arial" w:cs="Arial"/>
        </w:rPr>
        <w:t>астоящ</w:t>
      </w:r>
      <w:r>
        <w:rPr>
          <w:rFonts w:ascii="Arial" w:hAnsi="Arial" w:cs="Arial"/>
        </w:rPr>
        <w:t>его проекта</w:t>
      </w:r>
      <w:r w:rsidRPr="0037538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является разработка</w:t>
      </w:r>
      <w:r w:rsidRPr="0037538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документации </w:t>
      </w:r>
      <w:r w:rsidR="00FB7267">
        <w:rPr>
          <w:rFonts w:ascii="Arial" w:hAnsi="Arial" w:cs="Arial"/>
        </w:rPr>
        <w:t>для уст</w:t>
      </w:r>
      <w:r w:rsidR="00FB7267">
        <w:rPr>
          <w:rFonts w:ascii="Arial" w:hAnsi="Arial" w:cs="Arial"/>
        </w:rPr>
        <w:t>а</w:t>
      </w:r>
      <w:r w:rsidR="00FB7267">
        <w:rPr>
          <w:rFonts w:ascii="Arial" w:hAnsi="Arial" w:cs="Arial"/>
        </w:rPr>
        <w:t>новки и подключения</w:t>
      </w:r>
      <w:r w:rsidR="0048164E">
        <w:rPr>
          <w:rFonts w:ascii="Arial" w:hAnsi="Arial" w:cs="Arial"/>
        </w:rPr>
        <w:t xml:space="preserve"> серийно выпускаемого</w:t>
      </w:r>
      <w:r w:rsidR="00FB7267">
        <w:rPr>
          <w:rFonts w:ascii="Arial" w:hAnsi="Arial" w:cs="Arial"/>
        </w:rPr>
        <w:t xml:space="preserve"> </w:t>
      </w:r>
      <w:r w:rsidR="00A90683" w:rsidRPr="001519CF">
        <w:rPr>
          <w:rFonts w:ascii="Arial" w:hAnsi="Arial" w:cs="Arial"/>
          <w:color w:val="000000"/>
        </w:rPr>
        <w:t>подогревателя сетевой воды ПСВ-200</w:t>
      </w:r>
      <w:r w:rsidR="005F4FAF">
        <w:rPr>
          <w:rFonts w:ascii="Arial" w:hAnsi="Arial" w:cs="Arial"/>
          <w:color w:val="000000"/>
        </w:rPr>
        <w:t>-7-15</w:t>
      </w:r>
      <w:r w:rsidR="00A90683" w:rsidRPr="001519CF">
        <w:rPr>
          <w:rFonts w:ascii="Arial" w:hAnsi="Arial" w:cs="Arial"/>
          <w:color w:val="000000"/>
        </w:rPr>
        <w:t xml:space="preserve"> </w:t>
      </w:r>
      <w:r w:rsidR="00FB7267">
        <w:rPr>
          <w:rFonts w:ascii="Arial" w:hAnsi="Arial" w:cs="Arial"/>
        </w:rPr>
        <w:t>сетям</w:t>
      </w:r>
      <w:r w:rsidR="00A90683">
        <w:rPr>
          <w:rFonts w:ascii="Arial" w:hAnsi="Arial" w:cs="Arial"/>
        </w:rPr>
        <w:t>: тепловым,</w:t>
      </w:r>
      <w:r w:rsidR="00FB7267">
        <w:rPr>
          <w:rFonts w:ascii="Arial" w:hAnsi="Arial" w:cs="Arial"/>
        </w:rPr>
        <w:t xml:space="preserve"> </w:t>
      </w:r>
      <w:proofErr w:type="spellStart"/>
      <w:r w:rsidR="00FB7267">
        <w:rPr>
          <w:rFonts w:ascii="Arial" w:hAnsi="Arial" w:cs="Arial"/>
        </w:rPr>
        <w:t>пароснабжения</w:t>
      </w:r>
      <w:proofErr w:type="spellEnd"/>
      <w:r w:rsidR="00A90683">
        <w:rPr>
          <w:rFonts w:ascii="Arial" w:hAnsi="Arial" w:cs="Arial"/>
        </w:rPr>
        <w:t xml:space="preserve">, </w:t>
      </w:r>
      <w:proofErr w:type="spellStart"/>
      <w:r w:rsidR="00A90683">
        <w:rPr>
          <w:rFonts w:ascii="Arial" w:hAnsi="Arial" w:cs="Arial"/>
        </w:rPr>
        <w:t>конденсатопроводу</w:t>
      </w:r>
      <w:proofErr w:type="spellEnd"/>
      <w:r w:rsidR="00A90683">
        <w:rPr>
          <w:rFonts w:ascii="Arial" w:hAnsi="Arial" w:cs="Arial"/>
        </w:rPr>
        <w:t xml:space="preserve"> и канализации, а также </w:t>
      </w:r>
      <w:r w:rsidR="00D7329A">
        <w:rPr>
          <w:rFonts w:ascii="Arial" w:hAnsi="Arial" w:cs="Arial"/>
        </w:rPr>
        <w:t>по</w:t>
      </w:r>
      <w:r w:rsidR="00D7329A">
        <w:rPr>
          <w:rFonts w:ascii="Arial" w:hAnsi="Arial" w:cs="Arial"/>
        </w:rPr>
        <w:t>д</w:t>
      </w:r>
      <w:r w:rsidR="00D7329A">
        <w:rPr>
          <w:rFonts w:ascii="Arial" w:hAnsi="Arial" w:cs="Arial"/>
        </w:rPr>
        <w:t xml:space="preserve">ключение ПСВ-200 к существующей системе </w:t>
      </w:r>
      <w:proofErr w:type="spellStart"/>
      <w:r w:rsidR="00D7329A">
        <w:rPr>
          <w:rFonts w:ascii="Arial" w:hAnsi="Arial" w:cs="Arial"/>
        </w:rPr>
        <w:t>КИПиА</w:t>
      </w:r>
      <w:proofErr w:type="spellEnd"/>
      <w:r w:rsidR="00D7329A">
        <w:rPr>
          <w:rFonts w:ascii="Arial" w:hAnsi="Arial" w:cs="Arial"/>
        </w:rPr>
        <w:t>.</w:t>
      </w:r>
    </w:p>
    <w:p w:rsidR="00097965" w:rsidRDefault="00D7329A" w:rsidP="000E6077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Проектируемый подогреватель является дополнительным </w:t>
      </w:r>
      <w:r w:rsidR="006B4BB3">
        <w:rPr>
          <w:rFonts w:ascii="Arial" w:hAnsi="Arial" w:cs="Arial"/>
        </w:rPr>
        <w:t>к двум существующим подогревателям</w:t>
      </w:r>
      <w:r w:rsidR="005F4FAF">
        <w:rPr>
          <w:rFonts w:ascii="Arial" w:hAnsi="Arial" w:cs="Arial"/>
        </w:rPr>
        <w:t xml:space="preserve"> воды тепловой сети</w:t>
      </w:r>
      <w:r w:rsidR="003167CE" w:rsidRPr="003167CE">
        <w:rPr>
          <w:rFonts w:ascii="Arial" w:hAnsi="Arial" w:cs="Arial"/>
        </w:rPr>
        <w:t xml:space="preserve"> </w:t>
      </w:r>
      <w:r w:rsidR="003167CE">
        <w:rPr>
          <w:rFonts w:ascii="Arial" w:hAnsi="Arial" w:cs="Arial"/>
        </w:rPr>
        <w:t>ПСВ-200</w:t>
      </w:r>
      <w:r w:rsidR="006B4BB3">
        <w:rPr>
          <w:rFonts w:ascii="Arial" w:hAnsi="Arial" w:cs="Arial"/>
        </w:rPr>
        <w:t>, установленным в помещении маши</w:t>
      </w:r>
      <w:r w:rsidR="006B4BB3">
        <w:rPr>
          <w:rFonts w:ascii="Arial" w:hAnsi="Arial" w:cs="Arial"/>
        </w:rPr>
        <w:t>н</w:t>
      </w:r>
      <w:r w:rsidR="006B4BB3">
        <w:rPr>
          <w:rFonts w:ascii="Arial" w:hAnsi="Arial" w:cs="Arial"/>
        </w:rPr>
        <w:lastRenderedPageBreak/>
        <w:t>ного зала</w:t>
      </w:r>
      <w:r>
        <w:rPr>
          <w:rFonts w:ascii="Arial" w:hAnsi="Arial" w:cs="Arial"/>
        </w:rPr>
        <w:t xml:space="preserve"> </w:t>
      </w:r>
      <w:r w:rsidR="006B4BB3">
        <w:rPr>
          <w:rFonts w:ascii="Arial" w:hAnsi="Arial" w:cs="Arial"/>
          <w:color w:val="000000"/>
        </w:rPr>
        <w:t>ТЭЦ ООО «</w:t>
      </w:r>
      <w:proofErr w:type="spellStart"/>
      <w:r w:rsidR="006B4BB3">
        <w:rPr>
          <w:rFonts w:ascii="Arial" w:hAnsi="Arial" w:cs="Arial"/>
          <w:color w:val="000000"/>
        </w:rPr>
        <w:t>Ростсельмашэнерго</w:t>
      </w:r>
      <w:proofErr w:type="spellEnd"/>
      <w:r w:rsidR="006B4BB3">
        <w:rPr>
          <w:rFonts w:ascii="Arial" w:hAnsi="Arial" w:cs="Arial"/>
          <w:color w:val="000000"/>
        </w:rPr>
        <w:t>»</w:t>
      </w:r>
      <w:r w:rsidR="00097965">
        <w:rPr>
          <w:rFonts w:ascii="Arial" w:hAnsi="Arial" w:cs="Arial"/>
        </w:rPr>
        <w:t xml:space="preserve"> </w:t>
      </w:r>
      <w:r w:rsidR="00097965" w:rsidRPr="0036143C">
        <w:rPr>
          <w:rFonts w:ascii="Arial" w:hAnsi="Arial" w:cs="Arial"/>
        </w:rPr>
        <w:t xml:space="preserve">г. </w:t>
      </w:r>
      <w:r w:rsidR="00FB7267">
        <w:rPr>
          <w:rFonts w:ascii="Arial" w:hAnsi="Arial" w:cs="Arial"/>
        </w:rPr>
        <w:t>Ростове</w:t>
      </w:r>
      <w:r w:rsidR="00097965">
        <w:rPr>
          <w:rFonts w:ascii="Arial" w:hAnsi="Arial" w:cs="Arial"/>
        </w:rPr>
        <w:t>.</w:t>
      </w:r>
      <w:r w:rsidR="005F4FAF">
        <w:rPr>
          <w:rFonts w:ascii="Arial" w:hAnsi="Arial" w:cs="Arial"/>
        </w:rPr>
        <w:t xml:space="preserve"> Источником теплоснабжения явл</w:t>
      </w:r>
      <w:r w:rsidR="00B54071">
        <w:rPr>
          <w:rFonts w:ascii="Arial" w:hAnsi="Arial" w:cs="Arial"/>
        </w:rPr>
        <w:t>я</w:t>
      </w:r>
      <w:r w:rsidR="005F4FAF">
        <w:rPr>
          <w:rFonts w:ascii="Arial" w:hAnsi="Arial" w:cs="Arial"/>
        </w:rPr>
        <w:t xml:space="preserve">ются существующие сети </w:t>
      </w:r>
      <w:proofErr w:type="spellStart"/>
      <w:r w:rsidR="005F4FAF">
        <w:rPr>
          <w:rFonts w:ascii="Arial" w:hAnsi="Arial" w:cs="Arial"/>
        </w:rPr>
        <w:t>пароснабжения</w:t>
      </w:r>
      <w:proofErr w:type="spellEnd"/>
      <w:r w:rsidR="005F4FAF">
        <w:rPr>
          <w:rFonts w:ascii="Arial" w:hAnsi="Arial" w:cs="Arial"/>
        </w:rPr>
        <w:t>.</w:t>
      </w:r>
    </w:p>
    <w:p w:rsidR="00097965" w:rsidRDefault="00E7192B" w:rsidP="00097965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Технические характеристики </w:t>
      </w:r>
      <w:r w:rsidR="005F4FAF" w:rsidRPr="001519CF">
        <w:rPr>
          <w:rFonts w:ascii="Arial" w:hAnsi="Arial" w:cs="Arial"/>
          <w:color w:val="000000"/>
        </w:rPr>
        <w:t>подогревателя сетевой воды ПСВ-200</w:t>
      </w:r>
      <w:r w:rsidR="005F4FAF">
        <w:rPr>
          <w:rFonts w:ascii="Arial" w:hAnsi="Arial" w:cs="Arial"/>
          <w:color w:val="000000"/>
        </w:rPr>
        <w:t>-7-15</w:t>
      </w:r>
      <w:r>
        <w:rPr>
          <w:rFonts w:ascii="Arial" w:hAnsi="Arial" w:cs="Arial"/>
        </w:rPr>
        <w:t xml:space="preserve"> прив</w:t>
      </w:r>
      <w:r>
        <w:rPr>
          <w:rFonts w:ascii="Arial" w:hAnsi="Arial" w:cs="Arial"/>
        </w:rPr>
        <w:t>е</w:t>
      </w:r>
      <w:r>
        <w:rPr>
          <w:rFonts w:ascii="Arial" w:hAnsi="Arial" w:cs="Arial"/>
        </w:rPr>
        <w:t>дены в таблице 1.3.1.</w:t>
      </w:r>
    </w:p>
    <w:p w:rsidR="0014613D" w:rsidRDefault="00E7192B" w:rsidP="00AC5B52">
      <w:pPr>
        <w:keepNext/>
        <w:ind w:left="476" w:firstLine="539"/>
        <w:jc w:val="both"/>
        <w:rPr>
          <w:rFonts w:ascii="Arial" w:hAnsi="Arial" w:cs="Arial"/>
        </w:rPr>
      </w:pPr>
      <w:r>
        <w:rPr>
          <w:rFonts w:ascii="Arial" w:hAnsi="Arial" w:cs="Arial"/>
        </w:rPr>
        <w:t>Таблица 1.3.1</w:t>
      </w:r>
    </w:p>
    <w:tbl>
      <w:tblPr>
        <w:tblW w:w="102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502"/>
        <w:gridCol w:w="4802"/>
        <w:gridCol w:w="1407"/>
        <w:gridCol w:w="767"/>
        <w:gridCol w:w="687"/>
        <w:gridCol w:w="687"/>
        <w:gridCol w:w="687"/>
        <w:gridCol w:w="667"/>
      </w:tblGrid>
      <w:tr w:rsidR="0048164E" w:rsidRPr="00AC5B52" w:rsidTr="00556048">
        <w:trPr>
          <w:trHeight w:val="454"/>
          <w:tblHeader/>
          <w:jc w:val="center"/>
        </w:trPr>
        <w:tc>
          <w:tcPr>
            <w:tcW w:w="480" w:type="dxa"/>
            <w:vAlign w:val="center"/>
          </w:tcPr>
          <w:p w:rsidR="0048164E" w:rsidRPr="00AC5B52" w:rsidRDefault="0048164E" w:rsidP="00AC5B52">
            <w:pPr>
              <w:jc w:val="center"/>
              <w:rPr>
                <w:rFonts w:ascii="Arial" w:hAnsi="Arial" w:cs="Arial"/>
                <w:b/>
              </w:rPr>
            </w:pPr>
            <w:r w:rsidRPr="00AC5B52">
              <w:rPr>
                <w:rFonts w:ascii="Arial" w:hAnsi="Arial" w:cs="Arial"/>
                <w:b/>
              </w:rPr>
              <w:t xml:space="preserve">№ </w:t>
            </w:r>
            <w:proofErr w:type="spellStart"/>
            <w:r w:rsidRPr="00AC5B52">
              <w:rPr>
                <w:rFonts w:ascii="Arial" w:hAnsi="Arial" w:cs="Arial"/>
                <w:b/>
              </w:rPr>
              <w:t>п.п</w:t>
            </w:r>
            <w:proofErr w:type="spellEnd"/>
            <w:r w:rsidRPr="00AC5B52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4596" w:type="dxa"/>
            <w:vAlign w:val="center"/>
          </w:tcPr>
          <w:p w:rsidR="0048164E" w:rsidRPr="00AC5B52" w:rsidRDefault="0048164E" w:rsidP="00AC5B52">
            <w:pPr>
              <w:jc w:val="center"/>
              <w:rPr>
                <w:rFonts w:ascii="Arial" w:hAnsi="Arial" w:cs="Arial"/>
                <w:b/>
              </w:rPr>
            </w:pPr>
            <w:r w:rsidRPr="00AC5B52">
              <w:rPr>
                <w:rFonts w:ascii="Arial" w:hAnsi="Arial" w:cs="Arial"/>
                <w:b/>
              </w:rPr>
              <w:t>Наименование параметра</w:t>
            </w:r>
          </w:p>
        </w:tc>
        <w:tc>
          <w:tcPr>
            <w:tcW w:w="877" w:type="dxa"/>
            <w:vAlign w:val="center"/>
          </w:tcPr>
          <w:p w:rsidR="0048164E" w:rsidRPr="00AC5B52" w:rsidRDefault="0048164E" w:rsidP="00AC5B52">
            <w:pPr>
              <w:jc w:val="center"/>
              <w:rPr>
                <w:rFonts w:ascii="Arial" w:hAnsi="Arial" w:cs="Arial"/>
                <w:b/>
              </w:rPr>
            </w:pPr>
            <w:r w:rsidRPr="00AC5B52">
              <w:rPr>
                <w:rFonts w:ascii="Arial" w:hAnsi="Arial" w:cs="Arial"/>
                <w:b/>
              </w:rPr>
              <w:t>Единица измерения</w:t>
            </w:r>
          </w:p>
        </w:tc>
        <w:tc>
          <w:tcPr>
            <w:tcW w:w="3346" w:type="dxa"/>
            <w:gridSpan w:val="5"/>
            <w:vAlign w:val="center"/>
          </w:tcPr>
          <w:p w:rsidR="0048164E" w:rsidRPr="00AC5B52" w:rsidRDefault="0048164E" w:rsidP="0048164E">
            <w:pPr>
              <w:jc w:val="center"/>
              <w:rPr>
                <w:rFonts w:ascii="Arial" w:hAnsi="Arial" w:cs="Arial"/>
                <w:b/>
              </w:rPr>
            </w:pPr>
            <w:r w:rsidRPr="00AC5B52">
              <w:rPr>
                <w:rFonts w:ascii="Arial" w:hAnsi="Arial" w:cs="Arial"/>
                <w:b/>
              </w:rPr>
              <w:t>Величина параметра</w:t>
            </w:r>
          </w:p>
        </w:tc>
      </w:tr>
      <w:tr w:rsidR="0048164E" w:rsidRPr="00AC5B52" w:rsidTr="00556048">
        <w:trPr>
          <w:trHeight w:val="454"/>
          <w:jc w:val="center"/>
        </w:trPr>
        <w:tc>
          <w:tcPr>
            <w:tcW w:w="480" w:type="dxa"/>
          </w:tcPr>
          <w:p w:rsidR="0048164E" w:rsidRPr="00954BB2" w:rsidRDefault="0048164E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48164E" w:rsidRPr="00AC5B52" w:rsidRDefault="0048164E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Количество ходов</w:t>
            </w:r>
          </w:p>
        </w:tc>
        <w:tc>
          <w:tcPr>
            <w:tcW w:w="877" w:type="dxa"/>
          </w:tcPr>
          <w:p w:rsidR="0048164E" w:rsidRPr="00AC5B52" w:rsidRDefault="0048164E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шт.</w:t>
            </w:r>
          </w:p>
        </w:tc>
        <w:tc>
          <w:tcPr>
            <w:tcW w:w="2050" w:type="dxa"/>
            <w:gridSpan w:val="3"/>
          </w:tcPr>
          <w:p w:rsidR="0048164E" w:rsidRPr="008471AF" w:rsidRDefault="0048164E" w:rsidP="0048164E">
            <w:pPr>
              <w:jc w:val="center"/>
              <w:rPr>
                <w:rFonts w:ascii="Arial" w:hAnsi="Arial" w:cs="Arial"/>
              </w:rPr>
            </w:pPr>
            <w:r w:rsidRPr="008471AF">
              <w:rPr>
                <w:rFonts w:ascii="Arial" w:hAnsi="Arial" w:cs="Arial"/>
              </w:rPr>
              <w:t>2</w:t>
            </w:r>
          </w:p>
        </w:tc>
        <w:tc>
          <w:tcPr>
            <w:tcW w:w="1296" w:type="dxa"/>
            <w:gridSpan w:val="2"/>
          </w:tcPr>
          <w:p w:rsidR="0048164E" w:rsidRPr="008471AF" w:rsidRDefault="0048164E" w:rsidP="00EB2BB9">
            <w:pPr>
              <w:jc w:val="right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4</w:t>
            </w:r>
          </w:p>
        </w:tc>
      </w:tr>
      <w:tr w:rsidR="0048164E" w:rsidRPr="00AC5B52" w:rsidTr="00556048">
        <w:trPr>
          <w:trHeight w:val="454"/>
          <w:jc w:val="center"/>
        </w:trPr>
        <w:tc>
          <w:tcPr>
            <w:tcW w:w="480" w:type="dxa"/>
          </w:tcPr>
          <w:p w:rsidR="0048164E" w:rsidRPr="00954BB2" w:rsidRDefault="0048164E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48164E" w:rsidRPr="00AC5B52" w:rsidRDefault="0048164E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Площадь поверхности теплообмена</w:t>
            </w:r>
          </w:p>
        </w:tc>
        <w:tc>
          <w:tcPr>
            <w:tcW w:w="877" w:type="dxa"/>
          </w:tcPr>
          <w:p w:rsidR="0048164E" w:rsidRPr="00AC5B52" w:rsidRDefault="0048164E" w:rsidP="00DC68E0">
            <w:pPr>
              <w:jc w:val="center"/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</w:rPr>
              <w:t>м</w:t>
            </w:r>
            <w:proofErr w:type="gramStart"/>
            <w:r w:rsidRPr="00AC5B52">
              <w:rPr>
                <w:rFonts w:ascii="Arial" w:hAnsi="Arial" w:cs="Arial"/>
                <w:vertAlign w:val="superscript"/>
              </w:rPr>
              <w:t>2</w:t>
            </w:r>
            <w:proofErr w:type="gramEnd"/>
          </w:p>
        </w:tc>
        <w:tc>
          <w:tcPr>
            <w:tcW w:w="3346" w:type="dxa"/>
            <w:gridSpan w:val="5"/>
          </w:tcPr>
          <w:p w:rsidR="0048164E" w:rsidRPr="004D03C6" w:rsidRDefault="0048164E" w:rsidP="00EB2BB9">
            <w:pPr>
              <w:jc w:val="right"/>
              <w:rPr>
                <w:rFonts w:ascii="Arial" w:hAnsi="Arial" w:cs="Arial"/>
                <w:b/>
              </w:rPr>
            </w:pPr>
            <w:r w:rsidRPr="004D03C6">
              <w:rPr>
                <w:rFonts w:ascii="Arial" w:hAnsi="Arial" w:cs="Arial"/>
                <w:b/>
              </w:rPr>
              <w:t>200</w:t>
            </w:r>
          </w:p>
        </w:tc>
      </w:tr>
      <w:tr w:rsidR="000B370E" w:rsidRPr="00AC5B52" w:rsidTr="00556048">
        <w:trPr>
          <w:trHeight w:val="454"/>
          <w:jc w:val="center"/>
        </w:trPr>
        <w:tc>
          <w:tcPr>
            <w:tcW w:w="480" w:type="dxa"/>
          </w:tcPr>
          <w:p w:rsidR="000B370E" w:rsidRPr="00954BB2" w:rsidRDefault="000B370E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0B370E" w:rsidRDefault="000B370E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Рабочее (избыточное) давление воды в трубной системе</w:t>
            </w:r>
          </w:p>
        </w:tc>
        <w:tc>
          <w:tcPr>
            <w:tcW w:w="877" w:type="dxa"/>
          </w:tcPr>
          <w:p w:rsidR="000B370E" w:rsidRPr="00AC5B52" w:rsidRDefault="000B370E" w:rsidP="00DC68E0">
            <w:pPr>
              <w:jc w:val="center"/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</w:rPr>
              <w:t>МПа (кгс/см</w:t>
            </w:r>
            <w:proofErr w:type="gramStart"/>
            <w:r w:rsidRPr="00AC5B52">
              <w:rPr>
                <w:rFonts w:ascii="Arial" w:hAnsi="Arial" w:cs="Arial"/>
                <w:vertAlign w:val="superscript"/>
              </w:rPr>
              <w:t>2</w:t>
            </w:r>
            <w:proofErr w:type="gramEnd"/>
          </w:p>
        </w:tc>
        <w:tc>
          <w:tcPr>
            <w:tcW w:w="3346" w:type="dxa"/>
            <w:gridSpan w:val="5"/>
          </w:tcPr>
          <w:p w:rsidR="000B370E" w:rsidRPr="004D03C6" w:rsidRDefault="000B370E" w:rsidP="00EB2BB9">
            <w:pPr>
              <w:jc w:val="right"/>
              <w:rPr>
                <w:rFonts w:ascii="Arial" w:hAnsi="Arial" w:cs="Arial"/>
                <w:b/>
              </w:rPr>
            </w:pPr>
            <w:r w:rsidRPr="004D03C6">
              <w:rPr>
                <w:rFonts w:ascii="Arial" w:hAnsi="Arial" w:cs="Arial"/>
                <w:b/>
              </w:rPr>
              <w:t>1,47</w:t>
            </w:r>
          </w:p>
          <w:p w:rsidR="000B370E" w:rsidRPr="004D03C6" w:rsidRDefault="000B370E" w:rsidP="00EB2BB9">
            <w:pPr>
              <w:jc w:val="right"/>
              <w:rPr>
                <w:rFonts w:ascii="Arial" w:hAnsi="Arial" w:cs="Arial"/>
                <w:b/>
              </w:rPr>
            </w:pPr>
            <w:r w:rsidRPr="004D03C6">
              <w:rPr>
                <w:rFonts w:ascii="Arial" w:hAnsi="Arial" w:cs="Arial"/>
                <w:b/>
              </w:rPr>
              <w:t>(15)</w:t>
            </w:r>
          </w:p>
        </w:tc>
      </w:tr>
      <w:tr w:rsidR="0048164E" w:rsidRPr="00AC5B52" w:rsidTr="00556048">
        <w:trPr>
          <w:trHeight w:val="454"/>
          <w:jc w:val="center"/>
        </w:trPr>
        <w:tc>
          <w:tcPr>
            <w:tcW w:w="480" w:type="dxa"/>
          </w:tcPr>
          <w:p w:rsidR="0048164E" w:rsidRPr="00954BB2" w:rsidRDefault="0048164E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48164E" w:rsidRPr="00AC5B52" w:rsidRDefault="00DC68E0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Рабочее (избыточное) давление </w:t>
            </w:r>
            <w:r w:rsidR="000B370E">
              <w:rPr>
                <w:rFonts w:ascii="Arial" w:hAnsi="Arial" w:cs="Arial"/>
              </w:rPr>
              <w:t>пара в корпусе</w:t>
            </w:r>
          </w:p>
        </w:tc>
        <w:tc>
          <w:tcPr>
            <w:tcW w:w="877" w:type="dxa"/>
          </w:tcPr>
          <w:p w:rsidR="0048164E" w:rsidRPr="00AC5B52" w:rsidRDefault="0048164E" w:rsidP="00DC68E0">
            <w:pPr>
              <w:jc w:val="center"/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</w:rPr>
              <w:t>МПа (кгс/см</w:t>
            </w:r>
            <w:proofErr w:type="gramStart"/>
            <w:r w:rsidRPr="00AC5B52">
              <w:rPr>
                <w:rFonts w:ascii="Arial" w:hAnsi="Arial" w:cs="Arial"/>
                <w:vertAlign w:val="superscript"/>
              </w:rPr>
              <w:t>2</w:t>
            </w:r>
            <w:proofErr w:type="gramEnd"/>
            <w:r w:rsidRPr="00AC5B52">
              <w:rPr>
                <w:rFonts w:ascii="Arial" w:hAnsi="Arial" w:cs="Arial"/>
              </w:rPr>
              <w:t>)</w:t>
            </w:r>
          </w:p>
        </w:tc>
        <w:tc>
          <w:tcPr>
            <w:tcW w:w="734" w:type="dxa"/>
          </w:tcPr>
          <w:p w:rsidR="0048164E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0,147</w:t>
            </w:r>
          </w:p>
          <w:p w:rsidR="00DC68E0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(1,5)</w:t>
            </w:r>
          </w:p>
        </w:tc>
        <w:tc>
          <w:tcPr>
            <w:tcW w:w="658" w:type="dxa"/>
          </w:tcPr>
          <w:p w:rsidR="0048164E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0,29</w:t>
            </w:r>
          </w:p>
          <w:p w:rsidR="00DC68E0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(3)</w:t>
            </w:r>
          </w:p>
        </w:tc>
        <w:tc>
          <w:tcPr>
            <w:tcW w:w="658" w:type="dxa"/>
          </w:tcPr>
          <w:p w:rsidR="0048164E" w:rsidRPr="008471AF" w:rsidRDefault="00DC68E0" w:rsidP="0048164E">
            <w:pPr>
              <w:jc w:val="center"/>
              <w:rPr>
                <w:rFonts w:ascii="Arial" w:hAnsi="Arial" w:cs="Arial"/>
              </w:rPr>
            </w:pPr>
            <w:r w:rsidRPr="008471AF">
              <w:rPr>
                <w:rFonts w:ascii="Arial" w:hAnsi="Arial" w:cs="Arial"/>
              </w:rPr>
              <w:t>0,69</w:t>
            </w:r>
          </w:p>
          <w:p w:rsidR="00DC68E0" w:rsidRPr="008471AF" w:rsidRDefault="00DC68E0" w:rsidP="0048164E">
            <w:pPr>
              <w:jc w:val="center"/>
              <w:rPr>
                <w:rFonts w:ascii="Arial" w:hAnsi="Arial" w:cs="Arial"/>
              </w:rPr>
            </w:pPr>
            <w:r w:rsidRPr="008471AF">
              <w:rPr>
                <w:rFonts w:ascii="Arial" w:hAnsi="Arial" w:cs="Arial"/>
              </w:rPr>
              <w:t>(7)</w:t>
            </w:r>
          </w:p>
        </w:tc>
        <w:tc>
          <w:tcPr>
            <w:tcW w:w="658" w:type="dxa"/>
          </w:tcPr>
          <w:p w:rsidR="0048164E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0,29</w:t>
            </w:r>
          </w:p>
          <w:p w:rsidR="00DC68E0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(3)</w:t>
            </w:r>
          </w:p>
        </w:tc>
        <w:tc>
          <w:tcPr>
            <w:tcW w:w="638" w:type="dxa"/>
          </w:tcPr>
          <w:p w:rsidR="00DC68E0" w:rsidRPr="008471AF" w:rsidRDefault="00DC68E0" w:rsidP="00DC68E0">
            <w:pPr>
              <w:jc w:val="center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0,69</w:t>
            </w:r>
          </w:p>
          <w:p w:rsidR="0048164E" w:rsidRPr="008471AF" w:rsidRDefault="00DC68E0" w:rsidP="00DC68E0">
            <w:pPr>
              <w:jc w:val="center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(7)</w:t>
            </w:r>
          </w:p>
        </w:tc>
      </w:tr>
      <w:tr w:rsidR="0048164E" w:rsidRPr="00AC5B52" w:rsidTr="00556048">
        <w:trPr>
          <w:trHeight w:val="454"/>
          <w:jc w:val="center"/>
        </w:trPr>
        <w:tc>
          <w:tcPr>
            <w:tcW w:w="480" w:type="dxa"/>
          </w:tcPr>
          <w:p w:rsidR="0048164E" w:rsidRPr="00954BB2" w:rsidRDefault="0048164E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48164E" w:rsidRPr="00AC5B52" w:rsidRDefault="0048164E" w:rsidP="00DC68E0">
            <w:pPr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</w:rPr>
              <w:t xml:space="preserve">Температура </w:t>
            </w:r>
            <w:r w:rsidR="00DC68E0">
              <w:rPr>
                <w:rFonts w:ascii="Arial" w:hAnsi="Arial" w:cs="Arial"/>
              </w:rPr>
              <w:t>воды на входе</w:t>
            </w:r>
          </w:p>
        </w:tc>
        <w:tc>
          <w:tcPr>
            <w:tcW w:w="877" w:type="dxa"/>
          </w:tcPr>
          <w:p w:rsidR="0048164E" w:rsidRPr="00AC5B52" w:rsidRDefault="0048164E" w:rsidP="00DC68E0">
            <w:pPr>
              <w:jc w:val="center"/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  <w:vertAlign w:val="superscript"/>
              </w:rPr>
              <w:t>0</w:t>
            </w:r>
            <w:r w:rsidRPr="00AC5B52">
              <w:rPr>
                <w:rFonts w:ascii="Arial" w:hAnsi="Arial" w:cs="Arial"/>
              </w:rPr>
              <w:t>С</w:t>
            </w:r>
          </w:p>
        </w:tc>
        <w:tc>
          <w:tcPr>
            <w:tcW w:w="734" w:type="dxa"/>
          </w:tcPr>
          <w:p w:rsidR="0048164E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70</w:t>
            </w:r>
          </w:p>
        </w:tc>
        <w:tc>
          <w:tcPr>
            <w:tcW w:w="658" w:type="dxa"/>
          </w:tcPr>
          <w:p w:rsidR="0048164E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</w:t>
            </w:r>
          </w:p>
        </w:tc>
        <w:tc>
          <w:tcPr>
            <w:tcW w:w="658" w:type="dxa"/>
          </w:tcPr>
          <w:p w:rsidR="0048164E" w:rsidRPr="008471AF" w:rsidRDefault="00DC68E0" w:rsidP="0048164E">
            <w:pPr>
              <w:jc w:val="center"/>
              <w:rPr>
                <w:rFonts w:ascii="Arial" w:hAnsi="Arial" w:cs="Arial"/>
              </w:rPr>
            </w:pPr>
            <w:r w:rsidRPr="008471AF">
              <w:rPr>
                <w:rFonts w:ascii="Arial" w:hAnsi="Arial" w:cs="Arial"/>
              </w:rPr>
              <w:t>110</w:t>
            </w:r>
          </w:p>
        </w:tc>
        <w:tc>
          <w:tcPr>
            <w:tcW w:w="658" w:type="dxa"/>
          </w:tcPr>
          <w:p w:rsidR="0048164E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70</w:t>
            </w:r>
          </w:p>
        </w:tc>
        <w:tc>
          <w:tcPr>
            <w:tcW w:w="638" w:type="dxa"/>
          </w:tcPr>
          <w:p w:rsidR="0048164E" w:rsidRPr="008471AF" w:rsidRDefault="00DC68E0" w:rsidP="0048164E">
            <w:pPr>
              <w:jc w:val="center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70</w:t>
            </w:r>
          </w:p>
        </w:tc>
      </w:tr>
      <w:tr w:rsidR="0048164E" w:rsidRPr="00AC5B52" w:rsidTr="00556048">
        <w:trPr>
          <w:trHeight w:val="454"/>
          <w:jc w:val="center"/>
        </w:trPr>
        <w:tc>
          <w:tcPr>
            <w:tcW w:w="480" w:type="dxa"/>
          </w:tcPr>
          <w:p w:rsidR="0048164E" w:rsidRPr="00954BB2" w:rsidRDefault="0048164E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48164E" w:rsidRPr="00AC5B52" w:rsidRDefault="00DC68E0" w:rsidP="00E0755A">
            <w:pPr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</w:rPr>
              <w:t xml:space="preserve">Температура </w:t>
            </w:r>
            <w:r>
              <w:rPr>
                <w:rFonts w:ascii="Arial" w:hAnsi="Arial" w:cs="Arial"/>
              </w:rPr>
              <w:t>воды на входе</w:t>
            </w:r>
          </w:p>
        </w:tc>
        <w:tc>
          <w:tcPr>
            <w:tcW w:w="877" w:type="dxa"/>
          </w:tcPr>
          <w:p w:rsidR="0048164E" w:rsidRPr="00AC5B52" w:rsidRDefault="0048164E" w:rsidP="00DC68E0">
            <w:pPr>
              <w:jc w:val="center"/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  <w:vertAlign w:val="superscript"/>
              </w:rPr>
              <w:t>0</w:t>
            </w:r>
            <w:r w:rsidRPr="00AC5B52">
              <w:rPr>
                <w:rFonts w:ascii="Arial" w:hAnsi="Arial" w:cs="Arial"/>
              </w:rPr>
              <w:t>С</w:t>
            </w:r>
          </w:p>
        </w:tc>
        <w:tc>
          <w:tcPr>
            <w:tcW w:w="734" w:type="dxa"/>
          </w:tcPr>
          <w:p w:rsidR="0048164E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110</w:t>
            </w:r>
          </w:p>
        </w:tc>
        <w:tc>
          <w:tcPr>
            <w:tcW w:w="658" w:type="dxa"/>
          </w:tcPr>
          <w:p w:rsidR="0048164E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130</w:t>
            </w:r>
          </w:p>
        </w:tc>
        <w:tc>
          <w:tcPr>
            <w:tcW w:w="658" w:type="dxa"/>
          </w:tcPr>
          <w:p w:rsidR="0048164E" w:rsidRPr="008471AF" w:rsidRDefault="00DC68E0" w:rsidP="0048164E">
            <w:pPr>
              <w:jc w:val="center"/>
              <w:rPr>
                <w:rFonts w:ascii="Arial" w:hAnsi="Arial" w:cs="Arial"/>
              </w:rPr>
            </w:pPr>
            <w:r w:rsidRPr="008471AF">
              <w:rPr>
                <w:rFonts w:ascii="Arial" w:hAnsi="Arial" w:cs="Arial"/>
              </w:rPr>
              <w:t>150</w:t>
            </w:r>
          </w:p>
        </w:tc>
        <w:tc>
          <w:tcPr>
            <w:tcW w:w="658" w:type="dxa"/>
          </w:tcPr>
          <w:p w:rsidR="0048164E" w:rsidRPr="00AC5B52" w:rsidRDefault="00DC68E0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130</w:t>
            </w:r>
          </w:p>
        </w:tc>
        <w:tc>
          <w:tcPr>
            <w:tcW w:w="638" w:type="dxa"/>
          </w:tcPr>
          <w:p w:rsidR="0048164E" w:rsidRPr="008471AF" w:rsidRDefault="00DC68E0" w:rsidP="0048164E">
            <w:pPr>
              <w:jc w:val="center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150</w:t>
            </w:r>
          </w:p>
        </w:tc>
      </w:tr>
      <w:tr w:rsidR="00DC68E0" w:rsidRPr="00AC5B52" w:rsidTr="00556048">
        <w:trPr>
          <w:trHeight w:val="454"/>
          <w:jc w:val="center"/>
        </w:trPr>
        <w:tc>
          <w:tcPr>
            <w:tcW w:w="480" w:type="dxa"/>
          </w:tcPr>
          <w:p w:rsidR="00DC68E0" w:rsidRPr="00954BB2" w:rsidRDefault="00DC68E0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DC68E0" w:rsidRPr="00AC5B52" w:rsidRDefault="00DC68E0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Максимальная температура пара на вх</w:t>
            </w:r>
            <w:r>
              <w:rPr>
                <w:rFonts w:ascii="Arial" w:hAnsi="Arial" w:cs="Arial"/>
              </w:rPr>
              <w:t>о</w:t>
            </w:r>
            <w:r>
              <w:rPr>
                <w:rFonts w:ascii="Arial" w:hAnsi="Arial" w:cs="Arial"/>
              </w:rPr>
              <w:t>де</w:t>
            </w:r>
          </w:p>
        </w:tc>
        <w:tc>
          <w:tcPr>
            <w:tcW w:w="877" w:type="dxa"/>
          </w:tcPr>
          <w:p w:rsidR="00DC68E0" w:rsidRPr="00AC5B52" w:rsidRDefault="00DC68E0" w:rsidP="00DC68E0">
            <w:pPr>
              <w:jc w:val="center"/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  <w:vertAlign w:val="superscript"/>
              </w:rPr>
              <w:t>0</w:t>
            </w:r>
            <w:r w:rsidRPr="00AC5B52">
              <w:rPr>
                <w:rFonts w:ascii="Arial" w:hAnsi="Arial" w:cs="Arial"/>
              </w:rPr>
              <w:t>С</w:t>
            </w:r>
          </w:p>
        </w:tc>
        <w:tc>
          <w:tcPr>
            <w:tcW w:w="3346" w:type="dxa"/>
            <w:gridSpan w:val="5"/>
          </w:tcPr>
          <w:p w:rsidR="00DC68E0" w:rsidRPr="004D03C6" w:rsidRDefault="00DC68E0" w:rsidP="00EB2BB9">
            <w:pPr>
              <w:jc w:val="right"/>
              <w:rPr>
                <w:rFonts w:ascii="Arial" w:hAnsi="Arial" w:cs="Arial"/>
                <w:b/>
              </w:rPr>
            </w:pPr>
            <w:r w:rsidRPr="004D03C6">
              <w:rPr>
                <w:rFonts w:ascii="Arial" w:hAnsi="Arial" w:cs="Arial"/>
                <w:b/>
              </w:rPr>
              <w:t>400</w:t>
            </w:r>
          </w:p>
        </w:tc>
      </w:tr>
      <w:tr w:rsidR="0005496C" w:rsidRPr="00AC5B52" w:rsidTr="00556048">
        <w:trPr>
          <w:trHeight w:val="454"/>
          <w:jc w:val="center"/>
        </w:trPr>
        <w:tc>
          <w:tcPr>
            <w:tcW w:w="480" w:type="dxa"/>
          </w:tcPr>
          <w:p w:rsidR="0005496C" w:rsidRPr="00954BB2" w:rsidRDefault="0005496C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05496C" w:rsidRPr="00AC5B52" w:rsidRDefault="0005496C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Пробное избыточное гидравлическое давление в трубной системе</w:t>
            </w:r>
          </w:p>
        </w:tc>
        <w:tc>
          <w:tcPr>
            <w:tcW w:w="877" w:type="dxa"/>
          </w:tcPr>
          <w:p w:rsidR="0005496C" w:rsidRPr="00AC5B52" w:rsidRDefault="0005496C" w:rsidP="00DC68E0">
            <w:pPr>
              <w:jc w:val="center"/>
              <w:rPr>
                <w:rFonts w:ascii="Arial" w:hAnsi="Arial" w:cs="Arial"/>
                <w:vertAlign w:val="superscript"/>
              </w:rPr>
            </w:pPr>
            <w:r w:rsidRPr="00AC5B52">
              <w:rPr>
                <w:rFonts w:ascii="Arial" w:hAnsi="Arial" w:cs="Arial"/>
              </w:rPr>
              <w:t>МПа (кгс/см</w:t>
            </w:r>
            <w:proofErr w:type="gramStart"/>
            <w:r w:rsidRPr="00AC5B52">
              <w:rPr>
                <w:rFonts w:ascii="Arial" w:hAnsi="Arial" w:cs="Arial"/>
                <w:vertAlign w:val="superscript"/>
              </w:rPr>
              <w:t>2</w:t>
            </w:r>
            <w:proofErr w:type="gramEnd"/>
            <w:r w:rsidRPr="00AC5B52">
              <w:rPr>
                <w:rFonts w:ascii="Arial" w:hAnsi="Arial" w:cs="Arial"/>
              </w:rPr>
              <w:t>)</w:t>
            </w:r>
          </w:p>
        </w:tc>
        <w:tc>
          <w:tcPr>
            <w:tcW w:w="3346" w:type="dxa"/>
            <w:gridSpan w:val="5"/>
          </w:tcPr>
          <w:p w:rsidR="0005496C" w:rsidRPr="004D03C6" w:rsidRDefault="0005496C" w:rsidP="00EB2BB9">
            <w:pPr>
              <w:pStyle w:val="aff7"/>
              <w:snapToGrid w:val="0"/>
              <w:jc w:val="right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4D03C6">
              <w:rPr>
                <w:rFonts w:ascii="Arial" w:eastAsia="Times New Roman" w:hAnsi="Arial" w:cs="Arial"/>
                <w:b/>
                <w:sz w:val="24"/>
                <w:szCs w:val="24"/>
              </w:rPr>
              <w:t>1,96</w:t>
            </w:r>
          </w:p>
          <w:p w:rsidR="0005496C" w:rsidRPr="004D03C6" w:rsidRDefault="0005496C" w:rsidP="00EB2BB9">
            <w:pPr>
              <w:pStyle w:val="aff7"/>
              <w:snapToGrid w:val="0"/>
              <w:jc w:val="right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4D03C6">
              <w:rPr>
                <w:rFonts w:ascii="Arial" w:eastAsia="Times New Roman" w:hAnsi="Arial" w:cs="Arial"/>
                <w:b/>
                <w:sz w:val="24"/>
                <w:szCs w:val="24"/>
              </w:rPr>
              <w:t>(20)</w:t>
            </w:r>
          </w:p>
        </w:tc>
      </w:tr>
      <w:tr w:rsidR="0005496C" w:rsidRPr="00AC5B52" w:rsidTr="00556048">
        <w:trPr>
          <w:trHeight w:val="454"/>
          <w:jc w:val="center"/>
        </w:trPr>
        <w:tc>
          <w:tcPr>
            <w:tcW w:w="480" w:type="dxa"/>
          </w:tcPr>
          <w:p w:rsidR="0005496C" w:rsidRPr="00954BB2" w:rsidRDefault="0005496C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05496C" w:rsidRPr="00AC5B52" w:rsidRDefault="0005496C" w:rsidP="0005496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Пробное избыточное гидравлическое давление в корпусе</w:t>
            </w:r>
          </w:p>
        </w:tc>
        <w:tc>
          <w:tcPr>
            <w:tcW w:w="877" w:type="dxa"/>
          </w:tcPr>
          <w:p w:rsidR="0005496C" w:rsidRPr="00AC5B52" w:rsidRDefault="0005496C" w:rsidP="00E556ED">
            <w:pPr>
              <w:jc w:val="center"/>
              <w:rPr>
                <w:rFonts w:ascii="Arial" w:hAnsi="Arial" w:cs="Arial"/>
                <w:vertAlign w:val="superscript"/>
              </w:rPr>
            </w:pPr>
            <w:r w:rsidRPr="00AC5B52">
              <w:rPr>
                <w:rFonts w:ascii="Arial" w:hAnsi="Arial" w:cs="Arial"/>
              </w:rPr>
              <w:t>МПа (кгс/см</w:t>
            </w:r>
            <w:proofErr w:type="gramStart"/>
            <w:r w:rsidRPr="00AC5B52">
              <w:rPr>
                <w:rFonts w:ascii="Arial" w:hAnsi="Arial" w:cs="Arial"/>
                <w:vertAlign w:val="superscript"/>
              </w:rPr>
              <w:t>2</w:t>
            </w:r>
            <w:proofErr w:type="gramEnd"/>
            <w:r w:rsidRPr="00AC5B52">
              <w:rPr>
                <w:rFonts w:ascii="Arial" w:hAnsi="Arial" w:cs="Arial"/>
              </w:rPr>
              <w:t>)</w:t>
            </w:r>
          </w:p>
        </w:tc>
        <w:tc>
          <w:tcPr>
            <w:tcW w:w="3346" w:type="dxa"/>
            <w:gridSpan w:val="5"/>
          </w:tcPr>
          <w:p w:rsidR="0005496C" w:rsidRPr="004D03C6" w:rsidRDefault="0005496C" w:rsidP="00EB2BB9">
            <w:pPr>
              <w:pStyle w:val="aff7"/>
              <w:snapToGrid w:val="0"/>
              <w:jc w:val="right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4D03C6">
              <w:rPr>
                <w:rFonts w:ascii="Arial" w:eastAsia="Times New Roman" w:hAnsi="Arial" w:cs="Arial"/>
                <w:b/>
                <w:sz w:val="24"/>
                <w:szCs w:val="24"/>
              </w:rPr>
              <w:t>1,37</w:t>
            </w:r>
          </w:p>
          <w:p w:rsidR="0005496C" w:rsidRPr="004D03C6" w:rsidRDefault="0005496C" w:rsidP="00EB2BB9">
            <w:pPr>
              <w:pStyle w:val="aff7"/>
              <w:snapToGrid w:val="0"/>
              <w:jc w:val="right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4D03C6">
              <w:rPr>
                <w:rFonts w:ascii="Arial" w:eastAsia="Times New Roman" w:hAnsi="Arial" w:cs="Arial"/>
                <w:b/>
                <w:sz w:val="24"/>
                <w:szCs w:val="24"/>
              </w:rPr>
              <w:t>(14)</w:t>
            </w:r>
          </w:p>
        </w:tc>
      </w:tr>
      <w:tr w:rsidR="000B370E" w:rsidRPr="00AC5B52" w:rsidTr="00556048">
        <w:trPr>
          <w:trHeight w:val="454"/>
          <w:jc w:val="center"/>
        </w:trPr>
        <w:tc>
          <w:tcPr>
            <w:tcW w:w="480" w:type="dxa"/>
          </w:tcPr>
          <w:p w:rsidR="000B370E" w:rsidRPr="00954BB2" w:rsidRDefault="000B370E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0B370E" w:rsidRPr="00AC5B52" w:rsidRDefault="000B370E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Номинальный массовый расход воды</w:t>
            </w:r>
          </w:p>
        </w:tc>
        <w:tc>
          <w:tcPr>
            <w:tcW w:w="877" w:type="dxa"/>
          </w:tcPr>
          <w:p w:rsidR="000B370E" w:rsidRPr="00AC5B52" w:rsidRDefault="000B370E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т/ч</w:t>
            </w:r>
          </w:p>
        </w:tc>
        <w:tc>
          <w:tcPr>
            <w:tcW w:w="2050" w:type="dxa"/>
            <w:gridSpan w:val="3"/>
          </w:tcPr>
          <w:p w:rsidR="000B370E" w:rsidRPr="00AC5B52" w:rsidRDefault="000B370E" w:rsidP="000B370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800</w:t>
            </w:r>
          </w:p>
        </w:tc>
        <w:tc>
          <w:tcPr>
            <w:tcW w:w="1296" w:type="dxa"/>
            <w:gridSpan w:val="2"/>
          </w:tcPr>
          <w:p w:rsidR="000B370E" w:rsidRPr="008471AF" w:rsidRDefault="000B370E" w:rsidP="00EB2BB9">
            <w:pPr>
              <w:jc w:val="right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400</w:t>
            </w:r>
          </w:p>
        </w:tc>
      </w:tr>
      <w:tr w:rsidR="0048164E" w:rsidRPr="00AC5B52" w:rsidTr="00556048">
        <w:trPr>
          <w:trHeight w:val="454"/>
          <w:jc w:val="center"/>
        </w:trPr>
        <w:tc>
          <w:tcPr>
            <w:tcW w:w="480" w:type="dxa"/>
          </w:tcPr>
          <w:p w:rsidR="0048164E" w:rsidRPr="00954BB2" w:rsidRDefault="0048164E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48164E" w:rsidRPr="00AC5B52" w:rsidRDefault="000B370E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Номинальный массовый расход пара</w:t>
            </w:r>
          </w:p>
        </w:tc>
        <w:tc>
          <w:tcPr>
            <w:tcW w:w="877" w:type="dxa"/>
          </w:tcPr>
          <w:p w:rsidR="0048164E" w:rsidRPr="00AC5B52" w:rsidRDefault="000B370E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т/ч</w:t>
            </w:r>
          </w:p>
        </w:tc>
        <w:tc>
          <w:tcPr>
            <w:tcW w:w="734" w:type="dxa"/>
          </w:tcPr>
          <w:p w:rsidR="0048164E" w:rsidRPr="008471AF" w:rsidRDefault="000B370E" w:rsidP="0048164E">
            <w:pPr>
              <w:jc w:val="center"/>
              <w:rPr>
                <w:rFonts w:ascii="Arial" w:hAnsi="Arial" w:cs="Arial"/>
              </w:rPr>
            </w:pPr>
            <w:r w:rsidRPr="008471AF">
              <w:rPr>
                <w:rFonts w:ascii="Arial" w:hAnsi="Arial" w:cs="Arial"/>
              </w:rPr>
              <w:t>62</w:t>
            </w:r>
          </w:p>
        </w:tc>
        <w:tc>
          <w:tcPr>
            <w:tcW w:w="658" w:type="dxa"/>
          </w:tcPr>
          <w:p w:rsidR="0048164E" w:rsidRPr="008471AF" w:rsidRDefault="000B370E" w:rsidP="0048164E">
            <w:pPr>
              <w:jc w:val="center"/>
              <w:rPr>
                <w:rFonts w:ascii="Arial" w:hAnsi="Arial" w:cs="Arial"/>
              </w:rPr>
            </w:pPr>
            <w:r w:rsidRPr="008471AF">
              <w:rPr>
                <w:rFonts w:ascii="Arial" w:hAnsi="Arial" w:cs="Arial"/>
              </w:rPr>
              <w:t>63</w:t>
            </w:r>
          </w:p>
        </w:tc>
        <w:tc>
          <w:tcPr>
            <w:tcW w:w="658" w:type="dxa"/>
          </w:tcPr>
          <w:p w:rsidR="0048164E" w:rsidRPr="008471AF" w:rsidRDefault="000B370E" w:rsidP="0048164E">
            <w:pPr>
              <w:jc w:val="center"/>
              <w:rPr>
                <w:rFonts w:ascii="Arial" w:hAnsi="Arial" w:cs="Arial"/>
              </w:rPr>
            </w:pPr>
            <w:r w:rsidRPr="008471AF">
              <w:rPr>
                <w:rFonts w:ascii="Arial" w:hAnsi="Arial" w:cs="Arial"/>
              </w:rPr>
              <w:t>65</w:t>
            </w:r>
          </w:p>
        </w:tc>
        <w:tc>
          <w:tcPr>
            <w:tcW w:w="658" w:type="dxa"/>
          </w:tcPr>
          <w:p w:rsidR="0048164E" w:rsidRPr="00AC5B52" w:rsidRDefault="000B370E" w:rsidP="004816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48</w:t>
            </w:r>
          </w:p>
        </w:tc>
        <w:tc>
          <w:tcPr>
            <w:tcW w:w="638" w:type="dxa"/>
          </w:tcPr>
          <w:p w:rsidR="0048164E" w:rsidRPr="008471AF" w:rsidRDefault="000B370E" w:rsidP="0048164E">
            <w:pPr>
              <w:jc w:val="center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66</w:t>
            </w:r>
          </w:p>
        </w:tc>
      </w:tr>
      <w:tr w:rsidR="00FE0026" w:rsidRPr="00AC5B52" w:rsidTr="00556048">
        <w:trPr>
          <w:trHeight w:val="454"/>
          <w:jc w:val="center"/>
        </w:trPr>
        <w:tc>
          <w:tcPr>
            <w:tcW w:w="480" w:type="dxa"/>
          </w:tcPr>
          <w:p w:rsidR="00FE0026" w:rsidRPr="00954BB2" w:rsidRDefault="00FE0026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FE0026" w:rsidRPr="00AC5B52" w:rsidRDefault="00FE0026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Расчетная номинальная </w:t>
            </w:r>
            <w:proofErr w:type="spellStart"/>
            <w:r>
              <w:rPr>
                <w:rFonts w:ascii="Arial" w:hAnsi="Arial" w:cs="Arial"/>
              </w:rPr>
              <w:t>теплопроизвод</w:t>
            </w:r>
            <w:r>
              <w:rPr>
                <w:rFonts w:ascii="Arial" w:hAnsi="Arial" w:cs="Arial"/>
              </w:rPr>
              <w:t>и</w:t>
            </w:r>
            <w:r>
              <w:rPr>
                <w:rFonts w:ascii="Arial" w:hAnsi="Arial" w:cs="Arial"/>
              </w:rPr>
              <w:t>тельность</w:t>
            </w:r>
            <w:proofErr w:type="spellEnd"/>
          </w:p>
        </w:tc>
        <w:tc>
          <w:tcPr>
            <w:tcW w:w="877" w:type="dxa"/>
          </w:tcPr>
          <w:p w:rsidR="00FE0026" w:rsidRPr="00AC5B52" w:rsidRDefault="00FE0026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МВт (Гкал/ч)</w:t>
            </w:r>
          </w:p>
        </w:tc>
        <w:tc>
          <w:tcPr>
            <w:tcW w:w="2050" w:type="dxa"/>
            <w:gridSpan w:val="3"/>
          </w:tcPr>
          <w:p w:rsidR="00FE0026" w:rsidRPr="008471AF" w:rsidRDefault="00FE0026" w:rsidP="0048164E">
            <w:pPr>
              <w:pStyle w:val="aff7"/>
              <w:snapToGrid w:val="0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8471AF">
              <w:rPr>
                <w:rFonts w:ascii="Arial" w:eastAsia="Times New Roman" w:hAnsi="Arial" w:cs="Arial"/>
                <w:sz w:val="24"/>
                <w:szCs w:val="24"/>
              </w:rPr>
              <w:t>37,2</w:t>
            </w:r>
          </w:p>
          <w:p w:rsidR="00FE0026" w:rsidRPr="008471AF" w:rsidRDefault="00FE0026" w:rsidP="0048164E">
            <w:pPr>
              <w:pStyle w:val="aff7"/>
              <w:snapToGrid w:val="0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8471AF">
              <w:rPr>
                <w:rFonts w:ascii="Arial" w:eastAsia="Times New Roman" w:hAnsi="Arial" w:cs="Arial"/>
                <w:sz w:val="24"/>
                <w:szCs w:val="24"/>
              </w:rPr>
              <w:t>(32)</w:t>
            </w:r>
          </w:p>
        </w:tc>
        <w:tc>
          <w:tcPr>
            <w:tcW w:w="658" w:type="dxa"/>
          </w:tcPr>
          <w:p w:rsidR="00FE0026" w:rsidRDefault="00FE0026" w:rsidP="0048164E">
            <w:pPr>
              <w:pStyle w:val="aff7"/>
              <w:snapToGrid w:val="0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>27,9</w:t>
            </w:r>
          </w:p>
          <w:p w:rsidR="00FE0026" w:rsidRPr="00AC5B52" w:rsidRDefault="00FE0026" w:rsidP="0048164E">
            <w:pPr>
              <w:pStyle w:val="aff7"/>
              <w:snapToGrid w:val="0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</w:rPr>
              <w:t>(24)</w:t>
            </w:r>
          </w:p>
        </w:tc>
        <w:tc>
          <w:tcPr>
            <w:tcW w:w="638" w:type="dxa"/>
          </w:tcPr>
          <w:p w:rsidR="00FE0026" w:rsidRPr="008471AF" w:rsidRDefault="00FE0026" w:rsidP="0048164E">
            <w:pPr>
              <w:jc w:val="center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37,2</w:t>
            </w:r>
          </w:p>
          <w:p w:rsidR="00FE0026" w:rsidRPr="008471AF" w:rsidRDefault="00FE0026" w:rsidP="0048164E">
            <w:pPr>
              <w:jc w:val="center"/>
              <w:rPr>
                <w:rFonts w:ascii="Arial" w:hAnsi="Arial" w:cs="Arial"/>
                <w:b/>
              </w:rPr>
            </w:pPr>
            <w:r w:rsidRPr="008471AF">
              <w:rPr>
                <w:rFonts w:ascii="Arial" w:hAnsi="Arial" w:cs="Arial"/>
                <w:b/>
              </w:rPr>
              <w:t>(32)</w:t>
            </w:r>
          </w:p>
        </w:tc>
      </w:tr>
      <w:tr w:rsidR="00FE0026" w:rsidRPr="00AC5B52" w:rsidTr="00556048">
        <w:trPr>
          <w:trHeight w:val="454"/>
          <w:jc w:val="center"/>
        </w:trPr>
        <w:tc>
          <w:tcPr>
            <w:tcW w:w="480" w:type="dxa"/>
          </w:tcPr>
          <w:p w:rsidR="00FE0026" w:rsidRPr="00954BB2" w:rsidRDefault="00FE0026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FE0026" w:rsidRPr="00AC5B52" w:rsidRDefault="00FE0026" w:rsidP="00FE002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Гидравлическое сопротивление трубной системы при номинальном массовом расходе воды</w:t>
            </w:r>
          </w:p>
        </w:tc>
        <w:tc>
          <w:tcPr>
            <w:tcW w:w="877" w:type="dxa"/>
          </w:tcPr>
          <w:p w:rsidR="00FE0026" w:rsidRDefault="00FE0026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МПа</w:t>
            </w:r>
          </w:p>
          <w:p w:rsidR="00FE0026" w:rsidRPr="00AC5B52" w:rsidRDefault="00FE0026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</w:t>
            </w:r>
            <w:proofErr w:type="spellStart"/>
            <w:r>
              <w:rPr>
                <w:rFonts w:ascii="Arial" w:hAnsi="Arial" w:cs="Arial"/>
              </w:rPr>
              <w:t>м</w:t>
            </w:r>
            <w:proofErr w:type="gramStart"/>
            <w:r>
              <w:rPr>
                <w:rFonts w:ascii="Arial" w:hAnsi="Arial" w:cs="Arial"/>
              </w:rPr>
              <w:t>.в</w:t>
            </w:r>
            <w:proofErr w:type="gramEnd"/>
            <w:r>
              <w:rPr>
                <w:rFonts w:ascii="Arial" w:hAnsi="Arial" w:cs="Arial"/>
              </w:rPr>
              <w:t>од.ст</w:t>
            </w:r>
            <w:proofErr w:type="spellEnd"/>
            <w:r>
              <w:rPr>
                <w:rFonts w:ascii="Arial" w:hAnsi="Arial" w:cs="Arial"/>
              </w:rPr>
              <w:t>.)</w:t>
            </w:r>
          </w:p>
        </w:tc>
        <w:tc>
          <w:tcPr>
            <w:tcW w:w="2050" w:type="dxa"/>
            <w:gridSpan w:val="3"/>
          </w:tcPr>
          <w:p w:rsidR="00FE0026" w:rsidRPr="008471AF" w:rsidRDefault="00FE0026" w:rsidP="0048164E">
            <w:pPr>
              <w:pStyle w:val="aff7"/>
              <w:snapToGrid w:val="0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8471AF">
              <w:rPr>
                <w:rFonts w:ascii="Arial" w:eastAsia="Times New Roman" w:hAnsi="Arial" w:cs="Arial"/>
                <w:sz w:val="24"/>
                <w:szCs w:val="24"/>
              </w:rPr>
              <w:t>0,0294</w:t>
            </w:r>
          </w:p>
          <w:p w:rsidR="00FE0026" w:rsidRPr="008471AF" w:rsidRDefault="00FE0026" w:rsidP="0048164E">
            <w:pPr>
              <w:pStyle w:val="aff7"/>
              <w:snapToGrid w:val="0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8471AF">
              <w:rPr>
                <w:rFonts w:ascii="Arial" w:eastAsia="Times New Roman" w:hAnsi="Arial" w:cs="Arial"/>
                <w:sz w:val="24"/>
                <w:szCs w:val="24"/>
              </w:rPr>
              <w:t>(3)</w:t>
            </w:r>
          </w:p>
        </w:tc>
        <w:tc>
          <w:tcPr>
            <w:tcW w:w="1296" w:type="dxa"/>
            <w:gridSpan w:val="2"/>
          </w:tcPr>
          <w:p w:rsidR="00FE0026" w:rsidRPr="008471AF" w:rsidRDefault="00FE0026" w:rsidP="00EB2BB9">
            <w:pPr>
              <w:pStyle w:val="aff7"/>
              <w:snapToGrid w:val="0"/>
              <w:jc w:val="right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8471AF">
              <w:rPr>
                <w:rFonts w:ascii="Arial" w:eastAsia="Times New Roman" w:hAnsi="Arial" w:cs="Arial"/>
                <w:b/>
                <w:sz w:val="24"/>
                <w:szCs w:val="24"/>
              </w:rPr>
              <w:t>0,392</w:t>
            </w:r>
          </w:p>
          <w:p w:rsidR="00FE0026" w:rsidRPr="00AC5B52" w:rsidRDefault="00FE0026" w:rsidP="00EB2BB9">
            <w:pPr>
              <w:pStyle w:val="aff7"/>
              <w:snapToGrid w:val="0"/>
              <w:jc w:val="right"/>
              <w:rPr>
                <w:rFonts w:ascii="Arial" w:eastAsia="Times New Roman" w:hAnsi="Arial" w:cs="Arial"/>
                <w:sz w:val="24"/>
                <w:szCs w:val="24"/>
              </w:rPr>
            </w:pPr>
            <w:r w:rsidRPr="008471AF">
              <w:rPr>
                <w:rFonts w:ascii="Arial" w:eastAsia="Times New Roman" w:hAnsi="Arial" w:cs="Arial"/>
                <w:b/>
                <w:sz w:val="24"/>
                <w:szCs w:val="24"/>
              </w:rPr>
              <w:t>(4)</w:t>
            </w:r>
          </w:p>
        </w:tc>
      </w:tr>
      <w:tr w:rsidR="00166503" w:rsidRPr="00AC5B52" w:rsidTr="00556048">
        <w:trPr>
          <w:trHeight w:val="454"/>
          <w:jc w:val="center"/>
        </w:trPr>
        <w:tc>
          <w:tcPr>
            <w:tcW w:w="480" w:type="dxa"/>
          </w:tcPr>
          <w:p w:rsidR="00166503" w:rsidRPr="00954BB2" w:rsidRDefault="00166503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166503" w:rsidRPr="00AC5B52" w:rsidRDefault="00166503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Высота </w:t>
            </w:r>
            <w:proofErr w:type="spellStart"/>
            <w:r>
              <w:rPr>
                <w:rFonts w:ascii="Arial" w:hAnsi="Arial" w:cs="Arial"/>
              </w:rPr>
              <w:t>выемной</w:t>
            </w:r>
            <w:proofErr w:type="spellEnd"/>
            <w:r>
              <w:rPr>
                <w:rFonts w:ascii="Arial" w:hAnsi="Arial" w:cs="Arial"/>
              </w:rPr>
              <w:t xml:space="preserve"> части</w:t>
            </w:r>
          </w:p>
        </w:tc>
        <w:tc>
          <w:tcPr>
            <w:tcW w:w="877" w:type="dxa"/>
          </w:tcPr>
          <w:p w:rsidR="00166503" w:rsidRPr="00AC5B52" w:rsidRDefault="00166503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мм</w:t>
            </w:r>
          </w:p>
        </w:tc>
        <w:tc>
          <w:tcPr>
            <w:tcW w:w="3346" w:type="dxa"/>
            <w:gridSpan w:val="5"/>
          </w:tcPr>
          <w:p w:rsidR="00166503" w:rsidRPr="00E2662A" w:rsidRDefault="00166503" w:rsidP="00EB2BB9">
            <w:pPr>
              <w:pStyle w:val="aff7"/>
              <w:snapToGrid w:val="0"/>
              <w:jc w:val="right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E2662A">
              <w:rPr>
                <w:rFonts w:ascii="Arial" w:eastAsia="Times New Roman" w:hAnsi="Arial" w:cs="Arial"/>
                <w:b/>
                <w:sz w:val="24"/>
                <w:szCs w:val="24"/>
              </w:rPr>
              <w:t>3914</w:t>
            </w:r>
          </w:p>
        </w:tc>
      </w:tr>
      <w:tr w:rsidR="00166503" w:rsidRPr="00AC5B52" w:rsidTr="00556048">
        <w:trPr>
          <w:trHeight w:val="454"/>
          <w:jc w:val="center"/>
        </w:trPr>
        <w:tc>
          <w:tcPr>
            <w:tcW w:w="480" w:type="dxa"/>
          </w:tcPr>
          <w:p w:rsidR="00166503" w:rsidRPr="00954BB2" w:rsidRDefault="00166503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166503" w:rsidRPr="00AC5B52" w:rsidRDefault="00166503" w:rsidP="0016650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Вместимость водяного пространства</w:t>
            </w:r>
          </w:p>
        </w:tc>
        <w:tc>
          <w:tcPr>
            <w:tcW w:w="877" w:type="dxa"/>
          </w:tcPr>
          <w:p w:rsidR="00166503" w:rsidRPr="00AC5B52" w:rsidRDefault="00166503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л</w:t>
            </w:r>
          </w:p>
        </w:tc>
        <w:tc>
          <w:tcPr>
            <w:tcW w:w="3346" w:type="dxa"/>
            <w:gridSpan w:val="5"/>
          </w:tcPr>
          <w:p w:rsidR="00166503" w:rsidRPr="00E2662A" w:rsidRDefault="00166503" w:rsidP="00EB2BB9">
            <w:pPr>
              <w:jc w:val="right"/>
              <w:rPr>
                <w:rFonts w:ascii="Arial" w:hAnsi="Arial" w:cs="Arial"/>
                <w:b/>
              </w:rPr>
            </w:pPr>
            <w:r w:rsidRPr="00E2662A">
              <w:rPr>
                <w:rFonts w:ascii="Arial" w:hAnsi="Arial" w:cs="Arial"/>
                <w:b/>
              </w:rPr>
              <w:t>2227</w:t>
            </w:r>
          </w:p>
        </w:tc>
      </w:tr>
      <w:tr w:rsidR="00166503" w:rsidRPr="00AC5B52" w:rsidTr="00556048">
        <w:trPr>
          <w:trHeight w:val="454"/>
          <w:jc w:val="center"/>
        </w:trPr>
        <w:tc>
          <w:tcPr>
            <w:tcW w:w="480" w:type="dxa"/>
          </w:tcPr>
          <w:p w:rsidR="00166503" w:rsidRPr="00954BB2" w:rsidRDefault="00166503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166503" w:rsidRPr="00AC5B52" w:rsidRDefault="00166503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Вместимость </w:t>
            </w:r>
            <w:proofErr w:type="spellStart"/>
            <w:r>
              <w:rPr>
                <w:rFonts w:ascii="Arial" w:hAnsi="Arial" w:cs="Arial"/>
              </w:rPr>
              <w:t>выемной</w:t>
            </w:r>
            <w:proofErr w:type="spellEnd"/>
            <w:r>
              <w:rPr>
                <w:rFonts w:ascii="Arial" w:hAnsi="Arial" w:cs="Arial"/>
              </w:rPr>
              <w:t xml:space="preserve"> части</w:t>
            </w:r>
          </w:p>
        </w:tc>
        <w:tc>
          <w:tcPr>
            <w:tcW w:w="877" w:type="dxa"/>
          </w:tcPr>
          <w:p w:rsidR="00166503" w:rsidRPr="00AC5B52" w:rsidRDefault="00166503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л</w:t>
            </w:r>
          </w:p>
        </w:tc>
        <w:tc>
          <w:tcPr>
            <w:tcW w:w="3346" w:type="dxa"/>
            <w:gridSpan w:val="5"/>
          </w:tcPr>
          <w:p w:rsidR="00166503" w:rsidRPr="00E2662A" w:rsidRDefault="00166503" w:rsidP="00EB2BB9">
            <w:pPr>
              <w:jc w:val="right"/>
              <w:rPr>
                <w:rFonts w:ascii="Arial" w:hAnsi="Arial" w:cs="Arial"/>
                <w:b/>
              </w:rPr>
            </w:pPr>
            <w:r w:rsidRPr="00E2662A">
              <w:rPr>
                <w:rFonts w:ascii="Arial" w:hAnsi="Arial" w:cs="Arial"/>
                <w:b/>
              </w:rPr>
              <w:t>1100</w:t>
            </w:r>
          </w:p>
        </w:tc>
      </w:tr>
      <w:tr w:rsidR="00166503" w:rsidRPr="00AC5B52" w:rsidTr="00556048">
        <w:trPr>
          <w:trHeight w:val="454"/>
          <w:jc w:val="center"/>
        </w:trPr>
        <w:tc>
          <w:tcPr>
            <w:tcW w:w="480" w:type="dxa"/>
          </w:tcPr>
          <w:p w:rsidR="00166503" w:rsidRPr="00954BB2" w:rsidRDefault="00166503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166503" w:rsidRPr="00AC5B52" w:rsidRDefault="00166503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Масса (сухая) подогревателя</w:t>
            </w:r>
          </w:p>
        </w:tc>
        <w:tc>
          <w:tcPr>
            <w:tcW w:w="877" w:type="dxa"/>
          </w:tcPr>
          <w:p w:rsidR="00166503" w:rsidRPr="00AC5B52" w:rsidRDefault="00166503" w:rsidP="00DC68E0">
            <w:pPr>
              <w:jc w:val="center"/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</w:rPr>
              <w:t>кг</w:t>
            </w:r>
          </w:p>
        </w:tc>
        <w:tc>
          <w:tcPr>
            <w:tcW w:w="3346" w:type="dxa"/>
            <w:gridSpan w:val="5"/>
          </w:tcPr>
          <w:p w:rsidR="00166503" w:rsidRPr="00E2662A" w:rsidRDefault="00166503" w:rsidP="00EB2BB9">
            <w:pPr>
              <w:jc w:val="right"/>
              <w:rPr>
                <w:rFonts w:ascii="Arial" w:hAnsi="Arial" w:cs="Arial"/>
                <w:b/>
              </w:rPr>
            </w:pPr>
            <w:r w:rsidRPr="00E2662A">
              <w:rPr>
                <w:rFonts w:ascii="Arial" w:hAnsi="Arial" w:cs="Arial"/>
                <w:b/>
              </w:rPr>
              <w:t>7956</w:t>
            </w:r>
          </w:p>
        </w:tc>
      </w:tr>
      <w:tr w:rsidR="002B0558" w:rsidRPr="00AC5B52" w:rsidTr="00556048">
        <w:trPr>
          <w:trHeight w:val="454"/>
          <w:jc w:val="center"/>
        </w:trPr>
        <w:tc>
          <w:tcPr>
            <w:tcW w:w="480" w:type="dxa"/>
          </w:tcPr>
          <w:p w:rsidR="002B0558" w:rsidRPr="00954BB2" w:rsidRDefault="002B0558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2B0558" w:rsidRPr="00AC5B52" w:rsidRDefault="002B0558" w:rsidP="00E0755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Масса (сухая) </w:t>
            </w:r>
            <w:proofErr w:type="spellStart"/>
            <w:r>
              <w:rPr>
                <w:rFonts w:ascii="Arial" w:hAnsi="Arial" w:cs="Arial"/>
              </w:rPr>
              <w:t>выемной</w:t>
            </w:r>
            <w:proofErr w:type="spellEnd"/>
            <w:r>
              <w:rPr>
                <w:rFonts w:ascii="Arial" w:hAnsi="Arial" w:cs="Arial"/>
              </w:rPr>
              <w:t xml:space="preserve"> части</w:t>
            </w:r>
          </w:p>
        </w:tc>
        <w:tc>
          <w:tcPr>
            <w:tcW w:w="877" w:type="dxa"/>
          </w:tcPr>
          <w:p w:rsidR="002B0558" w:rsidRPr="00AC5B52" w:rsidRDefault="002B0558" w:rsidP="00DC68E0">
            <w:pPr>
              <w:jc w:val="center"/>
              <w:rPr>
                <w:rFonts w:ascii="Arial" w:hAnsi="Arial" w:cs="Arial"/>
              </w:rPr>
            </w:pPr>
            <w:r w:rsidRPr="00AC5B52">
              <w:rPr>
                <w:rFonts w:ascii="Arial" w:hAnsi="Arial" w:cs="Arial"/>
              </w:rPr>
              <w:t>кг</w:t>
            </w:r>
          </w:p>
        </w:tc>
        <w:tc>
          <w:tcPr>
            <w:tcW w:w="3346" w:type="dxa"/>
            <w:gridSpan w:val="5"/>
          </w:tcPr>
          <w:p w:rsidR="002B0558" w:rsidRPr="00E2662A" w:rsidRDefault="002B0558" w:rsidP="00EB2BB9">
            <w:pPr>
              <w:jc w:val="right"/>
              <w:rPr>
                <w:rFonts w:ascii="Arial" w:hAnsi="Arial" w:cs="Arial"/>
                <w:b/>
              </w:rPr>
            </w:pPr>
            <w:r w:rsidRPr="00E2662A">
              <w:rPr>
                <w:rFonts w:ascii="Arial" w:hAnsi="Arial" w:cs="Arial"/>
                <w:b/>
              </w:rPr>
              <w:t>3830</w:t>
            </w:r>
          </w:p>
        </w:tc>
      </w:tr>
      <w:tr w:rsidR="002B0558" w:rsidRPr="00AC5B52" w:rsidTr="00556048">
        <w:trPr>
          <w:trHeight w:val="454"/>
          <w:jc w:val="center"/>
        </w:trPr>
        <w:tc>
          <w:tcPr>
            <w:tcW w:w="480" w:type="dxa"/>
          </w:tcPr>
          <w:p w:rsidR="002B0558" w:rsidRPr="00954BB2" w:rsidRDefault="002B0558" w:rsidP="00933258">
            <w:pPr>
              <w:pStyle w:val="afe"/>
              <w:numPr>
                <w:ilvl w:val="0"/>
                <w:numId w:val="17"/>
              </w:num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2B0558" w:rsidRDefault="002B0558" w:rsidP="002B055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Масса подогревателя, полностью запо</w:t>
            </w:r>
            <w:r>
              <w:rPr>
                <w:rFonts w:ascii="Arial" w:hAnsi="Arial" w:cs="Arial"/>
              </w:rPr>
              <w:t>л</w:t>
            </w:r>
            <w:r>
              <w:rPr>
                <w:rFonts w:ascii="Arial" w:hAnsi="Arial" w:cs="Arial"/>
              </w:rPr>
              <w:t>ненного водой</w:t>
            </w:r>
          </w:p>
        </w:tc>
        <w:tc>
          <w:tcPr>
            <w:tcW w:w="877" w:type="dxa"/>
          </w:tcPr>
          <w:p w:rsidR="002B0558" w:rsidRPr="00AC5B52" w:rsidRDefault="002B0558" w:rsidP="00DC68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кг</w:t>
            </w:r>
          </w:p>
        </w:tc>
        <w:tc>
          <w:tcPr>
            <w:tcW w:w="3346" w:type="dxa"/>
            <w:gridSpan w:val="5"/>
          </w:tcPr>
          <w:p w:rsidR="002B0558" w:rsidRPr="00E2662A" w:rsidRDefault="00556048" w:rsidP="00EB2BB9">
            <w:pPr>
              <w:jc w:val="right"/>
              <w:rPr>
                <w:rFonts w:ascii="Arial" w:hAnsi="Arial" w:cs="Arial"/>
                <w:b/>
              </w:rPr>
            </w:pPr>
            <w:r w:rsidRPr="00E2662A">
              <w:rPr>
                <w:rFonts w:ascii="Arial" w:hAnsi="Arial" w:cs="Arial"/>
                <w:b/>
              </w:rPr>
              <w:t>14483</w:t>
            </w:r>
          </w:p>
        </w:tc>
      </w:tr>
      <w:tr w:rsidR="002B0558" w:rsidRPr="00AC5B52" w:rsidTr="00556048">
        <w:trPr>
          <w:trHeight w:val="454"/>
          <w:jc w:val="center"/>
        </w:trPr>
        <w:tc>
          <w:tcPr>
            <w:tcW w:w="480" w:type="dxa"/>
          </w:tcPr>
          <w:p w:rsidR="002B0558" w:rsidRPr="00556048" w:rsidRDefault="002B0558" w:rsidP="00556048">
            <w:pPr>
              <w:rPr>
                <w:rFonts w:ascii="Arial" w:hAnsi="Arial" w:cs="Arial"/>
              </w:rPr>
            </w:pPr>
          </w:p>
        </w:tc>
        <w:tc>
          <w:tcPr>
            <w:tcW w:w="4596" w:type="dxa"/>
          </w:tcPr>
          <w:p w:rsidR="002B0558" w:rsidRDefault="002B0558" w:rsidP="00E0755A">
            <w:pPr>
              <w:rPr>
                <w:rFonts w:ascii="Arial" w:hAnsi="Arial" w:cs="Arial"/>
              </w:rPr>
            </w:pPr>
          </w:p>
        </w:tc>
        <w:tc>
          <w:tcPr>
            <w:tcW w:w="877" w:type="dxa"/>
          </w:tcPr>
          <w:p w:rsidR="002B0558" w:rsidRPr="00AC5B52" w:rsidRDefault="002B0558" w:rsidP="00DC68E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34" w:type="dxa"/>
          </w:tcPr>
          <w:p w:rsidR="002B0558" w:rsidRPr="00AC5B52" w:rsidRDefault="002B0558" w:rsidP="0048164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58" w:type="dxa"/>
          </w:tcPr>
          <w:p w:rsidR="002B0558" w:rsidRPr="00AC5B52" w:rsidRDefault="002B0558" w:rsidP="0048164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58" w:type="dxa"/>
          </w:tcPr>
          <w:p w:rsidR="002B0558" w:rsidRPr="00E2662A" w:rsidRDefault="002B0558" w:rsidP="0048164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58" w:type="dxa"/>
          </w:tcPr>
          <w:p w:rsidR="002B0558" w:rsidRPr="00AC5B52" w:rsidRDefault="002B0558" w:rsidP="0048164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638" w:type="dxa"/>
          </w:tcPr>
          <w:p w:rsidR="002B0558" w:rsidRPr="00AC5B52" w:rsidRDefault="002B0558" w:rsidP="0048164E">
            <w:pPr>
              <w:jc w:val="center"/>
              <w:rPr>
                <w:rFonts w:ascii="Arial" w:hAnsi="Arial" w:cs="Arial"/>
              </w:rPr>
            </w:pPr>
          </w:p>
        </w:tc>
      </w:tr>
    </w:tbl>
    <w:p w:rsidR="00E7192B" w:rsidRDefault="00E7192B" w:rsidP="00097965">
      <w:pPr>
        <w:spacing w:line="360" w:lineRule="auto"/>
        <w:ind w:left="478" w:firstLine="540"/>
        <w:jc w:val="both"/>
        <w:rPr>
          <w:rFonts w:ascii="Arial" w:hAnsi="Arial" w:cs="Arial"/>
        </w:rPr>
      </w:pP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lastRenderedPageBreak/>
        <w:t>Сведения о потребности объекта капитального строительства в топливе, газе, воде и электрической энергии</w:t>
      </w:r>
    </w:p>
    <w:p w:rsidR="00E630ED" w:rsidRDefault="00E630ED" w:rsidP="00AC5B52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Для обеспечения технологического процесса требуются:</w:t>
      </w:r>
    </w:p>
    <w:p w:rsidR="004A3A8A" w:rsidRDefault="00AD6303" w:rsidP="00933258">
      <w:pPr>
        <w:pStyle w:val="afe"/>
        <w:numPr>
          <w:ilvl w:val="0"/>
          <w:numId w:val="16"/>
        </w:numPr>
        <w:spacing w:line="360" w:lineRule="auto"/>
        <w:ind w:right="431"/>
        <w:rPr>
          <w:rFonts w:ascii="Arial" w:hAnsi="Arial" w:cs="Arial"/>
        </w:rPr>
      </w:pPr>
      <w:r>
        <w:rPr>
          <w:rFonts w:ascii="Arial" w:hAnsi="Arial" w:cs="Arial"/>
        </w:rPr>
        <w:t>Вода – существующие тепловые сети. Рабочее давление 10 кгс/см</w:t>
      </w:r>
      <w:proofErr w:type="gramStart"/>
      <w:r>
        <w:rPr>
          <w:rFonts w:ascii="Arial" w:hAnsi="Arial" w:cs="Arial"/>
          <w:vertAlign w:val="superscript"/>
        </w:rPr>
        <w:t>2</w:t>
      </w:r>
      <w:proofErr w:type="gramEnd"/>
      <w:r>
        <w:rPr>
          <w:rFonts w:ascii="Arial" w:hAnsi="Arial" w:cs="Arial"/>
        </w:rPr>
        <w:t>.</w:t>
      </w:r>
    </w:p>
    <w:p w:rsidR="00960CC0" w:rsidRPr="00A175A0" w:rsidRDefault="00AD6303" w:rsidP="00933258">
      <w:pPr>
        <w:pStyle w:val="afe"/>
        <w:numPr>
          <w:ilvl w:val="0"/>
          <w:numId w:val="16"/>
        </w:numPr>
        <w:spacing w:line="360" w:lineRule="auto"/>
        <w:ind w:right="431"/>
        <w:rPr>
          <w:rFonts w:ascii="Arial" w:hAnsi="Arial" w:cs="Arial"/>
        </w:rPr>
      </w:pPr>
      <w:r>
        <w:rPr>
          <w:rFonts w:ascii="Arial" w:hAnsi="Arial" w:cs="Arial"/>
        </w:rPr>
        <w:t>Пар – существующий паропровод. Рабочее давление 2,2 кгс/см</w:t>
      </w:r>
      <w:proofErr w:type="gramStart"/>
      <w:r>
        <w:rPr>
          <w:rFonts w:ascii="Arial" w:hAnsi="Arial" w:cs="Arial"/>
          <w:vertAlign w:val="superscript"/>
        </w:rPr>
        <w:t>2</w:t>
      </w:r>
      <w:proofErr w:type="gramEnd"/>
      <w:r>
        <w:rPr>
          <w:rFonts w:ascii="Arial" w:hAnsi="Arial" w:cs="Arial"/>
        </w:rPr>
        <w:t>, те</w:t>
      </w:r>
      <w:r>
        <w:rPr>
          <w:rFonts w:ascii="Arial" w:hAnsi="Arial" w:cs="Arial"/>
        </w:rPr>
        <w:t>м</w:t>
      </w:r>
      <w:r>
        <w:rPr>
          <w:rFonts w:ascii="Arial" w:hAnsi="Arial" w:cs="Arial"/>
        </w:rPr>
        <w:t>пература пара 200 °</w:t>
      </w:r>
      <w:r w:rsidR="005B32AA">
        <w:rPr>
          <w:rFonts w:ascii="Arial" w:hAnsi="Arial" w:cs="Arial"/>
        </w:rPr>
        <w:t>.</w:t>
      </w:r>
      <w:r w:rsidR="008D1818">
        <w:rPr>
          <w:rFonts w:ascii="Arial" w:hAnsi="Arial" w:cs="Arial"/>
        </w:rPr>
        <w:t xml:space="preserve"> Отработанный пар в виде конденсата отводится в существующий </w:t>
      </w:r>
      <w:proofErr w:type="spellStart"/>
      <w:r w:rsidR="008D1818">
        <w:rPr>
          <w:rFonts w:ascii="Arial" w:hAnsi="Arial" w:cs="Arial"/>
        </w:rPr>
        <w:t>конденсатопровод</w:t>
      </w:r>
      <w:proofErr w:type="spellEnd"/>
      <w:r w:rsidR="008D1818">
        <w:rPr>
          <w:rFonts w:ascii="Arial" w:hAnsi="Arial" w:cs="Arial"/>
        </w:rPr>
        <w:t>. Схема возврата конденсата сущ</w:t>
      </w:r>
      <w:r w:rsidR="008D1818">
        <w:rPr>
          <w:rFonts w:ascii="Arial" w:hAnsi="Arial" w:cs="Arial"/>
        </w:rPr>
        <w:t>е</w:t>
      </w:r>
      <w:r w:rsidR="008D1818">
        <w:rPr>
          <w:rFonts w:ascii="Arial" w:hAnsi="Arial" w:cs="Arial"/>
        </w:rPr>
        <w:t xml:space="preserve">ствующая (охладитель, </w:t>
      </w:r>
      <w:proofErr w:type="spellStart"/>
      <w:r w:rsidR="008D1818">
        <w:rPr>
          <w:rFonts w:ascii="Arial" w:hAnsi="Arial" w:cs="Arial"/>
        </w:rPr>
        <w:t>пароотделитель</w:t>
      </w:r>
      <w:proofErr w:type="spellEnd"/>
      <w:r w:rsidR="008D1818">
        <w:rPr>
          <w:rFonts w:ascii="Arial" w:hAnsi="Arial" w:cs="Arial"/>
        </w:rPr>
        <w:t xml:space="preserve">, </w:t>
      </w:r>
      <w:proofErr w:type="spellStart"/>
      <w:r w:rsidR="008D1818">
        <w:rPr>
          <w:rFonts w:ascii="Arial" w:hAnsi="Arial" w:cs="Arial"/>
        </w:rPr>
        <w:t>конденсатоочистка</w:t>
      </w:r>
      <w:proofErr w:type="spellEnd"/>
      <w:r w:rsidR="008D1818">
        <w:rPr>
          <w:rFonts w:ascii="Arial" w:hAnsi="Arial" w:cs="Arial"/>
        </w:rPr>
        <w:t xml:space="preserve"> и т.д.).</w:t>
      </w:r>
    </w:p>
    <w:p w:rsidR="00E630ED" w:rsidRPr="001B6E8F" w:rsidRDefault="00E630ED" w:rsidP="00933258">
      <w:pPr>
        <w:pStyle w:val="afe"/>
        <w:numPr>
          <w:ilvl w:val="0"/>
          <w:numId w:val="16"/>
        </w:numPr>
        <w:spacing w:line="360" w:lineRule="auto"/>
        <w:ind w:right="431"/>
        <w:rPr>
          <w:rFonts w:ascii="Arial" w:hAnsi="Arial" w:cs="Arial"/>
        </w:rPr>
      </w:pPr>
      <w:r w:rsidRPr="001B6E8F">
        <w:rPr>
          <w:rFonts w:ascii="Arial" w:hAnsi="Arial" w:cs="Arial"/>
        </w:rPr>
        <w:t>Электроэнергия:</w:t>
      </w:r>
    </w:p>
    <w:p w:rsidR="00E630ED" w:rsidRPr="00A216DC" w:rsidRDefault="00E630ED" w:rsidP="00933258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>к</w:t>
      </w:r>
      <w:r w:rsidRPr="00E15FB7">
        <w:rPr>
          <w:rFonts w:ascii="Arial" w:hAnsi="Arial" w:cs="Arial"/>
        </w:rPr>
        <w:t>атегория надежности электроснабжения:</w:t>
      </w:r>
      <w:r w:rsidRPr="00A216DC">
        <w:rPr>
          <w:rFonts w:ascii="Arial" w:hAnsi="Arial" w:cs="Arial"/>
        </w:rPr>
        <w:t xml:space="preserve"> -</w:t>
      </w:r>
      <w:r w:rsidR="005B32AA">
        <w:rPr>
          <w:rFonts w:ascii="Arial" w:hAnsi="Arial" w:cs="Arial"/>
        </w:rPr>
        <w:t xml:space="preserve"> </w:t>
      </w:r>
      <w:r w:rsidRPr="001B6E8F">
        <w:rPr>
          <w:rFonts w:ascii="Arial" w:hAnsi="Arial" w:cs="Arial"/>
        </w:rPr>
        <w:t>I</w:t>
      </w:r>
      <w:r w:rsidR="005B32AA">
        <w:rPr>
          <w:rFonts w:ascii="Arial" w:hAnsi="Arial" w:cs="Arial"/>
        </w:rPr>
        <w:t xml:space="preserve">, </w:t>
      </w:r>
      <w:proofErr w:type="gramStart"/>
      <w:r w:rsidR="005B32AA">
        <w:rPr>
          <w:rFonts w:ascii="Arial" w:hAnsi="Arial" w:cs="Arial"/>
        </w:rPr>
        <w:t>существующая</w:t>
      </w:r>
      <w:proofErr w:type="gramEnd"/>
      <w:r w:rsidR="005B32AA">
        <w:rPr>
          <w:rFonts w:ascii="Arial" w:hAnsi="Arial" w:cs="Arial"/>
        </w:rPr>
        <w:t>;</w:t>
      </w:r>
    </w:p>
    <w:p w:rsidR="00E630ED" w:rsidRDefault="00E630ED" w:rsidP="00933258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>напряжение питающей сети –220В 50 Гц;</w:t>
      </w:r>
    </w:p>
    <w:p w:rsidR="00E630ED" w:rsidRDefault="00E630ED" w:rsidP="00933258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>о</w:t>
      </w:r>
      <w:r w:rsidRPr="00E15FB7">
        <w:rPr>
          <w:rFonts w:ascii="Arial" w:hAnsi="Arial" w:cs="Arial"/>
        </w:rPr>
        <w:t>бщая расчетная</w:t>
      </w:r>
      <w:r>
        <w:rPr>
          <w:rFonts w:ascii="Arial" w:hAnsi="Arial" w:cs="Arial"/>
        </w:rPr>
        <w:t xml:space="preserve"> мощность</w:t>
      </w:r>
      <w:r w:rsidRPr="00E15FB7">
        <w:rPr>
          <w:rFonts w:ascii="Arial" w:hAnsi="Arial" w:cs="Arial"/>
        </w:rPr>
        <w:t xml:space="preserve"> – </w:t>
      </w:r>
      <w:r w:rsidR="008D1818">
        <w:rPr>
          <w:rFonts w:ascii="Arial" w:hAnsi="Arial" w:cs="Arial"/>
        </w:rPr>
        <w:t>0,26</w:t>
      </w:r>
      <w:r w:rsidR="00F62E30">
        <w:rPr>
          <w:rFonts w:ascii="Arial" w:hAnsi="Arial" w:cs="Arial"/>
        </w:rPr>
        <w:t xml:space="preserve"> кВт</w:t>
      </w:r>
      <w:r w:rsidR="008D1818">
        <w:rPr>
          <w:rFonts w:ascii="Arial" w:hAnsi="Arial" w:cs="Arial"/>
        </w:rPr>
        <w:t>.</w:t>
      </w:r>
    </w:p>
    <w:p w:rsidR="00265BC0" w:rsidRPr="00F51481" w:rsidRDefault="00265BC0" w:rsidP="00265BC0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F51481">
        <w:rPr>
          <w:rFonts w:ascii="Arial" w:hAnsi="Arial" w:cs="Arial"/>
        </w:rPr>
        <w:t>Использование иных топливно-энергетических ресурсов не предусматривается.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 xml:space="preserve">Данные о </w:t>
      </w:r>
      <w:r w:rsidR="00BA18A4">
        <w:rPr>
          <w:rFonts w:ascii="Arial" w:hAnsi="Arial" w:cs="Arial"/>
          <w:b/>
          <w:sz w:val="28"/>
          <w:szCs w:val="28"/>
        </w:rPr>
        <w:t>рабочей</w:t>
      </w:r>
      <w:r w:rsidRPr="00644DDC">
        <w:rPr>
          <w:rFonts w:ascii="Arial" w:hAnsi="Arial" w:cs="Arial"/>
          <w:b/>
          <w:sz w:val="28"/>
          <w:szCs w:val="28"/>
        </w:rPr>
        <w:t xml:space="preserve"> мощности объекта капитального строительства</w:t>
      </w:r>
    </w:p>
    <w:p w:rsidR="00E150B6" w:rsidRPr="00E630ED" w:rsidRDefault="00E150B6" w:rsidP="001D1960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М</w:t>
      </w:r>
      <w:r w:rsidRPr="00E150B6">
        <w:rPr>
          <w:rFonts w:ascii="Arial" w:hAnsi="Arial" w:cs="Arial"/>
        </w:rPr>
        <w:t>ощност</w:t>
      </w:r>
      <w:r>
        <w:rPr>
          <w:rFonts w:ascii="Arial" w:hAnsi="Arial" w:cs="Arial"/>
        </w:rPr>
        <w:t>ь</w:t>
      </w:r>
      <w:r w:rsidRPr="00E150B6">
        <w:rPr>
          <w:rFonts w:ascii="Arial" w:hAnsi="Arial" w:cs="Arial"/>
        </w:rPr>
        <w:t xml:space="preserve"> объекта </w:t>
      </w:r>
      <w:r w:rsidR="001D1960">
        <w:rPr>
          <w:rFonts w:ascii="Arial" w:hAnsi="Arial" w:cs="Arial"/>
        </w:rPr>
        <w:t>приведена в таблице 1.3.1.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Сведения о сырьевой базе, потребности производства в воде, топливно-энергетических ресурсах</w:t>
      </w:r>
    </w:p>
    <w:p w:rsidR="00960CC0" w:rsidRDefault="006B77CA" w:rsidP="009C4058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Н</w:t>
      </w:r>
      <w:r w:rsidR="00074DF7">
        <w:rPr>
          <w:rFonts w:ascii="Arial" w:hAnsi="Arial" w:cs="Arial"/>
        </w:rPr>
        <w:t>е требуется</w:t>
      </w:r>
      <w:r w:rsidR="00960CC0">
        <w:rPr>
          <w:rFonts w:ascii="Arial" w:hAnsi="Arial" w:cs="Arial"/>
        </w:rPr>
        <w:t xml:space="preserve">. 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Сведения о комплексном использовании сырья, вторичных энергоресурсов, отходов производства</w:t>
      </w:r>
    </w:p>
    <w:p w:rsidR="002F7089" w:rsidRPr="004813E6" w:rsidRDefault="002C47AC" w:rsidP="004813E6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Не требуется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Сведения о земельных участках, изымаемых во временное (на период строительства) и (или) постоянное пользование</w:t>
      </w:r>
    </w:p>
    <w:p w:rsidR="004813E6" w:rsidRPr="004813E6" w:rsidRDefault="004813E6" w:rsidP="004813E6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4813E6">
        <w:rPr>
          <w:rFonts w:ascii="Arial" w:hAnsi="Arial" w:cs="Arial"/>
        </w:rPr>
        <w:t>Не требуется.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Сведения о категории земель, на которых располагается (будет располагаться) объект капитального строительства</w:t>
      </w:r>
    </w:p>
    <w:p w:rsidR="004813E6" w:rsidRPr="004813E6" w:rsidRDefault="004A7750" w:rsidP="004813E6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4A7750">
        <w:rPr>
          <w:rFonts w:ascii="Arial" w:hAnsi="Arial" w:cs="Arial"/>
        </w:rPr>
        <w:t xml:space="preserve">Площадка под размещение объекта капитального строительства расположена в г. </w:t>
      </w:r>
      <w:r w:rsidR="002C47AC">
        <w:rPr>
          <w:rFonts w:ascii="Arial" w:hAnsi="Arial" w:cs="Arial"/>
        </w:rPr>
        <w:t>Ростове</w:t>
      </w:r>
      <w:r w:rsidRPr="004A7750">
        <w:rPr>
          <w:rFonts w:ascii="Arial" w:hAnsi="Arial" w:cs="Arial"/>
        </w:rPr>
        <w:t xml:space="preserve"> на территории ОАО «</w:t>
      </w:r>
      <w:proofErr w:type="gramStart"/>
      <w:r w:rsidR="009756E2">
        <w:rPr>
          <w:rFonts w:ascii="Arial" w:hAnsi="Arial" w:cs="Arial"/>
        </w:rPr>
        <w:t>КЗ</w:t>
      </w:r>
      <w:proofErr w:type="gramEnd"/>
      <w:r w:rsidR="009756E2">
        <w:rPr>
          <w:rFonts w:ascii="Arial" w:hAnsi="Arial" w:cs="Arial"/>
        </w:rPr>
        <w:t xml:space="preserve"> «РОСТСЕЛЬМАШ</w:t>
      </w:r>
      <w:r w:rsidRPr="004A7750">
        <w:rPr>
          <w:rFonts w:ascii="Arial" w:hAnsi="Arial" w:cs="Arial"/>
        </w:rPr>
        <w:t>»</w:t>
      </w:r>
      <w:r w:rsidR="00476F02">
        <w:rPr>
          <w:rFonts w:ascii="Arial" w:hAnsi="Arial" w:cs="Arial"/>
        </w:rPr>
        <w:t xml:space="preserve"> </w:t>
      </w:r>
      <w:r w:rsidR="00074DF7">
        <w:rPr>
          <w:rFonts w:ascii="Arial" w:hAnsi="Arial" w:cs="Arial"/>
        </w:rPr>
        <w:t>в существующем здании</w:t>
      </w:r>
      <w:r w:rsidRPr="004A7750">
        <w:rPr>
          <w:rFonts w:ascii="Arial" w:hAnsi="Arial" w:cs="Arial"/>
        </w:rPr>
        <w:t>.</w:t>
      </w:r>
    </w:p>
    <w:p w:rsidR="00DD58E5" w:rsidRPr="00DD58E5" w:rsidRDefault="004813E6" w:rsidP="004813E6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4813E6">
        <w:rPr>
          <w:rFonts w:ascii="Arial" w:hAnsi="Arial" w:cs="Arial"/>
        </w:rPr>
        <w:t xml:space="preserve">Категория земель – </w:t>
      </w:r>
      <w:r w:rsidR="00DD58E5">
        <w:rPr>
          <w:rFonts w:ascii="Arial" w:hAnsi="Arial" w:cs="Arial"/>
        </w:rPr>
        <w:t>поседение.</w:t>
      </w:r>
    </w:p>
    <w:p w:rsidR="00DD58E5" w:rsidRPr="0042740F" w:rsidRDefault="00DD58E5" w:rsidP="004813E6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Назначение земель - </w:t>
      </w:r>
      <w:r w:rsidR="002C47AC">
        <w:rPr>
          <w:rFonts w:ascii="Arial" w:hAnsi="Arial" w:cs="Arial"/>
        </w:rPr>
        <w:t>производственная площадка</w:t>
      </w:r>
      <w:r w:rsidR="004813E6" w:rsidRPr="004813E6">
        <w:rPr>
          <w:rFonts w:ascii="Arial" w:hAnsi="Arial" w:cs="Arial"/>
        </w:rPr>
        <w:t>.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ab/>
        <w:t>Сведения о размере средств, требующихся для возмещения убытков правообладателям земельных участков</w:t>
      </w:r>
    </w:p>
    <w:p w:rsidR="004813E6" w:rsidRPr="004813E6" w:rsidRDefault="004813E6" w:rsidP="004813E6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4813E6">
        <w:rPr>
          <w:rFonts w:ascii="Arial" w:hAnsi="Arial" w:cs="Arial"/>
        </w:rPr>
        <w:t>Не требуется.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Сведения об использованных в проекте изобретениях, результатах проведенных патентных исследований</w:t>
      </w:r>
    </w:p>
    <w:p w:rsidR="008745E3" w:rsidRPr="008745E3" w:rsidRDefault="008745E3" w:rsidP="008745E3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8745E3">
        <w:rPr>
          <w:rFonts w:ascii="Arial" w:hAnsi="Arial" w:cs="Arial"/>
        </w:rPr>
        <w:t>Изобретения при разработке документации не применялись.</w:t>
      </w:r>
    </w:p>
    <w:p w:rsidR="008745E3" w:rsidRPr="008745E3" w:rsidRDefault="008745E3" w:rsidP="008745E3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8745E3">
        <w:rPr>
          <w:rFonts w:ascii="Arial" w:hAnsi="Arial" w:cs="Arial"/>
        </w:rPr>
        <w:t>Патентные исследования не проводились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Технико-экономические показатели проектируемых объектов капитального строительства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28" w:type="dxa"/>
        </w:tblCellMar>
        <w:tblLook w:val="01E0" w:firstRow="1" w:lastRow="1" w:firstColumn="1" w:lastColumn="1" w:noHBand="0" w:noVBand="0"/>
      </w:tblPr>
      <w:tblGrid>
        <w:gridCol w:w="694"/>
        <w:gridCol w:w="4961"/>
        <w:gridCol w:w="1134"/>
        <w:gridCol w:w="1843"/>
        <w:gridCol w:w="1543"/>
      </w:tblGrid>
      <w:tr w:rsidR="00AA3B36" w:rsidRPr="00880020" w:rsidTr="009A4233">
        <w:trPr>
          <w:trHeight w:val="454"/>
          <w:tblHeader/>
          <w:jc w:val="center"/>
        </w:trPr>
        <w:tc>
          <w:tcPr>
            <w:tcW w:w="694" w:type="dxa"/>
            <w:shd w:val="clear" w:color="auto" w:fill="auto"/>
            <w:vAlign w:val="center"/>
          </w:tcPr>
          <w:p w:rsidR="008745E3" w:rsidRPr="009A4233" w:rsidRDefault="008745E3" w:rsidP="008745E3">
            <w:pPr>
              <w:keepLines/>
              <w:jc w:val="center"/>
              <w:rPr>
                <w:rFonts w:ascii="Arial" w:hAnsi="Arial" w:cs="Arial"/>
                <w:b/>
              </w:rPr>
            </w:pPr>
            <w:r w:rsidRPr="009A4233">
              <w:rPr>
                <w:rFonts w:ascii="Arial" w:hAnsi="Arial" w:cs="Arial"/>
                <w:b/>
              </w:rPr>
              <w:t xml:space="preserve">№ </w:t>
            </w:r>
            <w:proofErr w:type="gramStart"/>
            <w:r w:rsidRPr="009A4233">
              <w:rPr>
                <w:rFonts w:ascii="Arial" w:hAnsi="Arial" w:cs="Arial"/>
                <w:b/>
              </w:rPr>
              <w:t>п</w:t>
            </w:r>
            <w:proofErr w:type="gramEnd"/>
            <w:r w:rsidRPr="009A4233">
              <w:rPr>
                <w:rFonts w:ascii="Arial" w:hAnsi="Arial" w:cs="Arial"/>
                <w:b/>
              </w:rPr>
              <w:t>/п</w:t>
            </w:r>
          </w:p>
        </w:tc>
        <w:tc>
          <w:tcPr>
            <w:tcW w:w="4961" w:type="dxa"/>
            <w:shd w:val="clear" w:color="auto" w:fill="auto"/>
            <w:vAlign w:val="center"/>
          </w:tcPr>
          <w:p w:rsidR="008745E3" w:rsidRPr="009A4233" w:rsidRDefault="008745E3" w:rsidP="008745E3">
            <w:pPr>
              <w:keepLines/>
              <w:jc w:val="center"/>
              <w:rPr>
                <w:rFonts w:ascii="Arial" w:hAnsi="Arial" w:cs="Arial"/>
                <w:b/>
              </w:rPr>
            </w:pPr>
            <w:r w:rsidRPr="009A4233">
              <w:rPr>
                <w:rFonts w:ascii="Arial" w:hAnsi="Arial" w:cs="Arial"/>
                <w:b/>
              </w:rPr>
              <w:t>Показатели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745E3" w:rsidRPr="009A4233" w:rsidRDefault="008745E3" w:rsidP="008745E3">
            <w:pPr>
              <w:keepLines/>
              <w:jc w:val="center"/>
              <w:rPr>
                <w:rFonts w:ascii="Arial" w:hAnsi="Arial" w:cs="Arial"/>
                <w:b/>
              </w:rPr>
            </w:pPr>
            <w:r w:rsidRPr="009A4233">
              <w:rPr>
                <w:rFonts w:ascii="Arial" w:hAnsi="Arial" w:cs="Arial"/>
                <w:b/>
              </w:rPr>
              <w:t>Ед. изм.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8745E3" w:rsidRPr="009A4233" w:rsidRDefault="008745E3" w:rsidP="008745E3">
            <w:pPr>
              <w:keepLines/>
              <w:jc w:val="center"/>
              <w:rPr>
                <w:rFonts w:ascii="Arial" w:hAnsi="Arial" w:cs="Arial"/>
                <w:b/>
              </w:rPr>
            </w:pPr>
            <w:r w:rsidRPr="009A4233">
              <w:rPr>
                <w:rFonts w:ascii="Arial" w:hAnsi="Arial" w:cs="Arial"/>
                <w:b/>
              </w:rPr>
              <w:t>Кол.</w:t>
            </w:r>
          </w:p>
        </w:tc>
        <w:tc>
          <w:tcPr>
            <w:tcW w:w="1543" w:type="dxa"/>
            <w:shd w:val="clear" w:color="auto" w:fill="auto"/>
            <w:vAlign w:val="center"/>
          </w:tcPr>
          <w:p w:rsidR="008745E3" w:rsidRPr="009A4233" w:rsidRDefault="008745E3" w:rsidP="008745E3">
            <w:pPr>
              <w:keepLines/>
              <w:jc w:val="center"/>
              <w:rPr>
                <w:rFonts w:ascii="Arial" w:hAnsi="Arial" w:cs="Arial"/>
                <w:b/>
              </w:rPr>
            </w:pPr>
            <w:r w:rsidRPr="009A4233">
              <w:rPr>
                <w:rFonts w:ascii="Arial" w:hAnsi="Arial" w:cs="Arial"/>
                <w:b/>
              </w:rPr>
              <w:t>Примеч</w:t>
            </w:r>
            <w:r w:rsidRPr="009A4233">
              <w:rPr>
                <w:rFonts w:ascii="Arial" w:hAnsi="Arial" w:cs="Arial"/>
                <w:b/>
              </w:rPr>
              <w:t>а</w:t>
            </w:r>
            <w:r w:rsidRPr="009A4233">
              <w:rPr>
                <w:rFonts w:ascii="Arial" w:hAnsi="Arial" w:cs="Arial"/>
                <w:b/>
              </w:rPr>
              <w:t>ние</w:t>
            </w:r>
          </w:p>
        </w:tc>
      </w:tr>
      <w:tr w:rsidR="00AA3B36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8745E3" w:rsidRPr="008E284B" w:rsidRDefault="008745E3" w:rsidP="00933258">
            <w:pPr>
              <w:keepLines/>
              <w:numPr>
                <w:ilvl w:val="0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745E3" w:rsidRPr="008E284B" w:rsidRDefault="008745E3" w:rsidP="008745E3">
            <w:pPr>
              <w:keepLines/>
              <w:ind w:right="251"/>
              <w:rPr>
                <w:rFonts w:ascii="Arial" w:hAnsi="Arial" w:cs="Arial"/>
              </w:rPr>
            </w:pPr>
            <w:r w:rsidRPr="008E284B">
              <w:rPr>
                <w:rFonts w:ascii="Arial" w:hAnsi="Arial" w:cs="Arial"/>
              </w:rPr>
              <w:t>Баланс территории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745E3" w:rsidRPr="008E284B" w:rsidRDefault="008745E3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8745E3" w:rsidRPr="008E284B" w:rsidRDefault="008745E3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543" w:type="dxa"/>
            <w:shd w:val="clear" w:color="auto" w:fill="auto"/>
          </w:tcPr>
          <w:p w:rsidR="008745E3" w:rsidRPr="008E284B" w:rsidRDefault="008745E3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AA3B36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8745E3" w:rsidRPr="008E284B" w:rsidRDefault="008745E3" w:rsidP="00933258">
            <w:pPr>
              <w:keepLines/>
              <w:numPr>
                <w:ilvl w:val="1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745E3" w:rsidRPr="008E284B" w:rsidRDefault="008745E3" w:rsidP="008745E3">
            <w:pPr>
              <w:keepLines/>
              <w:ind w:right="251"/>
              <w:rPr>
                <w:rFonts w:ascii="Arial" w:hAnsi="Arial" w:cs="Arial"/>
              </w:rPr>
            </w:pPr>
            <w:r w:rsidRPr="008E284B">
              <w:rPr>
                <w:rFonts w:ascii="Arial" w:hAnsi="Arial" w:cs="Arial"/>
              </w:rPr>
              <w:t xml:space="preserve">Общая площадь </w:t>
            </w:r>
            <w:r w:rsidR="00F528A7" w:rsidRPr="008E284B">
              <w:rPr>
                <w:rFonts w:ascii="Arial" w:hAnsi="Arial" w:cs="Arial"/>
              </w:rPr>
              <w:t>для размещения об</w:t>
            </w:r>
            <w:r w:rsidR="00F528A7" w:rsidRPr="008E284B">
              <w:rPr>
                <w:rFonts w:ascii="Arial" w:hAnsi="Arial" w:cs="Arial"/>
              </w:rPr>
              <w:t>ъ</w:t>
            </w:r>
            <w:r w:rsidR="00F528A7" w:rsidRPr="008E284B">
              <w:rPr>
                <w:rFonts w:ascii="Arial" w:hAnsi="Arial" w:cs="Arial"/>
              </w:rPr>
              <w:t>екта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745E3" w:rsidRPr="008E284B" w:rsidRDefault="008745E3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E284B">
              <w:rPr>
                <w:rFonts w:ascii="Arial" w:hAnsi="Arial" w:cs="Arial"/>
              </w:rPr>
              <w:t>м</w:t>
            </w:r>
            <w:proofErr w:type="gramStart"/>
            <w:r w:rsidRPr="008E284B">
              <w:rPr>
                <w:rFonts w:ascii="Arial" w:hAnsi="Arial" w:cs="Arial"/>
                <w:vertAlign w:val="superscript"/>
              </w:rPr>
              <w:t>2</w:t>
            </w:r>
            <w:proofErr w:type="gramEnd"/>
          </w:p>
        </w:tc>
        <w:tc>
          <w:tcPr>
            <w:tcW w:w="1843" w:type="dxa"/>
            <w:shd w:val="clear" w:color="auto" w:fill="auto"/>
            <w:vAlign w:val="center"/>
          </w:tcPr>
          <w:p w:rsidR="008745E3" w:rsidRPr="008E284B" w:rsidRDefault="00C402CB" w:rsidP="008E284B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E284B">
              <w:rPr>
                <w:rFonts w:ascii="Arial" w:hAnsi="Arial" w:cs="Arial"/>
                <w:lang w:val="en-US"/>
              </w:rPr>
              <w:t>6</w:t>
            </w:r>
            <w:r w:rsidR="008E284B" w:rsidRPr="008E284B">
              <w:rPr>
                <w:rFonts w:ascii="Arial" w:hAnsi="Arial" w:cs="Arial"/>
              </w:rPr>
              <w:t>1,6</w:t>
            </w:r>
          </w:p>
        </w:tc>
        <w:tc>
          <w:tcPr>
            <w:tcW w:w="1543" w:type="dxa"/>
            <w:shd w:val="clear" w:color="auto" w:fill="auto"/>
          </w:tcPr>
          <w:p w:rsidR="008745E3" w:rsidRPr="008E284B" w:rsidRDefault="008745E3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AA3B36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8745E3" w:rsidRPr="008E284B" w:rsidRDefault="008745E3" w:rsidP="00933258">
            <w:pPr>
              <w:keepLines/>
              <w:numPr>
                <w:ilvl w:val="1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745E3" w:rsidRPr="008E284B" w:rsidRDefault="008745E3" w:rsidP="008745E3">
            <w:pPr>
              <w:keepLines/>
              <w:ind w:right="251"/>
              <w:rPr>
                <w:rFonts w:ascii="Arial" w:hAnsi="Arial" w:cs="Arial"/>
              </w:rPr>
            </w:pPr>
            <w:r w:rsidRPr="008E284B">
              <w:rPr>
                <w:rFonts w:ascii="Arial" w:hAnsi="Arial" w:cs="Arial"/>
              </w:rPr>
              <w:t>Площадь застройки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745E3" w:rsidRPr="008E284B" w:rsidRDefault="008745E3" w:rsidP="009A4233">
            <w:pPr>
              <w:jc w:val="center"/>
              <w:rPr>
                <w:rFonts w:ascii="Arial" w:hAnsi="Arial" w:cs="Arial"/>
              </w:rPr>
            </w:pPr>
            <w:r w:rsidRPr="008E284B">
              <w:rPr>
                <w:rFonts w:ascii="Arial" w:hAnsi="Arial" w:cs="Arial"/>
              </w:rPr>
              <w:t>м</w:t>
            </w:r>
            <w:proofErr w:type="gramStart"/>
            <w:r w:rsidRPr="008E284B">
              <w:rPr>
                <w:rFonts w:ascii="Arial" w:hAnsi="Arial" w:cs="Arial"/>
                <w:vertAlign w:val="superscript"/>
              </w:rPr>
              <w:t>2</w:t>
            </w:r>
            <w:proofErr w:type="gramEnd"/>
          </w:p>
        </w:tc>
        <w:tc>
          <w:tcPr>
            <w:tcW w:w="1843" w:type="dxa"/>
            <w:shd w:val="clear" w:color="auto" w:fill="auto"/>
            <w:vAlign w:val="center"/>
          </w:tcPr>
          <w:p w:rsidR="008745E3" w:rsidRPr="008E284B" w:rsidRDefault="00C402CB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E284B">
              <w:rPr>
                <w:rFonts w:ascii="Arial" w:hAnsi="Arial" w:cs="Arial"/>
              </w:rPr>
              <w:t>6,8</w:t>
            </w:r>
          </w:p>
        </w:tc>
        <w:tc>
          <w:tcPr>
            <w:tcW w:w="1543" w:type="dxa"/>
            <w:shd w:val="clear" w:color="auto" w:fill="auto"/>
          </w:tcPr>
          <w:p w:rsidR="008745E3" w:rsidRPr="008E284B" w:rsidRDefault="008745E3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AA3B36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8745E3" w:rsidRPr="0082256A" w:rsidRDefault="008745E3" w:rsidP="00933258">
            <w:pPr>
              <w:keepLines/>
              <w:numPr>
                <w:ilvl w:val="1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745E3" w:rsidRPr="0082256A" w:rsidRDefault="008745E3" w:rsidP="008745E3">
            <w:pPr>
              <w:keepLines/>
              <w:tabs>
                <w:tab w:val="left" w:pos="1244"/>
              </w:tabs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Площадь автодорог</w:t>
            </w:r>
            <w:r w:rsidR="00AA3B36" w:rsidRPr="0082256A">
              <w:rPr>
                <w:rFonts w:ascii="Arial" w:hAnsi="Arial" w:cs="Arial"/>
              </w:rPr>
              <w:t xml:space="preserve"> и проходов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745E3" w:rsidRPr="0082256A" w:rsidRDefault="008745E3" w:rsidP="009A4233">
            <w:pPr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м</w:t>
            </w:r>
            <w:proofErr w:type="gramStart"/>
            <w:r w:rsidRPr="0082256A">
              <w:rPr>
                <w:rFonts w:ascii="Arial" w:hAnsi="Arial" w:cs="Arial"/>
                <w:vertAlign w:val="superscript"/>
              </w:rPr>
              <w:t>2</w:t>
            </w:r>
            <w:proofErr w:type="gramEnd"/>
          </w:p>
        </w:tc>
        <w:tc>
          <w:tcPr>
            <w:tcW w:w="1843" w:type="dxa"/>
            <w:shd w:val="clear" w:color="auto" w:fill="auto"/>
            <w:vAlign w:val="center"/>
          </w:tcPr>
          <w:p w:rsidR="008745E3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-</w:t>
            </w:r>
          </w:p>
        </w:tc>
        <w:tc>
          <w:tcPr>
            <w:tcW w:w="1543" w:type="dxa"/>
            <w:shd w:val="clear" w:color="auto" w:fill="auto"/>
          </w:tcPr>
          <w:p w:rsidR="008745E3" w:rsidRPr="0082256A" w:rsidRDefault="008745E3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AA3B36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8745E3" w:rsidRPr="0082256A" w:rsidRDefault="008745E3" w:rsidP="00933258">
            <w:pPr>
              <w:keepLines/>
              <w:numPr>
                <w:ilvl w:val="0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745E3" w:rsidRPr="0082256A" w:rsidRDefault="008745E3" w:rsidP="008745E3">
            <w:pPr>
              <w:keepLines/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Строительные параметры зданий</w:t>
            </w:r>
            <w:r w:rsidR="00AA3B36" w:rsidRPr="0082256A">
              <w:rPr>
                <w:rFonts w:ascii="Arial" w:hAnsi="Arial" w:cs="Arial"/>
              </w:rPr>
              <w:t>, с</w:t>
            </w:r>
            <w:r w:rsidR="00AA3B36" w:rsidRPr="0082256A">
              <w:rPr>
                <w:rFonts w:ascii="Arial" w:hAnsi="Arial" w:cs="Arial"/>
              </w:rPr>
              <w:t>о</w:t>
            </w:r>
            <w:r w:rsidR="00AA3B36" w:rsidRPr="0082256A">
              <w:rPr>
                <w:rFonts w:ascii="Arial" w:hAnsi="Arial" w:cs="Arial"/>
              </w:rPr>
              <w:t>оружений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745E3" w:rsidRPr="0082256A" w:rsidRDefault="008745E3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8745E3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-</w:t>
            </w:r>
          </w:p>
        </w:tc>
        <w:tc>
          <w:tcPr>
            <w:tcW w:w="1543" w:type="dxa"/>
            <w:shd w:val="clear" w:color="auto" w:fill="auto"/>
          </w:tcPr>
          <w:p w:rsidR="008745E3" w:rsidRPr="0082256A" w:rsidRDefault="008745E3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AA3B36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8745E3" w:rsidRPr="0082256A" w:rsidRDefault="008745E3" w:rsidP="00933258">
            <w:pPr>
              <w:keepLines/>
              <w:numPr>
                <w:ilvl w:val="1"/>
                <w:numId w:val="14"/>
              </w:numPr>
              <w:spacing w:after="12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745E3" w:rsidRPr="0082256A" w:rsidRDefault="008745E3" w:rsidP="007226FE">
            <w:pPr>
              <w:keepLines/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Этажность</w:t>
            </w:r>
            <w:r w:rsidR="0021299A" w:rsidRPr="0082256A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8745E3" w:rsidRPr="0082256A" w:rsidRDefault="00A507D0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этаж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8745E3" w:rsidRPr="0082256A" w:rsidRDefault="0032142D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1</w:t>
            </w:r>
          </w:p>
        </w:tc>
        <w:tc>
          <w:tcPr>
            <w:tcW w:w="1543" w:type="dxa"/>
            <w:shd w:val="clear" w:color="auto" w:fill="auto"/>
          </w:tcPr>
          <w:p w:rsidR="008745E3" w:rsidRPr="0082256A" w:rsidRDefault="008745E3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AA3B36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5225A0" w:rsidRPr="0082256A" w:rsidRDefault="005225A0" w:rsidP="00933258">
            <w:pPr>
              <w:keepLines/>
              <w:numPr>
                <w:ilvl w:val="0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5225A0" w:rsidRPr="0082256A" w:rsidRDefault="00AC3EB7" w:rsidP="0021299A">
            <w:pPr>
              <w:keepLines/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 xml:space="preserve">Производительность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225A0" w:rsidRPr="0082256A" w:rsidRDefault="005225A0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5225A0" w:rsidRPr="0082256A" w:rsidRDefault="005225A0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543" w:type="dxa"/>
            <w:shd w:val="clear" w:color="auto" w:fill="auto"/>
          </w:tcPr>
          <w:p w:rsidR="005225A0" w:rsidRPr="0082256A" w:rsidRDefault="005225A0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21299A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21299A" w:rsidRPr="007226FE" w:rsidRDefault="0021299A" w:rsidP="00933258">
            <w:pPr>
              <w:keepLines/>
              <w:numPr>
                <w:ilvl w:val="1"/>
                <w:numId w:val="14"/>
              </w:numPr>
              <w:spacing w:after="12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21299A" w:rsidRPr="007226FE" w:rsidRDefault="007226FE" w:rsidP="00E0755A">
            <w:pPr>
              <w:rPr>
                <w:rFonts w:ascii="Arial" w:hAnsi="Arial" w:cs="Arial"/>
              </w:rPr>
            </w:pPr>
            <w:r w:rsidRPr="007226FE">
              <w:rPr>
                <w:rFonts w:ascii="Arial" w:hAnsi="Arial" w:cs="Arial"/>
              </w:rPr>
              <w:t xml:space="preserve">Расчетная номинальная </w:t>
            </w:r>
            <w:proofErr w:type="spellStart"/>
            <w:r w:rsidRPr="007226FE">
              <w:rPr>
                <w:rFonts w:ascii="Arial" w:hAnsi="Arial" w:cs="Arial"/>
              </w:rPr>
              <w:t>теплопроизвод</w:t>
            </w:r>
            <w:r w:rsidRPr="007226FE">
              <w:rPr>
                <w:rFonts w:ascii="Arial" w:hAnsi="Arial" w:cs="Arial"/>
              </w:rPr>
              <w:t>и</w:t>
            </w:r>
            <w:r w:rsidRPr="007226FE">
              <w:rPr>
                <w:rFonts w:ascii="Arial" w:hAnsi="Arial" w:cs="Arial"/>
              </w:rPr>
              <w:t>тельность</w:t>
            </w:r>
            <w:proofErr w:type="spellEnd"/>
          </w:p>
        </w:tc>
        <w:tc>
          <w:tcPr>
            <w:tcW w:w="1134" w:type="dxa"/>
            <w:shd w:val="clear" w:color="auto" w:fill="auto"/>
            <w:vAlign w:val="center"/>
          </w:tcPr>
          <w:p w:rsidR="0021299A" w:rsidRPr="007226FE" w:rsidRDefault="007226FE" w:rsidP="009A4233">
            <w:pPr>
              <w:jc w:val="center"/>
              <w:rPr>
                <w:rFonts w:ascii="Arial" w:hAnsi="Arial" w:cs="Arial"/>
              </w:rPr>
            </w:pPr>
            <w:r w:rsidRPr="007226FE">
              <w:rPr>
                <w:rFonts w:ascii="Arial" w:hAnsi="Arial" w:cs="Arial"/>
              </w:rPr>
              <w:t>МВт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21299A" w:rsidRPr="007226FE" w:rsidRDefault="007226FE" w:rsidP="009A4233">
            <w:pPr>
              <w:jc w:val="center"/>
              <w:rPr>
                <w:rFonts w:ascii="Arial" w:hAnsi="Arial" w:cs="Arial"/>
              </w:rPr>
            </w:pPr>
            <w:r w:rsidRPr="007226FE">
              <w:rPr>
                <w:rFonts w:ascii="Arial" w:hAnsi="Arial" w:cs="Arial"/>
              </w:rPr>
              <w:t>37,2</w:t>
            </w:r>
          </w:p>
        </w:tc>
        <w:tc>
          <w:tcPr>
            <w:tcW w:w="1543" w:type="dxa"/>
            <w:shd w:val="clear" w:color="auto" w:fill="auto"/>
          </w:tcPr>
          <w:p w:rsidR="0021299A" w:rsidRPr="007226FE" w:rsidRDefault="0021299A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21299A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21299A" w:rsidRPr="007226FE" w:rsidRDefault="0021299A" w:rsidP="00933258">
            <w:pPr>
              <w:keepLines/>
              <w:numPr>
                <w:ilvl w:val="1"/>
                <w:numId w:val="14"/>
              </w:numPr>
              <w:spacing w:after="12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21299A" w:rsidRPr="007226FE" w:rsidRDefault="0021299A" w:rsidP="00E0755A">
            <w:pPr>
              <w:rPr>
                <w:rFonts w:ascii="Arial" w:hAnsi="Arial" w:cs="Arial"/>
              </w:rPr>
            </w:pPr>
            <w:r w:rsidRPr="007226FE">
              <w:rPr>
                <w:rFonts w:ascii="Arial" w:hAnsi="Arial" w:cs="Arial"/>
              </w:rPr>
              <w:t>Давление пара избыточное, не более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21299A" w:rsidRPr="007226FE" w:rsidRDefault="0021299A" w:rsidP="009A4233">
            <w:pPr>
              <w:jc w:val="center"/>
              <w:rPr>
                <w:rFonts w:ascii="Arial" w:hAnsi="Arial" w:cs="Arial"/>
              </w:rPr>
            </w:pPr>
            <w:r w:rsidRPr="007226FE">
              <w:rPr>
                <w:rFonts w:ascii="Arial" w:hAnsi="Arial" w:cs="Arial"/>
              </w:rPr>
              <w:t>МПа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21299A" w:rsidRPr="007226FE" w:rsidRDefault="007226FE" w:rsidP="009A4233">
            <w:pPr>
              <w:jc w:val="center"/>
              <w:rPr>
                <w:rFonts w:ascii="Arial" w:hAnsi="Arial" w:cs="Arial"/>
              </w:rPr>
            </w:pPr>
            <w:r w:rsidRPr="007226FE">
              <w:rPr>
                <w:rFonts w:ascii="Arial" w:hAnsi="Arial" w:cs="Arial"/>
              </w:rPr>
              <w:t>0,22</w:t>
            </w:r>
          </w:p>
        </w:tc>
        <w:tc>
          <w:tcPr>
            <w:tcW w:w="1543" w:type="dxa"/>
            <w:shd w:val="clear" w:color="auto" w:fill="auto"/>
          </w:tcPr>
          <w:p w:rsidR="0021299A" w:rsidRPr="007226FE" w:rsidRDefault="0021299A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7226FE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7226FE" w:rsidRPr="007226FE" w:rsidRDefault="007226FE" w:rsidP="00933258">
            <w:pPr>
              <w:keepLines/>
              <w:numPr>
                <w:ilvl w:val="1"/>
                <w:numId w:val="14"/>
              </w:numPr>
              <w:spacing w:after="12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7226FE" w:rsidRPr="007226FE" w:rsidRDefault="007226FE" w:rsidP="007226FE">
            <w:pPr>
              <w:rPr>
                <w:rFonts w:ascii="Arial" w:hAnsi="Arial" w:cs="Arial"/>
              </w:rPr>
            </w:pPr>
            <w:r w:rsidRPr="007226FE">
              <w:rPr>
                <w:rFonts w:ascii="Arial" w:hAnsi="Arial" w:cs="Arial"/>
              </w:rPr>
              <w:t xml:space="preserve">Давление </w:t>
            </w:r>
            <w:r>
              <w:rPr>
                <w:rFonts w:ascii="Arial" w:hAnsi="Arial" w:cs="Arial"/>
              </w:rPr>
              <w:t>сетевой воды</w:t>
            </w:r>
            <w:r w:rsidRPr="007226FE">
              <w:rPr>
                <w:rFonts w:ascii="Arial" w:hAnsi="Arial" w:cs="Arial"/>
              </w:rPr>
              <w:t xml:space="preserve"> избыточное, не более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226FE" w:rsidRPr="007226FE" w:rsidRDefault="007226FE" w:rsidP="009A4233">
            <w:pPr>
              <w:jc w:val="center"/>
              <w:rPr>
                <w:rFonts w:ascii="Arial" w:hAnsi="Arial" w:cs="Arial"/>
              </w:rPr>
            </w:pPr>
            <w:r w:rsidRPr="007226FE">
              <w:rPr>
                <w:rFonts w:ascii="Arial" w:hAnsi="Arial" w:cs="Arial"/>
              </w:rPr>
              <w:t>МПа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7226FE" w:rsidRPr="007226FE" w:rsidRDefault="009A7045" w:rsidP="009A423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  <w:tc>
          <w:tcPr>
            <w:tcW w:w="1543" w:type="dxa"/>
            <w:shd w:val="clear" w:color="auto" w:fill="auto"/>
          </w:tcPr>
          <w:p w:rsidR="007226FE" w:rsidRPr="007226FE" w:rsidRDefault="007226FE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7226FE" w:rsidRPr="00880020" w:rsidTr="009A4233">
        <w:trPr>
          <w:trHeight w:val="556"/>
          <w:jc w:val="center"/>
        </w:trPr>
        <w:tc>
          <w:tcPr>
            <w:tcW w:w="694" w:type="dxa"/>
            <w:shd w:val="clear" w:color="auto" w:fill="auto"/>
          </w:tcPr>
          <w:p w:rsidR="007226FE" w:rsidRPr="009A7045" w:rsidRDefault="007226FE" w:rsidP="00933258">
            <w:pPr>
              <w:keepLines/>
              <w:numPr>
                <w:ilvl w:val="1"/>
                <w:numId w:val="14"/>
              </w:numPr>
              <w:spacing w:after="12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7226FE" w:rsidRPr="009A7045" w:rsidRDefault="007226FE" w:rsidP="009A7045">
            <w:pPr>
              <w:rPr>
                <w:rFonts w:ascii="Arial" w:hAnsi="Arial" w:cs="Arial"/>
              </w:rPr>
            </w:pPr>
            <w:r w:rsidRPr="009A7045">
              <w:rPr>
                <w:rFonts w:ascii="Arial" w:hAnsi="Arial" w:cs="Arial"/>
              </w:rPr>
              <w:t xml:space="preserve">Температура </w:t>
            </w:r>
            <w:r w:rsidR="009A7045">
              <w:rPr>
                <w:rFonts w:ascii="Arial" w:hAnsi="Arial" w:cs="Arial"/>
              </w:rPr>
              <w:t>сетевой воды</w:t>
            </w:r>
            <w:r w:rsidRPr="009A7045">
              <w:rPr>
                <w:rFonts w:ascii="Arial" w:hAnsi="Arial" w:cs="Arial"/>
              </w:rPr>
              <w:t xml:space="preserve"> на выходе из </w:t>
            </w:r>
            <w:r w:rsidR="0082256A" w:rsidRPr="0082256A">
              <w:rPr>
                <w:rFonts w:ascii="Arial" w:hAnsi="Arial" w:cs="Arial"/>
              </w:rPr>
              <w:t>ПСВ-200-7-15</w:t>
            </w:r>
            <w:r w:rsidRPr="009A7045">
              <w:rPr>
                <w:rFonts w:ascii="Arial" w:hAnsi="Arial" w:cs="Arial"/>
              </w:rPr>
              <w:t>, не более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226FE" w:rsidRPr="009A7045" w:rsidRDefault="007226FE" w:rsidP="009A4233">
            <w:pPr>
              <w:jc w:val="center"/>
              <w:rPr>
                <w:rFonts w:ascii="Arial" w:hAnsi="Arial" w:cs="Arial"/>
              </w:rPr>
            </w:pPr>
            <w:r w:rsidRPr="009A7045">
              <w:rPr>
                <w:rFonts w:ascii="Arial" w:hAnsi="Arial" w:cs="Arial"/>
                <w:vertAlign w:val="superscript"/>
              </w:rPr>
              <w:t>0</w:t>
            </w:r>
            <w:r w:rsidRPr="009A7045">
              <w:rPr>
                <w:rFonts w:ascii="Arial" w:hAnsi="Arial" w:cs="Arial"/>
              </w:rPr>
              <w:t>С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7226FE" w:rsidRPr="009A7045" w:rsidRDefault="0082256A" w:rsidP="009A423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</w:t>
            </w:r>
          </w:p>
        </w:tc>
        <w:tc>
          <w:tcPr>
            <w:tcW w:w="1543" w:type="dxa"/>
            <w:shd w:val="clear" w:color="auto" w:fill="auto"/>
          </w:tcPr>
          <w:p w:rsidR="007226FE" w:rsidRPr="009A7045" w:rsidRDefault="007226FE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7226FE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7226FE" w:rsidRPr="0082256A" w:rsidRDefault="007226FE" w:rsidP="00933258">
            <w:pPr>
              <w:keepLines/>
              <w:numPr>
                <w:ilvl w:val="0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Электроснабжение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226FE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7226FE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543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7226FE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7226FE" w:rsidRPr="0082256A" w:rsidRDefault="007226FE" w:rsidP="00933258">
            <w:pPr>
              <w:keepLines/>
              <w:numPr>
                <w:ilvl w:val="1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Общая расчетная мощность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226FE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кВт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7226FE" w:rsidRPr="0082256A" w:rsidRDefault="0082256A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0,26</w:t>
            </w:r>
          </w:p>
        </w:tc>
        <w:tc>
          <w:tcPr>
            <w:tcW w:w="1543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7226FE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7226FE" w:rsidRPr="0082256A" w:rsidRDefault="007226FE" w:rsidP="00933258">
            <w:pPr>
              <w:keepLines/>
              <w:numPr>
                <w:ilvl w:val="0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 xml:space="preserve">Вода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226FE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7226FE" w:rsidRPr="0082256A" w:rsidRDefault="0082256A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-</w:t>
            </w:r>
          </w:p>
        </w:tc>
        <w:tc>
          <w:tcPr>
            <w:tcW w:w="1543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7226FE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7226FE" w:rsidRPr="0082256A" w:rsidRDefault="007226FE" w:rsidP="00933258">
            <w:pPr>
              <w:keepLines/>
              <w:numPr>
                <w:ilvl w:val="0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Топливно-энергетические ресурсы за исключением электроэнергии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226FE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7226FE" w:rsidRPr="0082256A" w:rsidRDefault="0082256A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-</w:t>
            </w:r>
          </w:p>
        </w:tc>
        <w:tc>
          <w:tcPr>
            <w:tcW w:w="1543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</w:tr>
      <w:tr w:rsidR="007226FE" w:rsidRPr="00880020" w:rsidTr="009A4233">
        <w:trPr>
          <w:trHeight w:val="454"/>
          <w:jc w:val="center"/>
        </w:trPr>
        <w:tc>
          <w:tcPr>
            <w:tcW w:w="694" w:type="dxa"/>
            <w:shd w:val="clear" w:color="auto" w:fill="auto"/>
          </w:tcPr>
          <w:p w:rsidR="007226FE" w:rsidRPr="0082256A" w:rsidRDefault="007226FE" w:rsidP="00933258">
            <w:pPr>
              <w:keepLines/>
              <w:numPr>
                <w:ilvl w:val="0"/>
                <w:numId w:val="14"/>
              </w:numPr>
              <w:spacing w:after="120"/>
              <w:ind w:left="113" w:firstLine="0"/>
              <w:contextualSpacing/>
              <w:jc w:val="center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7226FE" w:rsidRPr="0082256A" w:rsidRDefault="007226FE" w:rsidP="008745E3">
            <w:pPr>
              <w:keepLines/>
              <w:ind w:right="251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Число новых рабочих мест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7226FE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:rsidR="007226FE" w:rsidRPr="0082256A" w:rsidRDefault="007226FE" w:rsidP="009A4233">
            <w:pPr>
              <w:keepLines/>
              <w:ind w:right="251"/>
              <w:jc w:val="center"/>
              <w:rPr>
                <w:rFonts w:ascii="Arial" w:hAnsi="Arial" w:cs="Arial"/>
              </w:rPr>
            </w:pPr>
            <w:r w:rsidRPr="0082256A">
              <w:rPr>
                <w:rFonts w:ascii="Arial" w:hAnsi="Arial" w:cs="Arial"/>
              </w:rPr>
              <w:t>Не требуется</w:t>
            </w:r>
          </w:p>
        </w:tc>
        <w:tc>
          <w:tcPr>
            <w:tcW w:w="1543" w:type="dxa"/>
            <w:shd w:val="clear" w:color="auto" w:fill="auto"/>
          </w:tcPr>
          <w:p w:rsidR="007226FE" w:rsidRPr="0082256A" w:rsidRDefault="007226FE" w:rsidP="00F475B6">
            <w:pPr>
              <w:keepLines/>
              <w:ind w:right="251"/>
              <w:rPr>
                <w:rFonts w:ascii="Arial" w:hAnsi="Arial" w:cs="Arial"/>
              </w:rPr>
            </w:pPr>
          </w:p>
        </w:tc>
      </w:tr>
    </w:tbl>
    <w:p w:rsidR="008745E3" w:rsidRPr="008745E3" w:rsidRDefault="008745E3" w:rsidP="008745E3">
      <w:pPr>
        <w:spacing w:line="360" w:lineRule="auto"/>
        <w:ind w:left="478" w:firstLine="540"/>
        <w:jc w:val="both"/>
        <w:rPr>
          <w:rFonts w:ascii="Arial" w:hAnsi="Arial" w:cs="Arial"/>
        </w:rPr>
      </w:pP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lastRenderedPageBreak/>
        <w:t>Сведения о наличии разработанных и согласованных специальных технических условий</w:t>
      </w:r>
    </w:p>
    <w:p w:rsidR="008745E3" w:rsidRPr="008745E3" w:rsidRDefault="008745E3" w:rsidP="008745E3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8745E3">
        <w:rPr>
          <w:rFonts w:ascii="Arial" w:hAnsi="Arial" w:cs="Arial"/>
        </w:rPr>
        <w:t>Не требуется.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Д</w:t>
      </w:r>
      <w:r w:rsidRPr="00644DDC">
        <w:rPr>
          <w:rFonts w:ascii="Arial" w:hAnsi="Arial" w:cs="Arial"/>
          <w:b/>
          <w:sz w:val="28"/>
          <w:szCs w:val="28"/>
        </w:rPr>
        <w:t xml:space="preserve">анные о </w:t>
      </w:r>
      <w:r w:rsidR="00BA18A4">
        <w:rPr>
          <w:rFonts w:ascii="Arial" w:hAnsi="Arial" w:cs="Arial"/>
          <w:b/>
          <w:sz w:val="28"/>
          <w:szCs w:val="28"/>
        </w:rPr>
        <w:t>рабочей</w:t>
      </w:r>
      <w:r w:rsidRPr="00644DDC">
        <w:rPr>
          <w:rFonts w:ascii="Arial" w:hAnsi="Arial" w:cs="Arial"/>
          <w:b/>
          <w:sz w:val="28"/>
          <w:szCs w:val="28"/>
        </w:rPr>
        <w:t xml:space="preserve"> мощности объекта капитального строительства, значимости объекта капитального строительства для поселений (муниципального образования), а также о численности работников и их профессионально-квалификационном составе, числе рабочих мест (кроме жилых зданий) и другие данные, характеризующие объект капитального строительства, </w:t>
      </w:r>
      <w:r w:rsidRPr="00271FBA">
        <w:rPr>
          <w:rFonts w:ascii="Arial" w:hAnsi="Arial" w:cs="Arial"/>
          <w:b/>
          <w:sz w:val="28"/>
          <w:szCs w:val="28"/>
        </w:rPr>
        <w:t>- для объектов непроизводственного назначения</w:t>
      </w:r>
    </w:p>
    <w:p w:rsidR="008745E3" w:rsidRPr="008745E3" w:rsidRDefault="008745E3" w:rsidP="008745E3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8745E3">
        <w:rPr>
          <w:rFonts w:ascii="Arial" w:hAnsi="Arial" w:cs="Arial"/>
        </w:rPr>
        <w:t>Объект производственного назначения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>Сведения о компьютерных программах, которые использовались при выполнении расчетов конструктивных элементов зданий, строений и сооружений</w:t>
      </w:r>
    </w:p>
    <w:p w:rsidR="008745E3" w:rsidRPr="008745E3" w:rsidRDefault="008745E3" w:rsidP="008745E3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8745E3">
        <w:rPr>
          <w:rFonts w:ascii="Arial" w:hAnsi="Arial" w:cs="Arial"/>
        </w:rPr>
        <w:t>Для расчетов конструктивных элементов зданий и сооружений специальные пр</w:t>
      </w:r>
      <w:r w:rsidRPr="008745E3">
        <w:rPr>
          <w:rFonts w:ascii="Arial" w:hAnsi="Arial" w:cs="Arial"/>
        </w:rPr>
        <w:t>о</w:t>
      </w:r>
      <w:r w:rsidRPr="008745E3">
        <w:rPr>
          <w:rFonts w:ascii="Arial" w:hAnsi="Arial" w:cs="Arial"/>
        </w:rPr>
        <w:t>граммы не использовались.</w:t>
      </w:r>
    </w:p>
    <w:p w:rsid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644DDC">
        <w:rPr>
          <w:rFonts w:ascii="Arial" w:hAnsi="Arial" w:cs="Arial"/>
          <w:b/>
          <w:sz w:val="28"/>
          <w:szCs w:val="28"/>
        </w:rPr>
        <w:t xml:space="preserve">Обоснование </w:t>
      </w:r>
      <w:proofErr w:type="gramStart"/>
      <w:r w:rsidRPr="00644DDC">
        <w:rPr>
          <w:rFonts w:ascii="Arial" w:hAnsi="Arial" w:cs="Arial"/>
          <w:b/>
          <w:sz w:val="28"/>
          <w:szCs w:val="28"/>
        </w:rPr>
        <w:t>возможности осуществления строительства объекта капитального строительства</w:t>
      </w:r>
      <w:proofErr w:type="gramEnd"/>
      <w:r w:rsidRPr="00644DDC">
        <w:rPr>
          <w:rFonts w:ascii="Arial" w:hAnsi="Arial" w:cs="Arial"/>
          <w:b/>
          <w:sz w:val="28"/>
          <w:szCs w:val="28"/>
        </w:rPr>
        <w:t xml:space="preserve"> по этапам строительства с выделением этих этапов (при необходимости)</w:t>
      </w:r>
    </w:p>
    <w:p w:rsidR="00351091" w:rsidRPr="00351091" w:rsidRDefault="00271FBA" w:rsidP="00351091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Не требуется</w:t>
      </w:r>
    </w:p>
    <w:p w:rsidR="00644DDC" w:rsidRPr="00271FBA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271FBA">
        <w:rPr>
          <w:rFonts w:ascii="Arial" w:hAnsi="Arial" w:cs="Arial"/>
          <w:b/>
          <w:sz w:val="28"/>
          <w:szCs w:val="28"/>
        </w:rPr>
        <w:t>Сведения о предполагаемых затратах, связанных со сносом зданий и сооружений, переселением людей, переносом сетей инженерно-технического обеспечения (при необходимости)</w:t>
      </w:r>
    </w:p>
    <w:p w:rsidR="00351091" w:rsidRPr="00D06C57" w:rsidRDefault="00E0043E" w:rsidP="00D06C57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Не требуется</w:t>
      </w:r>
    </w:p>
    <w:p w:rsidR="00D37BA1" w:rsidRPr="00644DDC" w:rsidRDefault="00644DDC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proofErr w:type="gramStart"/>
      <w:r w:rsidRPr="00644DDC">
        <w:rPr>
          <w:rFonts w:ascii="Arial" w:hAnsi="Arial" w:cs="Arial"/>
          <w:b/>
          <w:sz w:val="28"/>
          <w:szCs w:val="28"/>
        </w:rPr>
        <w:t xml:space="preserve">Заверение </w:t>
      </w:r>
      <w:r w:rsidR="00BA18A4">
        <w:rPr>
          <w:rFonts w:ascii="Arial" w:hAnsi="Arial" w:cs="Arial"/>
          <w:b/>
          <w:sz w:val="28"/>
          <w:szCs w:val="28"/>
        </w:rPr>
        <w:t>рабочей</w:t>
      </w:r>
      <w:r w:rsidRPr="00644DDC">
        <w:rPr>
          <w:rFonts w:ascii="Arial" w:hAnsi="Arial" w:cs="Arial"/>
          <w:b/>
          <w:sz w:val="28"/>
          <w:szCs w:val="28"/>
        </w:rPr>
        <w:t xml:space="preserve"> организации о том, что проектная документация разработана в соответствии с градостроительным планом земельного участка, заданием на проектирование, градостроительным регламентом, документами об использовании земельного участка для строительства, техническими регламентами, в том числе устанавливающими требования по обеспечению безопасной эксплуатации зданий, строений, сооружений и безопасного использования </w:t>
      </w:r>
      <w:r w:rsidRPr="00644DDC">
        <w:rPr>
          <w:rFonts w:ascii="Arial" w:hAnsi="Arial" w:cs="Arial"/>
          <w:b/>
          <w:sz w:val="28"/>
          <w:szCs w:val="28"/>
        </w:rPr>
        <w:lastRenderedPageBreak/>
        <w:t>прилегающих к ним территорий, и с соблюдением технических условий</w:t>
      </w:r>
      <w:proofErr w:type="gramEnd"/>
    </w:p>
    <w:p w:rsidR="00271FBA" w:rsidRDefault="00A507D0" w:rsidP="00271FBA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Рабочая д</w:t>
      </w:r>
      <w:r w:rsidRPr="00351091">
        <w:rPr>
          <w:rFonts w:ascii="Arial" w:hAnsi="Arial" w:cs="Arial"/>
        </w:rPr>
        <w:t>окументаци</w:t>
      </w:r>
      <w:r>
        <w:rPr>
          <w:rFonts w:ascii="Arial" w:hAnsi="Arial" w:cs="Arial"/>
        </w:rPr>
        <w:t>я</w:t>
      </w:r>
      <w:r w:rsidRPr="00351091">
        <w:rPr>
          <w:rFonts w:ascii="Arial" w:hAnsi="Arial" w:cs="Arial"/>
        </w:rPr>
        <w:t xml:space="preserve"> разработана в соответствии с заданием на проектиров</w:t>
      </w:r>
      <w:r w:rsidRPr="00351091">
        <w:rPr>
          <w:rFonts w:ascii="Arial" w:hAnsi="Arial" w:cs="Arial"/>
        </w:rPr>
        <w:t>а</w:t>
      </w:r>
      <w:r w:rsidRPr="00351091">
        <w:rPr>
          <w:rFonts w:ascii="Arial" w:hAnsi="Arial" w:cs="Arial"/>
        </w:rPr>
        <w:t>ние, документами об использовании земельного участка, техническими регламент</w:t>
      </w:r>
      <w:r w:rsidRPr="00351091">
        <w:rPr>
          <w:rFonts w:ascii="Arial" w:hAnsi="Arial" w:cs="Arial"/>
        </w:rPr>
        <w:t>а</w:t>
      </w:r>
      <w:r w:rsidRPr="00351091">
        <w:rPr>
          <w:rFonts w:ascii="Arial" w:hAnsi="Arial" w:cs="Arial"/>
        </w:rPr>
        <w:t>ми, в том числе устанавливающими требованиями по обеспечению безопасной эк</w:t>
      </w:r>
      <w:r w:rsidRPr="00351091">
        <w:rPr>
          <w:rFonts w:ascii="Arial" w:hAnsi="Arial" w:cs="Arial"/>
        </w:rPr>
        <w:t>с</w:t>
      </w:r>
      <w:r w:rsidRPr="00351091">
        <w:rPr>
          <w:rFonts w:ascii="Arial" w:hAnsi="Arial" w:cs="Arial"/>
        </w:rPr>
        <w:t>плуатации зданий, строений, сооружений и безопасного использования прилегающих к ним территорий, и с соблюдением</w:t>
      </w:r>
      <w:r>
        <w:rPr>
          <w:rFonts w:ascii="Arial" w:hAnsi="Arial" w:cs="Arial"/>
        </w:rPr>
        <w:t xml:space="preserve"> технических</w:t>
      </w:r>
      <w:r w:rsidRPr="00351091">
        <w:rPr>
          <w:rFonts w:ascii="Arial" w:hAnsi="Arial" w:cs="Arial"/>
        </w:rPr>
        <w:t xml:space="preserve"> условий.</w:t>
      </w:r>
      <w:r>
        <w:rPr>
          <w:rFonts w:ascii="Arial" w:hAnsi="Arial" w:cs="Arial"/>
        </w:rPr>
        <w:br w:type="page"/>
      </w:r>
    </w:p>
    <w:p w:rsidR="00271FBA" w:rsidRDefault="003476BA" w:rsidP="00E614D1">
      <w:pPr>
        <w:pStyle w:val="afe"/>
        <w:keepNext/>
        <w:numPr>
          <w:ilvl w:val="0"/>
          <w:numId w:val="13"/>
        </w:numPr>
        <w:suppressAutoHyphens/>
        <w:spacing w:before="240" w:after="240"/>
        <w:ind w:right="425"/>
        <w:contextualSpacing w:val="0"/>
        <w:jc w:val="center"/>
        <w:rPr>
          <w:rFonts w:ascii="Arial" w:hAnsi="Arial" w:cs="Arial"/>
          <w:b/>
          <w:sz w:val="28"/>
          <w:szCs w:val="28"/>
        </w:rPr>
      </w:pPr>
      <w:r w:rsidRPr="003476BA">
        <w:rPr>
          <w:rFonts w:ascii="Arial" w:hAnsi="Arial" w:cs="Arial"/>
          <w:b/>
          <w:sz w:val="28"/>
          <w:szCs w:val="28"/>
        </w:rPr>
        <w:lastRenderedPageBreak/>
        <w:t>Схема планировочной организации земельного участка</w:t>
      </w:r>
      <w:r w:rsidR="00E614D1">
        <w:rPr>
          <w:rFonts w:ascii="Arial" w:hAnsi="Arial" w:cs="Arial"/>
          <w:b/>
          <w:sz w:val="28"/>
          <w:szCs w:val="28"/>
        </w:rPr>
        <w:t xml:space="preserve">. </w:t>
      </w:r>
      <w:r w:rsidR="00E614D1" w:rsidRPr="00E614D1">
        <w:rPr>
          <w:rFonts w:ascii="Arial" w:hAnsi="Arial" w:cs="Arial"/>
          <w:b/>
          <w:sz w:val="28"/>
          <w:szCs w:val="28"/>
        </w:rPr>
        <w:t>Конструктивные строительные решения</w:t>
      </w:r>
    </w:p>
    <w:p w:rsidR="00E614D1" w:rsidRPr="00E614D1" w:rsidRDefault="00E614D1" w:rsidP="00E614D1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3476BA">
        <w:rPr>
          <w:rFonts w:ascii="Arial" w:hAnsi="Arial" w:cs="Arial"/>
          <w:b/>
          <w:sz w:val="28"/>
          <w:szCs w:val="28"/>
        </w:rPr>
        <w:t>Схема планировочной организации земельного участка</w:t>
      </w:r>
    </w:p>
    <w:p w:rsidR="000B4748" w:rsidRDefault="00880020" w:rsidP="000B4748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Не требуется.</w:t>
      </w:r>
    </w:p>
    <w:p w:rsidR="00E614D1" w:rsidRDefault="00880020" w:rsidP="00332640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Оборудование устанавливается в </w:t>
      </w:r>
      <w:r w:rsidRPr="004A7750">
        <w:rPr>
          <w:rFonts w:ascii="Arial" w:hAnsi="Arial" w:cs="Arial"/>
        </w:rPr>
        <w:t xml:space="preserve">г. </w:t>
      </w:r>
      <w:r>
        <w:rPr>
          <w:rFonts w:ascii="Arial" w:hAnsi="Arial" w:cs="Arial"/>
        </w:rPr>
        <w:t>Ростове-на-Дону</w:t>
      </w:r>
      <w:r w:rsidRPr="004A7750">
        <w:rPr>
          <w:rFonts w:ascii="Arial" w:hAnsi="Arial" w:cs="Arial"/>
        </w:rPr>
        <w:t xml:space="preserve"> на территории ОАО «</w:t>
      </w:r>
      <w:proofErr w:type="gramStart"/>
      <w:r>
        <w:rPr>
          <w:rFonts w:ascii="Arial" w:hAnsi="Arial" w:cs="Arial"/>
        </w:rPr>
        <w:t>КЗ</w:t>
      </w:r>
      <w:proofErr w:type="gramEnd"/>
      <w:r>
        <w:rPr>
          <w:rFonts w:ascii="Arial" w:hAnsi="Arial" w:cs="Arial"/>
        </w:rPr>
        <w:t xml:space="preserve"> «РОСТСЕЛЬМАШ</w:t>
      </w:r>
      <w:r w:rsidRPr="004A7750">
        <w:rPr>
          <w:rFonts w:ascii="Arial" w:hAnsi="Arial" w:cs="Arial"/>
        </w:rPr>
        <w:t>»</w:t>
      </w:r>
      <w:r>
        <w:rPr>
          <w:rFonts w:ascii="Arial" w:hAnsi="Arial" w:cs="Arial"/>
        </w:rPr>
        <w:t xml:space="preserve"> в существующем здании</w:t>
      </w:r>
      <w:r w:rsidRPr="004A7750">
        <w:rPr>
          <w:rFonts w:ascii="Arial" w:hAnsi="Arial" w:cs="Arial"/>
        </w:rPr>
        <w:t>.</w:t>
      </w:r>
    </w:p>
    <w:p w:rsidR="00E614D1" w:rsidRDefault="00E614D1" w:rsidP="00332640">
      <w:pPr>
        <w:spacing w:line="360" w:lineRule="auto"/>
        <w:ind w:left="478" w:firstLine="540"/>
        <w:jc w:val="both"/>
        <w:rPr>
          <w:rFonts w:ascii="Arial" w:hAnsi="Arial" w:cs="Arial"/>
        </w:rPr>
      </w:pPr>
    </w:p>
    <w:p w:rsidR="00E614D1" w:rsidRPr="00E614D1" w:rsidRDefault="00E614D1" w:rsidP="00E614D1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E614D1">
        <w:rPr>
          <w:rFonts w:ascii="Arial" w:hAnsi="Arial" w:cs="Arial"/>
          <w:b/>
          <w:sz w:val="28"/>
          <w:szCs w:val="28"/>
        </w:rPr>
        <w:t>Конструктивные строительные решения</w:t>
      </w:r>
    </w:p>
    <w:p w:rsidR="003F7A6C" w:rsidRDefault="003F7A6C" w:rsidP="003F7A6C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См. чертежи</w:t>
      </w:r>
      <w:r w:rsidRPr="003F7A6C">
        <w:rPr>
          <w:rFonts w:ascii="Arial" w:hAnsi="Arial" w:cs="Arial"/>
        </w:rPr>
        <w:t xml:space="preserve"> В-400032-АС </w:t>
      </w:r>
    </w:p>
    <w:p w:rsidR="003F7A6C" w:rsidRPr="003F7A6C" w:rsidRDefault="003F7A6C" w:rsidP="003F7A6C">
      <w:pPr>
        <w:spacing w:line="360" w:lineRule="auto"/>
        <w:ind w:left="478" w:firstLine="540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Водоп</w:t>
      </w:r>
      <w:r w:rsidRPr="003F7A6C">
        <w:rPr>
          <w:rFonts w:ascii="Arial" w:hAnsi="Arial" w:cs="Arial"/>
        </w:rPr>
        <w:t>одогреватель</w:t>
      </w:r>
      <w:proofErr w:type="spellEnd"/>
      <w:r>
        <w:rPr>
          <w:rFonts w:ascii="Arial" w:hAnsi="Arial" w:cs="Arial"/>
        </w:rPr>
        <w:t xml:space="preserve"> ПСВ-200-7-15</w:t>
      </w:r>
      <w:r w:rsidRPr="003F7A6C">
        <w:rPr>
          <w:rFonts w:ascii="Arial" w:hAnsi="Arial" w:cs="Arial"/>
        </w:rPr>
        <w:t xml:space="preserve"> устанавливается в существующий проем м</w:t>
      </w:r>
      <w:r w:rsidRPr="003F7A6C">
        <w:rPr>
          <w:rFonts w:ascii="Arial" w:hAnsi="Arial" w:cs="Arial"/>
        </w:rPr>
        <w:t>о</w:t>
      </w:r>
      <w:r w:rsidRPr="003F7A6C">
        <w:rPr>
          <w:rFonts w:ascii="Arial" w:hAnsi="Arial" w:cs="Arial"/>
        </w:rPr>
        <w:t xml:space="preserve">нолитного </w:t>
      </w:r>
      <w:proofErr w:type="gramStart"/>
      <w:r w:rsidRPr="003F7A6C">
        <w:rPr>
          <w:rFonts w:ascii="Arial" w:hAnsi="Arial" w:cs="Arial"/>
        </w:rPr>
        <w:t>ж/б</w:t>
      </w:r>
      <w:proofErr w:type="gramEnd"/>
      <w:r w:rsidRPr="003F7A6C">
        <w:rPr>
          <w:rFonts w:ascii="Arial" w:hAnsi="Arial" w:cs="Arial"/>
        </w:rPr>
        <w:t xml:space="preserve"> перекрытия на </w:t>
      </w:r>
      <w:proofErr w:type="spellStart"/>
      <w:r w:rsidRPr="003F7A6C">
        <w:rPr>
          <w:rFonts w:ascii="Arial" w:hAnsi="Arial" w:cs="Arial"/>
        </w:rPr>
        <w:t>отм</w:t>
      </w:r>
      <w:proofErr w:type="spellEnd"/>
      <w:r w:rsidRPr="003F7A6C">
        <w:rPr>
          <w:rFonts w:ascii="Arial" w:hAnsi="Arial" w:cs="Arial"/>
        </w:rPr>
        <w:t>. 0,000. П</w:t>
      </w:r>
      <w:r w:rsidR="00F91315">
        <w:rPr>
          <w:rFonts w:ascii="Arial" w:hAnsi="Arial" w:cs="Arial"/>
        </w:rPr>
        <w:t>од перекрытием п</w:t>
      </w:r>
      <w:r w:rsidRPr="003F7A6C">
        <w:rPr>
          <w:rFonts w:ascii="Arial" w:hAnsi="Arial" w:cs="Arial"/>
        </w:rPr>
        <w:t xml:space="preserve">роем обрамлен </w:t>
      </w:r>
      <w:proofErr w:type="gramStart"/>
      <w:r w:rsidRPr="003F7A6C">
        <w:rPr>
          <w:rFonts w:ascii="Arial" w:hAnsi="Arial" w:cs="Arial"/>
        </w:rPr>
        <w:t>ж/б</w:t>
      </w:r>
      <w:proofErr w:type="gramEnd"/>
      <w:r w:rsidRPr="003F7A6C">
        <w:rPr>
          <w:rFonts w:ascii="Arial" w:hAnsi="Arial" w:cs="Arial"/>
        </w:rPr>
        <w:t xml:space="preserve"> ба</w:t>
      </w:r>
      <w:r w:rsidRPr="003F7A6C">
        <w:rPr>
          <w:rFonts w:ascii="Arial" w:hAnsi="Arial" w:cs="Arial"/>
        </w:rPr>
        <w:t>л</w:t>
      </w:r>
      <w:r w:rsidRPr="003F7A6C">
        <w:rPr>
          <w:rFonts w:ascii="Arial" w:hAnsi="Arial" w:cs="Arial"/>
        </w:rPr>
        <w:t>ками сечением 600х800(h)мм, которые опираются на существующие ж/б колонны с</w:t>
      </w:r>
      <w:r w:rsidRPr="003F7A6C">
        <w:rPr>
          <w:rFonts w:ascii="Arial" w:hAnsi="Arial" w:cs="Arial"/>
        </w:rPr>
        <w:t>е</w:t>
      </w:r>
      <w:r w:rsidRPr="003F7A6C">
        <w:rPr>
          <w:rFonts w:ascii="Arial" w:hAnsi="Arial" w:cs="Arial"/>
        </w:rPr>
        <w:t>чением 800х850мм. Под опорные площадки ПСВ-200 устанавливаются стальные</w:t>
      </w:r>
      <w:r w:rsidR="00C05AD6">
        <w:rPr>
          <w:rFonts w:ascii="Arial" w:hAnsi="Arial" w:cs="Arial"/>
        </w:rPr>
        <w:t xml:space="preserve"> опорные </w:t>
      </w:r>
      <w:r w:rsidRPr="003F7A6C">
        <w:rPr>
          <w:rFonts w:ascii="Arial" w:hAnsi="Arial" w:cs="Arial"/>
        </w:rPr>
        <w:t>пластины</w:t>
      </w:r>
      <w:r w:rsidR="00C05AD6">
        <w:rPr>
          <w:rFonts w:ascii="Arial" w:hAnsi="Arial" w:cs="Arial"/>
        </w:rPr>
        <w:t xml:space="preserve"> (ОП</w:t>
      </w:r>
      <w:proofErr w:type="gramStart"/>
      <w:r w:rsidR="00C05AD6">
        <w:rPr>
          <w:rFonts w:ascii="Arial" w:hAnsi="Arial" w:cs="Arial"/>
        </w:rPr>
        <w:t>9</w:t>
      </w:r>
      <w:proofErr w:type="gramEnd"/>
      <w:r w:rsidR="00C05AD6">
        <w:rPr>
          <w:rFonts w:ascii="Arial" w:hAnsi="Arial" w:cs="Arial"/>
        </w:rPr>
        <w:t>)</w:t>
      </w:r>
      <w:r w:rsidRPr="003F7A6C">
        <w:rPr>
          <w:rFonts w:ascii="Arial" w:hAnsi="Arial" w:cs="Arial"/>
        </w:rPr>
        <w:t xml:space="preserve"> 720х350х20, распределяющие нагрузку от </w:t>
      </w:r>
      <w:proofErr w:type="spellStart"/>
      <w:r w:rsidRPr="003F7A6C">
        <w:rPr>
          <w:rFonts w:ascii="Arial" w:hAnsi="Arial" w:cs="Arial"/>
        </w:rPr>
        <w:t>водоподогрев</w:t>
      </w:r>
      <w:r w:rsidRPr="003F7A6C">
        <w:rPr>
          <w:rFonts w:ascii="Arial" w:hAnsi="Arial" w:cs="Arial"/>
        </w:rPr>
        <w:t>а</w:t>
      </w:r>
      <w:r w:rsidRPr="003F7A6C">
        <w:rPr>
          <w:rFonts w:ascii="Arial" w:hAnsi="Arial" w:cs="Arial"/>
        </w:rPr>
        <w:t>теля</w:t>
      </w:r>
      <w:proofErr w:type="spellEnd"/>
      <w:r w:rsidRPr="003F7A6C">
        <w:rPr>
          <w:rFonts w:ascii="Arial" w:hAnsi="Arial" w:cs="Arial"/>
        </w:rPr>
        <w:t xml:space="preserve"> на ж/б балки.</w:t>
      </w:r>
    </w:p>
    <w:p w:rsidR="00E614D1" w:rsidRPr="00F91315" w:rsidRDefault="003F7A6C" w:rsidP="00332640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Опорные площадки </w:t>
      </w:r>
      <w:proofErr w:type="spellStart"/>
      <w:r w:rsidR="00C05AD6">
        <w:rPr>
          <w:rFonts w:ascii="Arial" w:hAnsi="Arial" w:cs="Arial"/>
        </w:rPr>
        <w:t>водоподогревателя</w:t>
      </w:r>
      <w:proofErr w:type="spellEnd"/>
      <w:r w:rsidR="00C05AD6">
        <w:rPr>
          <w:rFonts w:ascii="Arial" w:hAnsi="Arial" w:cs="Arial"/>
        </w:rPr>
        <w:t xml:space="preserve"> и опорные пластины ОП</w:t>
      </w:r>
      <w:proofErr w:type="gramStart"/>
      <w:r w:rsidR="00C05AD6">
        <w:rPr>
          <w:rFonts w:ascii="Arial" w:hAnsi="Arial" w:cs="Arial"/>
        </w:rPr>
        <w:t>9</w:t>
      </w:r>
      <w:proofErr w:type="gramEnd"/>
      <w:r w:rsidR="00C05AD6">
        <w:rPr>
          <w:rFonts w:ascii="Arial" w:hAnsi="Arial" w:cs="Arial"/>
        </w:rPr>
        <w:t xml:space="preserve"> крепятся к </w:t>
      </w:r>
      <w:r w:rsidR="00F91315">
        <w:rPr>
          <w:rFonts w:ascii="Arial" w:hAnsi="Arial" w:cs="Arial"/>
        </w:rPr>
        <w:t>п</w:t>
      </w:r>
      <w:r w:rsidR="00F91315">
        <w:rPr>
          <w:rFonts w:ascii="Arial" w:hAnsi="Arial" w:cs="Arial"/>
        </w:rPr>
        <w:t>е</w:t>
      </w:r>
      <w:r w:rsidR="00F91315">
        <w:rPr>
          <w:rFonts w:ascii="Arial" w:hAnsi="Arial" w:cs="Arial"/>
        </w:rPr>
        <w:t xml:space="preserve">рекрытию при помощи химических (клеевых) анкерных болтов фирмы </w:t>
      </w:r>
      <w:proofErr w:type="spellStart"/>
      <w:r w:rsidR="00F91315">
        <w:rPr>
          <w:rFonts w:ascii="Arial" w:hAnsi="Arial" w:cs="Arial"/>
          <w:lang w:val="en-US"/>
        </w:rPr>
        <w:t>Hilti</w:t>
      </w:r>
      <w:proofErr w:type="spellEnd"/>
      <w:r w:rsidR="00F91315">
        <w:rPr>
          <w:rFonts w:ascii="Arial" w:hAnsi="Arial" w:cs="Arial"/>
        </w:rPr>
        <w:t>.</w:t>
      </w:r>
    </w:p>
    <w:p w:rsidR="003F7A6C" w:rsidRDefault="00E97BCA" w:rsidP="00332640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Опоры под трубопроводы в зависимости от нагрузки изготавливаются из шве</w:t>
      </w:r>
      <w:r>
        <w:rPr>
          <w:rFonts w:ascii="Arial" w:hAnsi="Arial" w:cs="Arial"/>
        </w:rPr>
        <w:t>л</w:t>
      </w:r>
      <w:r>
        <w:rPr>
          <w:rFonts w:ascii="Arial" w:hAnsi="Arial" w:cs="Arial"/>
        </w:rPr>
        <w:t>лера 12У</w:t>
      </w:r>
      <w:r w:rsidR="00407E84">
        <w:rPr>
          <w:rFonts w:ascii="Arial" w:hAnsi="Arial" w:cs="Arial"/>
        </w:rPr>
        <w:t xml:space="preserve"> ГОСТ 8240-97</w:t>
      </w:r>
      <w:r w:rsidR="005155E6">
        <w:rPr>
          <w:rFonts w:ascii="Arial" w:hAnsi="Arial" w:cs="Arial"/>
        </w:rPr>
        <w:t xml:space="preserve"> из стали С245</w:t>
      </w:r>
      <w:r w:rsidR="00407E84">
        <w:rPr>
          <w:rFonts w:ascii="Arial" w:hAnsi="Arial" w:cs="Arial"/>
        </w:rPr>
        <w:t xml:space="preserve"> (ОП</w:t>
      </w:r>
      <w:proofErr w:type="gramStart"/>
      <w:r w:rsidR="00407E84">
        <w:rPr>
          <w:rFonts w:ascii="Arial" w:hAnsi="Arial" w:cs="Arial"/>
        </w:rPr>
        <w:t>1</w:t>
      </w:r>
      <w:proofErr w:type="gramEnd"/>
      <w:r w:rsidR="00407E84">
        <w:rPr>
          <w:rFonts w:ascii="Arial" w:hAnsi="Arial" w:cs="Arial"/>
        </w:rPr>
        <w:t xml:space="preserve">, ОП2) и замкнутого профиля 60х60х4 </w:t>
      </w:r>
      <w:r w:rsidR="00407E84" w:rsidRPr="00407E84">
        <w:rPr>
          <w:rFonts w:ascii="Arial" w:hAnsi="Arial" w:cs="Arial"/>
        </w:rPr>
        <w:t>ГОСТ 30245-2012</w:t>
      </w:r>
      <w:r w:rsidR="005155E6">
        <w:rPr>
          <w:rFonts w:ascii="Arial" w:hAnsi="Arial" w:cs="Arial"/>
        </w:rPr>
        <w:t xml:space="preserve"> из стали С235</w:t>
      </w:r>
      <w:r w:rsidR="00407E84">
        <w:rPr>
          <w:rFonts w:ascii="Arial" w:hAnsi="Arial" w:cs="Arial"/>
        </w:rPr>
        <w:t>.</w:t>
      </w:r>
    </w:p>
    <w:p w:rsidR="003F7A6C" w:rsidRDefault="003F7A6C" w:rsidP="00332640">
      <w:pPr>
        <w:spacing w:line="360" w:lineRule="auto"/>
        <w:ind w:left="478" w:firstLine="540"/>
        <w:jc w:val="both"/>
        <w:rPr>
          <w:rFonts w:ascii="Arial" w:hAnsi="Arial" w:cs="Arial"/>
        </w:rPr>
      </w:pPr>
    </w:p>
    <w:p w:rsidR="003476BA" w:rsidRDefault="003476BA" w:rsidP="00332640">
      <w:pPr>
        <w:spacing w:line="360" w:lineRule="auto"/>
        <w:ind w:left="478" w:firstLine="540"/>
        <w:jc w:val="both"/>
        <w:rPr>
          <w:rFonts w:ascii="Arial" w:eastAsia="Calibri" w:hAnsi="Arial" w:cs="Arial"/>
          <w:b/>
          <w:sz w:val="28"/>
          <w:szCs w:val="28"/>
          <w:lang w:eastAsia="en-US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271FBA" w:rsidRDefault="00E645A6" w:rsidP="00933258">
      <w:pPr>
        <w:pStyle w:val="afe"/>
        <w:keepNext/>
        <w:numPr>
          <w:ilvl w:val="0"/>
          <w:numId w:val="13"/>
        </w:numPr>
        <w:suppressAutoHyphens/>
        <w:spacing w:before="240" w:after="240"/>
        <w:ind w:left="431" w:right="425" w:firstLine="561"/>
        <w:contextualSpacing w:val="0"/>
        <w:jc w:val="center"/>
        <w:rPr>
          <w:rFonts w:ascii="Arial" w:hAnsi="Arial" w:cs="Arial"/>
          <w:b/>
          <w:sz w:val="28"/>
          <w:szCs w:val="28"/>
        </w:rPr>
      </w:pPr>
      <w:r w:rsidRPr="00E645A6">
        <w:rPr>
          <w:rFonts w:ascii="Arial" w:hAnsi="Arial" w:cs="Arial"/>
          <w:b/>
          <w:sz w:val="28"/>
          <w:szCs w:val="28"/>
        </w:rPr>
        <w:lastRenderedPageBreak/>
        <w:t>Сведения об инженерном оборудовании, о сетях инженерно-технического обеспечения, перечень инженерно-технических мероприятий, содержание технологических решений</w:t>
      </w:r>
    </w:p>
    <w:p w:rsidR="00E645A6" w:rsidRPr="00644DDC" w:rsidRDefault="00E645A6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E645A6">
        <w:rPr>
          <w:rFonts w:ascii="Arial" w:hAnsi="Arial" w:cs="Arial"/>
          <w:b/>
          <w:sz w:val="28"/>
          <w:szCs w:val="28"/>
        </w:rPr>
        <w:t>Система электроснабжения</w:t>
      </w:r>
      <w:r w:rsidR="00E556ED">
        <w:rPr>
          <w:rFonts w:ascii="Arial" w:hAnsi="Arial" w:cs="Arial"/>
          <w:b/>
          <w:sz w:val="28"/>
          <w:szCs w:val="28"/>
        </w:rPr>
        <w:t xml:space="preserve"> и автоматизация технологического процесса</w:t>
      </w:r>
    </w:p>
    <w:p w:rsidR="008876BD" w:rsidRPr="008876BD" w:rsidRDefault="008876BD" w:rsidP="008876BD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8876BD">
        <w:rPr>
          <w:rFonts w:ascii="Arial" w:hAnsi="Arial" w:cs="Arial"/>
        </w:rPr>
        <w:t>Технически</w:t>
      </w:r>
      <w:r>
        <w:rPr>
          <w:rFonts w:ascii="Arial" w:hAnsi="Arial" w:cs="Arial"/>
        </w:rPr>
        <w:t>е</w:t>
      </w:r>
      <w:r w:rsidRPr="008876BD">
        <w:rPr>
          <w:rFonts w:ascii="Arial" w:hAnsi="Arial" w:cs="Arial"/>
        </w:rPr>
        <w:t xml:space="preserve"> условия на присоединение проектируемого ПСВ-200 ст. №3 к де</w:t>
      </w:r>
      <w:r w:rsidRPr="008876BD">
        <w:rPr>
          <w:rFonts w:ascii="Arial" w:hAnsi="Arial" w:cs="Arial"/>
        </w:rPr>
        <w:t>й</w:t>
      </w:r>
      <w:r w:rsidRPr="008876BD">
        <w:rPr>
          <w:rFonts w:ascii="Arial" w:hAnsi="Arial" w:cs="Arial"/>
        </w:rPr>
        <w:t>ствующим сетям ТЭЦ ООО «</w:t>
      </w:r>
      <w:proofErr w:type="spellStart"/>
      <w:r w:rsidRPr="008876BD">
        <w:rPr>
          <w:rFonts w:ascii="Arial" w:hAnsi="Arial" w:cs="Arial"/>
        </w:rPr>
        <w:t>Ростсельмашэнерго</w:t>
      </w:r>
      <w:proofErr w:type="spellEnd"/>
      <w:r w:rsidRPr="008876BD">
        <w:rPr>
          <w:rFonts w:ascii="Arial" w:hAnsi="Arial" w:cs="Arial"/>
        </w:rPr>
        <w:t xml:space="preserve">», </w:t>
      </w:r>
      <w:r w:rsidR="00B54071" w:rsidRPr="008876BD">
        <w:rPr>
          <w:rFonts w:ascii="Arial" w:hAnsi="Arial" w:cs="Arial"/>
        </w:rPr>
        <w:t>выданны</w:t>
      </w:r>
      <w:r w:rsidR="00B54071">
        <w:rPr>
          <w:rFonts w:ascii="Arial" w:hAnsi="Arial" w:cs="Arial"/>
        </w:rPr>
        <w:t>е</w:t>
      </w:r>
      <w:r w:rsidRPr="008876BD">
        <w:rPr>
          <w:rFonts w:ascii="Arial" w:hAnsi="Arial" w:cs="Arial"/>
        </w:rPr>
        <w:t xml:space="preserve"> ООО «</w:t>
      </w:r>
      <w:proofErr w:type="spellStart"/>
      <w:r w:rsidRPr="008876BD">
        <w:rPr>
          <w:rFonts w:ascii="Arial" w:hAnsi="Arial" w:cs="Arial"/>
        </w:rPr>
        <w:t>Ростсельма</w:t>
      </w:r>
      <w:r w:rsidRPr="008876BD">
        <w:rPr>
          <w:rFonts w:ascii="Arial" w:hAnsi="Arial" w:cs="Arial"/>
        </w:rPr>
        <w:t>ш</w:t>
      </w:r>
      <w:r w:rsidRPr="008876BD">
        <w:rPr>
          <w:rFonts w:ascii="Arial" w:hAnsi="Arial" w:cs="Arial"/>
        </w:rPr>
        <w:t>энерго</w:t>
      </w:r>
      <w:proofErr w:type="spellEnd"/>
      <w:r w:rsidRPr="008876BD">
        <w:rPr>
          <w:rFonts w:ascii="Arial" w:hAnsi="Arial" w:cs="Arial"/>
        </w:rPr>
        <w:t>» 27.07.2015 г.</w:t>
      </w:r>
    </w:p>
    <w:p w:rsidR="008876BD" w:rsidRDefault="008876BD" w:rsidP="00042640">
      <w:pPr>
        <w:spacing w:line="360" w:lineRule="auto"/>
        <w:ind w:left="478" w:firstLine="540"/>
        <w:jc w:val="both"/>
        <w:rPr>
          <w:rFonts w:ascii="Arial" w:hAnsi="Arial" w:cs="Arial"/>
        </w:rPr>
      </w:pPr>
    </w:p>
    <w:p w:rsidR="002864E5" w:rsidRDefault="00042640" w:rsidP="00042640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Система внешнего электроснабжения существующая.</w:t>
      </w:r>
    </w:p>
    <w:p w:rsidR="00F86CFC" w:rsidRPr="00F86CFC" w:rsidRDefault="00F86CFC" w:rsidP="00F86CF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F86CFC">
        <w:rPr>
          <w:rFonts w:ascii="Arial" w:hAnsi="Arial" w:cs="Arial"/>
        </w:rPr>
        <w:t>Данным проектом предусмотрено:</w:t>
      </w:r>
    </w:p>
    <w:p w:rsidR="00677AB7" w:rsidRDefault="00677AB7" w:rsidP="00DB2991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>п</w:t>
      </w:r>
      <w:r w:rsidR="00F86CFC" w:rsidRPr="00EA74AB">
        <w:rPr>
          <w:rFonts w:ascii="Arial" w:hAnsi="Arial" w:cs="Arial"/>
        </w:rPr>
        <w:t>одключение</w:t>
      </w:r>
      <w:r>
        <w:rPr>
          <w:rFonts w:ascii="Arial" w:hAnsi="Arial" w:cs="Arial"/>
        </w:rPr>
        <w:t xml:space="preserve"> </w:t>
      </w:r>
      <w:r w:rsidRPr="00677AB7">
        <w:rPr>
          <w:rFonts w:ascii="Arial" w:hAnsi="Arial" w:cs="Arial"/>
        </w:rPr>
        <w:t>для клапана</w:t>
      </w:r>
      <w:r w:rsidR="00B54071">
        <w:rPr>
          <w:rFonts w:ascii="Arial" w:hAnsi="Arial" w:cs="Arial"/>
        </w:rPr>
        <w:t>,</w:t>
      </w:r>
      <w:r w:rsidRPr="00677AB7">
        <w:rPr>
          <w:rFonts w:ascii="Arial" w:hAnsi="Arial" w:cs="Arial"/>
        </w:rPr>
        <w:t xml:space="preserve"> регулирующего</w:t>
      </w:r>
      <w:r>
        <w:rPr>
          <w:rFonts w:ascii="Arial" w:hAnsi="Arial" w:cs="Arial"/>
        </w:rPr>
        <w:t xml:space="preserve"> уровень конденсата в </w:t>
      </w:r>
      <w:proofErr w:type="spellStart"/>
      <w:r>
        <w:rPr>
          <w:rFonts w:ascii="Arial" w:hAnsi="Arial" w:cs="Arial"/>
        </w:rPr>
        <w:t>водоп</w:t>
      </w:r>
      <w:r>
        <w:rPr>
          <w:rFonts w:ascii="Arial" w:hAnsi="Arial" w:cs="Arial"/>
        </w:rPr>
        <w:t>о</w:t>
      </w:r>
      <w:r>
        <w:rPr>
          <w:rFonts w:ascii="Arial" w:hAnsi="Arial" w:cs="Arial"/>
        </w:rPr>
        <w:t>догревателе</w:t>
      </w:r>
      <w:proofErr w:type="spellEnd"/>
      <w:r>
        <w:rPr>
          <w:rFonts w:ascii="Arial" w:hAnsi="Arial" w:cs="Arial"/>
        </w:rPr>
        <w:t xml:space="preserve"> ПСВ-200</w:t>
      </w:r>
      <w:r w:rsidR="00B54071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исполнительного механизма типа</w:t>
      </w:r>
      <w:r w:rsidRPr="00677AB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МЭО. Электр</w:t>
      </w:r>
      <w:r>
        <w:rPr>
          <w:rFonts w:ascii="Arial" w:hAnsi="Arial" w:cs="Arial"/>
        </w:rPr>
        <w:t>о</w:t>
      </w:r>
      <w:r>
        <w:rPr>
          <w:rFonts w:ascii="Arial" w:hAnsi="Arial" w:cs="Arial"/>
        </w:rPr>
        <w:t xml:space="preserve">снабжение МЭО осуществляется от вновь устанавливаемого </w:t>
      </w:r>
      <w:r w:rsidR="00DB2991">
        <w:rPr>
          <w:rFonts w:ascii="Arial" w:hAnsi="Arial" w:cs="Arial"/>
        </w:rPr>
        <w:t>в существ</w:t>
      </w:r>
      <w:r w:rsidR="00DB2991">
        <w:rPr>
          <w:rFonts w:ascii="Arial" w:hAnsi="Arial" w:cs="Arial"/>
        </w:rPr>
        <w:t>у</w:t>
      </w:r>
      <w:r w:rsidR="00DB2991">
        <w:rPr>
          <w:rFonts w:ascii="Arial" w:hAnsi="Arial" w:cs="Arial"/>
        </w:rPr>
        <w:t xml:space="preserve">ющем щите </w:t>
      </w:r>
      <w:proofErr w:type="spellStart"/>
      <w:r w:rsidR="00DB2991">
        <w:rPr>
          <w:rFonts w:ascii="Arial" w:hAnsi="Arial" w:cs="Arial"/>
        </w:rPr>
        <w:t>КИПиА</w:t>
      </w:r>
      <w:proofErr w:type="spellEnd"/>
      <w:r w:rsidR="00DB2991">
        <w:rPr>
          <w:rFonts w:ascii="Arial" w:hAnsi="Arial" w:cs="Arial"/>
        </w:rPr>
        <w:t xml:space="preserve"> п</w:t>
      </w:r>
      <w:r w:rsidR="00DB2991" w:rsidRPr="00DB2991">
        <w:rPr>
          <w:rFonts w:ascii="Arial" w:hAnsi="Arial" w:cs="Arial"/>
        </w:rPr>
        <w:t>ускател</w:t>
      </w:r>
      <w:r w:rsidR="00DB2991">
        <w:rPr>
          <w:rFonts w:ascii="Arial" w:hAnsi="Arial" w:cs="Arial"/>
        </w:rPr>
        <w:t>я</w:t>
      </w:r>
      <w:r w:rsidR="00DB2991" w:rsidRPr="00DB2991">
        <w:rPr>
          <w:rFonts w:ascii="Arial" w:hAnsi="Arial" w:cs="Arial"/>
        </w:rPr>
        <w:t xml:space="preserve"> бесконтактн</w:t>
      </w:r>
      <w:r w:rsidR="00DB2991">
        <w:rPr>
          <w:rFonts w:ascii="Arial" w:hAnsi="Arial" w:cs="Arial"/>
        </w:rPr>
        <w:t>ого</w:t>
      </w:r>
      <w:r w:rsidR="00DB2991" w:rsidRPr="00DB2991">
        <w:rPr>
          <w:rFonts w:ascii="Arial" w:hAnsi="Arial" w:cs="Arial"/>
        </w:rPr>
        <w:t xml:space="preserve"> реверсивн</w:t>
      </w:r>
      <w:r w:rsidR="00DB2991">
        <w:rPr>
          <w:rFonts w:ascii="Arial" w:hAnsi="Arial" w:cs="Arial"/>
        </w:rPr>
        <w:t>ого</w:t>
      </w:r>
      <w:r w:rsidR="00DB2991" w:rsidRPr="00DB2991">
        <w:rPr>
          <w:rFonts w:ascii="Arial" w:hAnsi="Arial" w:cs="Arial"/>
        </w:rPr>
        <w:t xml:space="preserve"> ПБР-2М</w:t>
      </w:r>
      <w:r w:rsidR="00DB2991">
        <w:rPr>
          <w:rFonts w:ascii="Arial" w:hAnsi="Arial" w:cs="Arial"/>
        </w:rPr>
        <w:t>;</w:t>
      </w:r>
    </w:p>
    <w:p w:rsidR="00DB2991" w:rsidRDefault="00DB2991" w:rsidP="00DB2991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>вывод параметров температуры на выходе сетевой воды</w:t>
      </w:r>
      <w:r w:rsidR="0031153A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температуры конденсата на существующий прибор типа </w:t>
      </w:r>
      <w:r w:rsidR="00BA5FB5">
        <w:rPr>
          <w:rFonts w:ascii="Arial" w:hAnsi="Arial" w:cs="Arial"/>
        </w:rPr>
        <w:t>УКТ-38</w:t>
      </w:r>
      <w:r>
        <w:rPr>
          <w:rFonts w:ascii="Arial" w:hAnsi="Arial" w:cs="Arial"/>
        </w:rPr>
        <w:t>.</w:t>
      </w:r>
    </w:p>
    <w:p w:rsidR="00323766" w:rsidRDefault="00E556ED" w:rsidP="00354B35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Управление клапаном сброса конденсата выполняется</w:t>
      </w:r>
      <w:r w:rsidR="00323766">
        <w:rPr>
          <w:rFonts w:ascii="Arial" w:hAnsi="Arial" w:cs="Arial"/>
        </w:rPr>
        <w:t xml:space="preserve"> по цепочке:</w:t>
      </w:r>
    </w:p>
    <w:p w:rsidR="00323766" w:rsidRDefault="00323766" w:rsidP="00323766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>измерение уровня конденсата в ПСВ-200 –</w:t>
      </w:r>
      <w:r w:rsidR="00134A09" w:rsidRPr="00134A09">
        <w:rPr>
          <w:rFonts w:ascii="Arial" w:hAnsi="Arial" w:cs="Arial"/>
        </w:rPr>
        <w:t xml:space="preserve"> </w:t>
      </w:r>
      <w:r w:rsidR="00134A09">
        <w:rPr>
          <w:rFonts w:ascii="Arial" w:hAnsi="Arial" w:cs="Arial"/>
        </w:rPr>
        <w:t>дифференциальный манометр типа «</w:t>
      </w:r>
      <w:proofErr w:type="spellStart"/>
      <w:r w:rsidR="00134A09">
        <w:rPr>
          <w:rFonts w:ascii="Arial" w:hAnsi="Arial" w:cs="Arial"/>
        </w:rPr>
        <w:t>Метран</w:t>
      </w:r>
      <w:proofErr w:type="spellEnd"/>
      <w:r w:rsidR="00134A09">
        <w:rPr>
          <w:rFonts w:ascii="Arial" w:hAnsi="Arial" w:cs="Arial"/>
        </w:rPr>
        <w:t xml:space="preserve"> 1</w:t>
      </w:r>
      <w:r w:rsidR="00A308FF">
        <w:rPr>
          <w:rFonts w:ascii="Arial" w:hAnsi="Arial" w:cs="Arial"/>
        </w:rPr>
        <w:t>50</w:t>
      </w:r>
      <w:r w:rsidR="00A308FF">
        <w:rPr>
          <w:rFonts w:ascii="Arial" w:hAnsi="Arial" w:cs="Arial"/>
          <w:lang w:val="en-US"/>
        </w:rPr>
        <w:t>CD</w:t>
      </w:r>
      <w:r w:rsidR="00134A09">
        <w:rPr>
          <w:rFonts w:ascii="Arial" w:hAnsi="Arial" w:cs="Arial"/>
        </w:rPr>
        <w:t>», сигнал 4-20 мА;</w:t>
      </w:r>
    </w:p>
    <w:p w:rsidR="00E556ED" w:rsidRDefault="00323766" w:rsidP="00323766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включение</w:t>
      </w:r>
      <w:r w:rsidR="00E25C1E">
        <w:rPr>
          <w:rFonts w:ascii="Arial" w:hAnsi="Arial" w:cs="Arial"/>
        </w:rPr>
        <w:t xml:space="preserve"> на открытие и закрытие</w:t>
      </w:r>
      <w:r>
        <w:rPr>
          <w:rFonts w:ascii="Arial" w:hAnsi="Arial" w:cs="Arial"/>
        </w:rPr>
        <w:t xml:space="preserve"> пускателя </w:t>
      </w:r>
      <w:r w:rsidR="00E25C1E">
        <w:rPr>
          <w:rFonts w:ascii="Arial" w:hAnsi="Arial" w:cs="Arial"/>
        </w:rPr>
        <w:t>исполнительного механизма типа МЭО</w:t>
      </w:r>
      <w:r w:rsidR="0031153A">
        <w:rPr>
          <w:rFonts w:ascii="Arial" w:hAnsi="Arial" w:cs="Arial"/>
        </w:rPr>
        <w:t xml:space="preserve"> производится по заданным </w:t>
      </w:r>
      <w:proofErr w:type="spellStart"/>
      <w:r w:rsidR="0031153A">
        <w:rPr>
          <w:rFonts w:ascii="Arial" w:hAnsi="Arial" w:cs="Arial"/>
        </w:rPr>
        <w:t>уставкам</w:t>
      </w:r>
      <w:proofErr w:type="spellEnd"/>
      <w:r w:rsidR="0031153A">
        <w:rPr>
          <w:rFonts w:ascii="Arial" w:hAnsi="Arial" w:cs="Arial"/>
        </w:rPr>
        <w:t xml:space="preserve"> верхнего и нижнего уровн</w:t>
      </w:r>
      <w:r w:rsidR="00FA0707">
        <w:rPr>
          <w:rFonts w:ascii="Arial" w:hAnsi="Arial" w:cs="Arial"/>
        </w:rPr>
        <w:t>я конденсата в ПСВ-200</w:t>
      </w:r>
      <w:r w:rsidR="00E25C1E">
        <w:rPr>
          <w:rFonts w:ascii="Arial" w:hAnsi="Arial" w:cs="Arial"/>
        </w:rPr>
        <w:t xml:space="preserve"> - </w:t>
      </w:r>
      <w:r w:rsidR="00E556E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р</w:t>
      </w:r>
      <w:r w:rsidRPr="00323766">
        <w:rPr>
          <w:rFonts w:ascii="Arial" w:hAnsi="Arial" w:cs="Arial"/>
        </w:rPr>
        <w:t>егулятор микропроцессорн</w:t>
      </w:r>
      <w:r w:rsidR="00E25C1E">
        <w:rPr>
          <w:rFonts w:ascii="Arial" w:hAnsi="Arial" w:cs="Arial"/>
        </w:rPr>
        <w:t>ый</w:t>
      </w:r>
      <w:r w:rsidR="0031153A">
        <w:rPr>
          <w:rFonts w:ascii="Arial" w:hAnsi="Arial" w:cs="Arial"/>
        </w:rPr>
        <w:t xml:space="preserve"> тапа</w:t>
      </w:r>
      <w:r w:rsidRPr="00323766">
        <w:rPr>
          <w:rFonts w:ascii="Arial" w:hAnsi="Arial" w:cs="Arial"/>
        </w:rPr>
        <w:t xml:space="preserve"> </w:t>
      </w:r>
      <w:r w:rsidR="0031153A">
        <w:rPr>
          <w:rFonts w:ascii="Arial" w:hAnsi="Arial" w:cs="Arial"/>
        </w:rPr>
        <w:t>«</w:t>
      </w:r>
      <w:r w:rsidRPr="00323766">
        <w:rPr>
          <w:rFonts w:ascii="Arial" w:hAnsi="Arial" w:cs="Arial"/>
        </w:rPr>
        <w:t>МИНИТЕРМ 400</w:t>
      </w:r>
      <w:r w:rsidR="0031153A">
        <w:rPr>
          <w:rFonts w:ascii="Arial" w:hAnsi="Arial" w:cs="Arial"/>
        </w:rPr>
        <w:t>».</w:t>
      </w:r>
      <w:proofErr w:type="gramEnd"/>
    </w:p>
    <w:p w:rsidR="00134A09" w:rsidRDefault="00134A09" w:rsidP="00354B35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Также с дифференциального манометра </w:t>
      </w:r>
      <w:r w:rsidR="0031153A">
        <w:rPr>
          <w:rFonts w:ascii="Arial" w:hAnsi="Arial" w:cs="Arial"/>
        </w:rPr>
        <w:t>«</w:t>
      </w:r>
      <w:proofErr w:type="spellStart"/>
      <w:r>
        <w:rPr>
          <w:rFonts w:ascii="Arial" w:hAnsi="Arial" w:cs="Arial"/>
        </w:rPr>
        <w:t>Метран</w:t>
      </w:r>
      <w:proofErr w:type="spellEnd"/>
      <w:r>
        <w:rPr>
          <w:rFonts w:ascii="Arial" w:hAnsi="Arial" w:cs="Arial"/>
        </w:rPr>
        <w:t xml:space="preserve"> 10</w:t>
      </w:r>
      <w:r w:rsidR="00A308FF" w:rsidRPr="00A308FF">
        <w:rPr>
          <w:rFonts w:ascii="Arial" w:hAnsi="Arial" w:cs="Arial"/>
        </w:rPr>
        <w:t>50</w:t>
      </w:r>
      <w:r w:rsidR="00A308FF">
        <w:rPr>
          <w:rFonts w:ascii="Arial" w:hAnsi="Arial" w:cs="Arial"/>
          <w:lang w:val="en-US"/>
        </w:rPr>
        <w:t>CD</w:t>
      </w:r>
      <w:r w:rsidR="0031153A">
        <w:rPr>
          <w:rFonts w:ascii="Arial" w:hAnsi="Arial" w:cs="Arial"/>
        </w:rPr>
        <w:t>»</w:t>
      </w:r>
      <w:r>
        <w:rPr>
          <w:rFonts w:ascii="Arial" w:hAnsi="Arial" w:cs="Arial"/>
        </w:rPr>
        <w:t xml:space="preserve"> сигнал поступает на </w:t>
      </w:r>
      <w:r w:rsidRPr="00134A09">
        <w:rPr>
          <w:rFonts w:ascii="Arial" w:hAnsi="Arial" w:cs="Arial"/>
        </w:rPr>
        <w:t>измеритель регулятор</w:t>
      </w:r>
      <w:r>
        <w:rPr>
          <w:rFonts w:ascii="Arial" w:hAnsi="Arial" w:cs="Arial"/>
        </w:rPr>
        <w:t xml:space="preserve"> 2ТРМ1, который выдает </w:t>
      </w:r>
      <w:r w:rsidR="0031153A">
        <w:rPr>
          <w:rFonts w:ascii="Arial" w:hAnsi="Arial" w:cs="Arial"/>
        </w:rPr>
        <w:t>информацию в существующую сист</w:t>
      </w:r>
      <w:r w:rsidR="0031153A">
        <w:rPr>
          <w:rFonts w:ascii="Arial" w:hAnsi="Arial" w:cs="Arial"/>
        </w:rPr>
        <w:t>е</w:t>
      </w:r>
      <w:r w:rsidR="0031153A">
        <w:rPr>
          <w:rFonts w:ascii="Arial" w:hAnsi="Arial" w:cs="Arial"/>
        </w:rPr>
        <w:t>му сигнализации и визуализации.</w:t>
      </w:r>
    </w:p>
    <w:p w:rsidR="00354B35" w:rsidRDefault="00354B35" w:rsidP="00354B35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Для защиты от поражения электрическим током </w:t>
      </w:r>
      <w:r w:rsidR="00E14D9B">
        <w:rPr>
          <w:rFonts w:ascii="Arial" w:hAnsi="Arial" w:cs="Arial"/>
        </w:rPr>
        <w:t>исполнительный механизм типа</w:t>
      </w:r>
      <w:r w:rsidR="00E14D9B" w:rsidRPr="00677AB7">
        <w:rPr>
          <w:rFonts w:ascii="Arial" w:hAnsi="Arial" w:cs="Arial"/>
        </w:rPr>
        <w:t xml:space="preserve"> </w:t>
      </w:r>
      <w:r w:rsidR="00E14D9B">
        <w:rPr>
          <w:rFonts w:ascii="Arial" w:hAnsi="Arial" w:cs="Arial"/>
        </w:rPr>
        <w:t xml:space="preserve">МЭО подлежит </w:t>
      </w:r>
      <w:r w:rsidR="00E575CD" w:rsidRPr="00E575CD">
        <w:rPr>
          <w:rFonts w:ascii="Arial" w:hAnsi="Arial" w:cs="Arial"/>
        </w:rPr>
        <w:t>присоединен</w:t>
      </w:r>
      <w:r w:rsidR="00E575CD">
        <w:rPr>
          <w:rFonts w:ascii="Arial" w:hAnsi="Arial" w:cs="Arial"/>
        </w:rPr>
        <w:t>ию</w:t>
      </w:r>
      <w:r w:rsidR="00E575CD" w:rsidRPr="00E575CD">
        <w:rPr>
          <w:rFonts w:ascii="Arial" w:hAnsi="Arial" w:cs="Arial"/>
        </w:rPr>
        <w:t xml:space="preserve"> к нулевому защитному проводнику</w:t>
      </w:r>
      <w:r>
        <w:rPr>
          <w:rFonts w:ascii="Arial" w:hAnsi="Arial" w:cs="Arial"/>
        </w:rPr>
        <w:t>.</w:t>
      </w:r>
    </w:p>
    <w:p w:rsidR="00D451D5" w:rsidRDefault="00D451D5" w:rsidP="00354B35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Схемы подключения приборов представлены на чертежах В-400032-АТМ.</w:t>
      </w:r>
    </w:p>
    <w:p w:rsidR="00941AE3" w:rsidRPr="00644DDC" w:rsidRDefault="00941AE3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E645A6">
        <w:rPr>
          <w:rFonts w:ascii="Arial" w:hAnsi="Arial" w:cs="Arial"/>
          <w:b/>
          <w:sz w:val="28"/>
          <w:szCs w:val="28"/>
        </w:rPr>
        <w:t xml:space="preserve">Система </w:t>
      </w:r>
      <w:r>
        <w:rPr>
          <w:rFonts w:ascii="Arial" w:hAnsi="Arial" w:cs="Arial"/>
          <w:b/>
          <w:sz w:val="28"/>
          <w:szCs w:val="28"/>
        </w:rPr>
        <w:t>водо</w:t>
      </w:r>
      <w:r w:rsidRPr="00E645A6">
        <w:rPr>
          <w:rFonts w:ascii="Arial" w:hAnsi="Arial" w:cs="Arial"/>
          <w:b/>
          <w:sz w:val="28"/>
          <w:szCs w:val="28"/>
        </w:rPr>
        <w:t>снабжения</w:t>
      </w:r>
    </w:p>
    <w:p w:rsidR="002A6158" w:rsidRDefault="002A6158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Не требуется.</w:t>
      </w:r>
    </w:p>
    <w:p w:rsidR="00E22063" w:rsidRPr="00644DDC" w:rsidRDefault="00E22063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E645A6">
        <w:rPr>
          <w:rFonts w:ascii="Arial" w:hAnsi="Arial" w:cs="Arial"/>
          <w:b/>
          <w:sz w:val="28"/>
          <w:szCs w:val="28"/>
        </w:rPr>
        <w:lastRenderedPageBreak/>
        <w:t xml:space="preserve">Система </w:t>
      </w:r>
      <w:r>
        <w:rPr>
          <w:rFonts w:ascii="Arial" w:hAnsi="Arial" w:cs="Arial"/>
          <w:b/>
          <w:sz w:val="28"/>
          <w:szCs w:val="28"/>
        </w:rPr>
        <w:t>водоотведения</w:t>
      </w:r>
    </w:p>
    <w:p w:rsidR="00F15CFA" w:rsidRPr="00F15CFA" w:rsidRDefault="00F15CFA" w:rsidP="00F15CFA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F15CFA">
        <w:rPr>
          <w:rFonts w:ascii="Arial" w:hAnsi="Arial" w:cs="Arial"/>
        </w:rPr>
        <w:t>Не требуется.</w:t>
      </w:r>
    </w:p>
    <w:p w:rsidR="00E70E89" w:rsidRPr="00644DDC" w:rsidRDefault="00E70E89" w:rsidP="00933258">
      <w:pPr>
        <w:pStyle w:val="afe"/>
        <w:keepNext/>
        <w:numPr>
          <w:ilvl w:val="1"/>
          <w:numId w:val="13"/>
        </w:numPr>
        <w:suppressAutoHyphens/>
        <w:spacing w:before="240" w:after="240"/>
        <w:ind w:left="578" w:right="425" w:firstLine="420"/>
        <w:contextualSpacing w:val="0"/>
        <w:rPr>
          <w:rFonts w:ascii="Arial" w:hAnsi="Arial" w:cs="Arial"/>
          <w:b/>
          <w:sz w:val="28"/>
          <w:szCs w:val="28"/>
        </w:rPr>
      </w:pPr>
      <w:r w:rsidRPr="00E70E89">
        <w:rPr>
          <w:rFonts w:ascii="Arial" w:hAnsi="Arial" w:cs="Arial"/>
          <w:b/>
          <w:sz w:val="28"/>
          <w:szCs w:val="28"/>
        </w:rPr>
        <w:t>Отопление, вентиляция и кондиционирование воздуха, тепловые сети</w:t>
      </w:r>
    </w:p>
    <w:p w:rsidR="00F15CFA" w:rsidRPr="00F15CFA" w:rsidRDefault="00F15CFA" w:rsidP="00F15CFA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F15CFA">
        <w:rPr>
          <w:rFonts w:ascii="Arial" w:hAnsi="Arial" w:cs="Arial"/>
        </w:rPr>
        <w:t>Не требуется.</w:t>
      </w:r>
    </w:p>
    <w:p w:rsidR="00422005" w:rsidRPr="002A27AE" w:rsidRDefault="00F15CFA" w:rsidP="002A27AE">
      <w:pPr>
        <w:pStyle w:val="afe"/>
        <w:keepNext/>
        <w:numPr>
          <w:ilvl w:val="2"/>
          <w:numId w:val="13"/>
        </w:numPr>
        <w:suppressAutoHyphens/>
        <w:spacing w:before="240" w:after="240"/>
        <w:ind w:left="567" w:right="425" w:firstLine="426"/>
        <w:contextualSpacing w:val="0"/>
        <w:rPr>
          <w:rFonts w:ascii="Arial" w:hAnsi="Arial" w:cs="Arial"/>
          <w:b/>
          <w:sz w:val="28"/>
          <w:szCs w:val="28"/>
        </w:rPr>
      </w:pPr>
      <w:r w:rsidRPr="002A27AE">
        <w:rPr>
          <w:rFonts w:ascii="Arial" w:hAnsi="Arial" w:cs="Arial"/>
          <w:b/>
          <w:sz w:val="28"/>
          <w:szCs w:val="28"/>
        </w:rPr>
        <w:t>Тепломеханические решения</w:t>
      </w:r>
    </w:p>
    <w:p w:rsidR="00B36E27" w:rsidRPr="00B36E27" w:rsidRDefault="00B36E27" w:rsidP="00B36E27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B36E27">
        <w:rPr>
          <w:rFonts w:ascii="Arial" w:hAnsi="Arial" w:cs="Arial"/>
        </w:rPr>
        <w:t>Раздел «тепломеханическая часть» разработан в соответствии с требованиями:</w:t>
      </w:r>
    </w:p>
    <w:p w:rsidR="00B36E27" w:rsidRDefault="00B36E27" w:rsidP="00B36E27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B36E27">
        <w:rPr>
          <w:rFonts w:ascii="Arial" w:hAnsi="Arial" w:cs="Arial"/>
        </w:rPr>
        <w:t>СП 124.13330.2012 Тепловые сети. Актуализированная редакция СНиП 41-02-2003</w:t>
      </w:r>
    </w:p>
    <w:p w:rsidR="00695904" w:rsidRPr="00B36E27" w:rsidRDefault="00695904" w:rsidP="00B36E27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695904">
        <w:rPr>
          <w:rFonts w:ascii="Arial" w:hAnsi="Arial" w:cs="Arial"/>
        </w:rPr>
        <w:t>Федеральные нормы и правила в области промышленной безопасности</w:t>
      </w:r>
      <w:r>
        <w:t xml:space="preserve"> </w:t>
      </w:r>
      <w:r w:rsidRPr="00695904">
        <w:rPr>
          <w:rFonts w:ascii="Arial" w:hAnsi="Arial" w:cs="Arial"/>
        </w:rPr>
        <w:t>от 25.03.2014 N 116 "Правила промышленной безопасности опасных прои</w:t>
      </w:r>
      <w:r w:rsidRPr="00695904">
        <w:rPr>
          <w:rFonts w:ascii="Arial" w:hAnsi="Arial" w:cs="Arial"/>
        </w:rPr>
        <w:t>з</w:t>
      </w:r>
      <w:r w:rsidRPr="00695904">
        <w:rPr>
          <w:rFonts w:ascii="Arial" w:hAnsi="Arial" w:cs="Arial"/>
        </w:rPr>
        <w:t>водственных объектов, на которых используется оборудование, работа</w:t>
      </w:r>
      <w:r w:rsidRPr="00695904">
        <w:rPr>
          <w:rFonts w:ascii="Arial" w:hAnsi="Arial" w:cs="Arial"/>
        </w:rPr>
        <w:t>ю</w:t>
      </w:r>
      <w:r w:rsidRPr="00695904">
        <w:rPr>
          <w:rFonts w:ascii="Arial" w:hAnsi="Arial" w:cs="Arial"/>
        </w:rPr>
        <w:t>щее под избыточным давлением"</w:t>
      </w:r>
    </w:p>
    <w:p w:rsidR="00126139" w:rsidRDefault="00B36E27" w:rsidP="00B36E27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B36E27">
        <w:rPr>
          <w:rFonts w:ascii="Arial" w:hAnsi="Arial" w:cs="Arial"/>
        </w:rPr>
        <w:t>СП 60.13330.2012 Отопление, вентиляция и кондиционирование. Актуал</w:t>
      </w:r>
      <w:r w:rsidRPr="00B36E27">
        <w:rPr>
          <w:rFonts w:ascii="Arial" w:hAnsi="Arial" w:cs="Arial"/>
        </w:rPr>
        <w:t>и</w:t>
      </w:r>
      <w:r w:rsidRPr="00B36E27">
        <w:rPr>
          <w:rFonts w:ascii="Arial" w:hAnsi="Arial" w:cs="Arial"/>
        </w:rPr>
        <w:t>зированная редакция СНиП 41-01-2003</w:t>
      </w:r>
    </w:p>
    <w:p w:rsidR="00B36E27" w:rsidRDefault="00126139" w:rsidP="00126139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126139">
        <w:rPr>
          <w:rFonts w:ascii="Arial" w:hAnsi="Arial" w:cs="Arial"/>
        </w:rPr>
        <w:t>СП 61.13330.2012 Тепловая изоляция оборудования и трубопроводов. А</w:t>
      </w:r>
      <w:r w:rsidRPr="00126139">
        <w:rPr>
          <w:rFonts w:ascii="Arial" w:hAnsi="Arial" w:cs="Arial"/>
        </w:rPr>
        <w:t>к</w:t>
      </w:r>
      <w:r w:rsidRPr="00126139">
        <w:rPr>
          <w:rFonts w:ascii="Arial" w:hAnsi="Arial" w:cs="Arial"/>
        </w:rPr>
        <w:t>туализированная редакция СНиП 41-03-2003</w:t>
      </w:r>
      <w:r w:rsidR="008876BD">
        <w:rPr>
          <w:rFonts w:ascii="Arial" w:hAnsi="Arial" w:cs="Arial"/>
        </w:rPr>
        <w:t>;</w:t>
      </w:r>
    </w:p>
    <w:p w:rsidR="008876BD" w:rsidRPr="008876BD" w:rsidRDefault="008876BD" w:rsidP="00126139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8876BD">
        <w:rPr>
          <w:rFonts w:ascii="Arial" w:hAnsi="Arial" w:cs="Arial"/>
        </w:rPr>
        <w:t>Техническими условиями на присоединение проектируемого ПСВ-200 ст. №3 к действующим сетям ТЭЦ ООО «</w:t>
      </w:r>
      <w:proofErr w:type="spellStart"/>
      <w:r w:rsidRPr="008876BD">
        <w:rPr>
          <w:rFonts w:ascii="Arial" w:hAnsi="Arial" w:cs="Arial"/>
        </w:rPr>
        <w:t>Ростсельмашэнерго</w:t>
      </w:r>
      <w:proofErr w:type="spellEnd"/>
      <w:r w:rsidRPr="008876BD">
        <w:rPr>
          <w:rFonts w:ascii="Arial" w:hAnsi="Arial" w:cs="Arial"/>
        </w:rPr>
        <w:t>», выданным</w:t>
      </w:r>
      <w:proofErr w:type="gramStart"/>
      <w:r w:rsidRPr="008876BD">
        <w:rPr>
          <w:rFonts w:ascii="Arial" w:hAnsi="Arial" w:cs="Arial"/>
        </w:rPr>
        <w:t>и ООО</w:t>
      </w:r>
      <w:proofErr w:type="gramEnd"/>
      <w:r w:rsidRPr="008876BD">
        <w:rPr>
          <w:rFonts w:ascii="Arial" w:hAnsi="Arial" w:cs="Arial"/>
        </w:rPr>
        <w:t xml:space="preserve"> «</w:t>
      </w:r>
      <w:proofErr w:type="spellStart"/>
      <w:r w:rsidRPr="008876BD">
        <w:rPr>
          <w:rFonts w:ascii="Arial" w:hAnsi="Arial" w:cs="Arial"/>
        </w:rPr>
        <w:t>Ростсельмашэнерго</w:t>
      </w:r>
      <w:proofErr w:type="spellEnd"/>
      <w:r w:rsidRPr="008876BD">
        <w:rPr>
          <w:rFonts w:ascii="Arial" w:hAnsi="Arial" w:cs="Arial"/>
        </w:rPr>
        <w:t>» 27.07.2015 г.</w:t>
      </w:r>
    </w:p>
    <w:p w:rsidR="00A3000D" w:rsidRDefault="00272A62" w:rsidP="0012613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По настоящему проекту дополнительный (третий) п</w:t>
      </w:r>
      <w:r w:rsidR="00A3000D">
        <w:rPr>
          <w:rFonts w:ascii="Arial" w:hAnsi="Arial" w:cs="Arial"/>
        </w:rPr>
        <w:t>одогревател</w:t>
      </w:r>
      <w:r w:rsidR="004D03C6">
        <w:rPr>
          <w:rFonts w:ascii="Arial" w:hAnsi="Arial" w:cs="Arial"/>
        </w:rPr>
        <w:t>ь</w:t>
      </w:r>
      <w:r w:rsidR="00A3000D">
        <w:rPr>
          <w:rFonts w:ascii="Arial" w:hAnsi="Arial" w:cs="Arial"/>
        </w:rPr>
        <w:t xml:space="preserve"> сетевой воды</w:t>
      </w:r>
      <w:r w:rsidR="009A7045">
        <w:rPr>
          <w:rFonts w:ascii="Arial" w:hAnsi="Arial" w:cs="Arial"/>
        </w:rPr>
        <w:t xml:space="preserve"> </w:t>
      </w:r>
      <w:r w:rsidR="009A7045" w:rsidRPr="00126139">
        <w:rPr>
          <w:rFonts w:ascii="Arial" w:hAnsi="Arial" w:cs="Arial"/>
        </w:rPr>
        <w:t>ПСВ-200-7-15</w:t>
      </w:r>
      <w:r w:rsidR="00A3000D">
        <w:rPr>
          <w:rFonts w:ascii="Arial" w:hAnsi="Arial" w:cs="Arial"/>
        </w:rPr>
        <w:t xml:space="preserve"> устанавлива</w:t>
      </w:r>
      <w:r>
        <w:rPr>
          <w:rFonts w:ascii="Arial" w:hAnsi="Arial" w:cs="Arial"/>
        </w:rPr>
        <w:t>е</w:t>
      </w:r>
      <w:r w:rsidR="00A3000D">
        <w:rPr>
          <w:rFonts w:ascii="Arial" w:hAnsi="Arial" w:cs="Arial"/>
        </w:rPr>
        <w:t>тся в схеме теплоснабжения и предназначен для под</w:t>
      </w:r>
      <w:r w:rsidR="00A3000D">
        <w:rPr>
          <w:rFonts w:ascii="Arial" w:hAnsi="Arial" w:cs="Arial"/>
        </w:rPr>
        <w:t>о</w:t>
      </w:r>
      <w:r w:rsidR="00A3000D">
        <w:rPr>
          <w:rFonts w:ascii="Arial" w:hAnsi="Arial" w:cs="Arial"/>
        </w:rPr>
        <w:t>грева сетевой воды паром</w:t>
      </w:r>
      <w:r>
        <w:rPr>
          <w:rFonts w:ascii="Arial" w:hAnsi="Arial" w:cs="Arial"/>
        </w:rPr>
        <w:t xml:space="preserve"> от</w:t>
      </w:r>
      <w:r w:rsidR="00A3000D">
        <w:rPr>
          <w:rFonts w:ascii="Arial" w:hAnsi="Arial" w:cs="Arial"/>
        </w:rPr>
        <w:t xml:space="preserve"> котлов низкого давления.</w:t>
      </w:r>
      <w:r w:rsidR="001562BE">
        <w:rPr>
          <w:rFonts w:ascii="Arial" w:hAnsi="Arial" w:cs="Arial"/>
        </w:rPr>
        <w:t xml:space="preserve"> В подогревателе сетевая в</w:t>
      </w:r>
      <w:r w:rsidR="001562BE">
        <w:rPr>
          <w:rFonts w:ascii="Arial" w:hAnsi="Arial" w:cs="Arial"/>
        </w:rPr>
        <w:t>о</w:t>
      </w:r>
      <w:r w:rsidR="001562BE">
        <w:rPr>
          <w:rFonts w:ascii="Arial" w:hAnsi="Arial" w:cs="Arial"/>
        </w:rPr>
        <w:t>да движется по теплообменным трубкам, а греющий пар поступает через паропод</w:t>
      </w:r>
      <w:r w:rsidR="008E6784">
        <w:rPr>
          <w:rFonts w:ascii="Arial" w:hAnsi="Arial" w:cs="Arial"/>
        </w:rPr>
        <w:t>в</w:t>
      </w:r>
      <w:r w:rsidR="008E6784">
        <w:rPr>
          <w:rFonts w:ascii="Arial" w:hAnsi="Arial" w:cs="Arial"/>
        </w:rPr>
        <w:t>о</w:t>
      </w:r>
      <w:r w:rsidR="008E6784">
        <w:rPr>
          <w:rFonts w:ascii="Arial" w:hAnsi="Arial" w:cs="Arial"/>
        </w:rPr>
        <w:t>дя</w:t>
      </w:r>
      <w:r w:rsidR="001562BE">
        <w:rPr>
          <w:rFonts w:ascii="Arial" w:hAnsi="Arial" w:cs="Arial"/>
        </w:rPr>
        <w:t>щий патрубок в межтрубное пространство. Конденсат пара стекает в нижнюю часть корпуса и отводится из подогревателя чере</w:t>
      </w:r>
      <w:r w:rsidR="0086529F">
        <w:rPr>
          <w:rFonts w:ascii="Arial" w:hAnsi="Arial" w:cs="Arial"/>
        </w:rPr>
        <w:t>з</w:t>
      </w:r>
      <w:r w:rsidR="001562BE">
        <w:rPr>
          <w:rFonts w:ascii="Arial" w:hAnsi="Arial" w:cs="Arial"/>
        </w:rPr>
        <w:t xml:space="preserve"> регулирующий клапан, управляемый электронным </w:t>
      </w:r>
      <w:r w:rsidR="008E6784">
        <w:rPr>
          <w:rFonts w:ascii="Arial" w:hAnsi="Arial" w:cs="Arial"/>
        </w:rPr>
        <w:t>автоматическим устройством (см. п. 3.1).</w:t>
      </w:r>
    </w:p>
    <w:p w:rsidR="008E6784" w:rsidRDefault="008E6784" w:rsidP="0012613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Аппаратура автоматического регулирования уровня конденсата поддерживает нормативный уровень конденсата в корпусе, выпускает избыток конденсата и препя</w:t>
      </w:r>
      <w:r>
        <w:rPr>
          <w:rFonts w:ascii="Arial" w:hAnsi="Arial" w:cs="Arial"/>
        </w:rPr>
        <w:t>т</w:t>
      </w:r>
      <w:r>
        <w:rPr>
          <w:rFonts w:ascii="Arial" w:hAnsi="Arial" w:cs="Arial"/>
        </w:rPr>
        <w:t>ствует</w:t>
      </w:r>
      <w:r w:rsidR="0074266F">
        <w:rPr>
          <w:rFonts w:ascii="Arial" w:hAnsi="Arial" w:cs="Arial"/>
        </w:rPr>
        <w:t xml:space="preserve"> выходу пара из корпуса.</w:t>
      </w:r>
      <w:r w:rsidR="0086529F">
        <w:rPr>
          <w:rFonts w:ascii="Arial" w:hAnsi="Arial" w:cs="Arial"/>
        </w:rPr>
        <w:t xml:space="preserve"> </w:t>
      </w:r>
      <w:r w:rsidR="00BA502D">
        <w:rPr>
          <w:rFonts w:ascii="Arial" w:hAnsi="Arial" w:cs="Arial"/>
        </w:rPr>
        <w:t xml:space="preserve">Кроме электронного контроля уровня конденсата на </w:t>
      </w:r>
      <w:proofErr w:type="spellStart"/>
      <w:r w:rsidR="00BA502D">
        <w:rPr>
          <w:rFonts w:ascii="Arial" w:hAnsi="Arial" w:cs="Arial"/>
        </w:rPr>
        <w:t>водоподогревателе</w:t>
      </w:r>
      <w:proofErr w:type="spellEnd"/>
      <w:r w:rsidR="00BA502D">
        <w:rPr>
          <w:rFonts w:ascii="Arial" w:hAnsi="Arial" w:cs="Arial"/>
        </w:rPr>
        <w:t xml:space="preserve"> для непосредственного визуального контроля имеется водоук</w:t>
      </w:r>
      <w:r w:rsidR="00BA502D">
        <w:rPr>
          <w:rFonts w:ascii="Arial" w:hAnsi="Arial" w:cs="Arial"/>
        </w:rPr>
        <w:t>а</w:t>
      </w:r>
      <w:r w:rsidR="00BA502D">
        <w:rPr>
          <w:rFonts w:ascii="Arial" w:hAnsi="Arial" w:cs="Arial"/>
        </w:rPr>
        <w:t xml:space="preserve">зательное стекло, защищенное </w:t>
      </w:r>
      <w:r w:rsidR="00040880">
        <w:rPr>
          <w:rFonts w:ascii="Arial" w:hAnsi="Arial" w:cs="Arial"/>
        </w:rPr>
        <w:t xml:space="preserve">металлическим кожухом и снабженное запорным </w:t>
      </w:r>
      <w:r w:rsidR="00040880">
        <w:rPr>
          <w:rFonts w:ascii="Arial" w:hAnsi="Arial" w:cs="Arial"/>
        </w:rPr>
        <w:lastRenderedPageBreak/>
        <w:t>устройством клапанного типа, обеспечивающее отключение от сосуда, обслуживание и защиту персона при его разрыве.</w:t>
      </w:r>
    </w:p>
    <w:p w:rsidR="0074266F" w:rsidRDefault="0074266F" w:rsidP="0012613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Для контроля температуры сетевой воды на входе и выходе, а также греющего пара на входе на патрубках подогревателя имеются технические стеклянные терм</w:t>
      </w:r>
      <w:r>
        <w:rPr>
          <w:rFonts w:ascii="Arial" w:hAnsi="Arial" w:cs="Arial"/>
        </w:rPr>
        <w:t>о</w:t>
      </w:r>
      <w:r>
        <w:rPr>
          <w:rFonts w:ascii="Arial" w:hAnsi="Arial" w:cs="Arial"/>
        </w:rPr>
        <w:t>метры. Термометры защищены металлическими оправками. Дополнительно в соо</w:t>
      </w:r>
      <w:r>
        <w:rPr>
          <w:rFonts w:ascii="Arial" w:hAnsi="Arial" w:cs="Arial"/>
        </w:rPr>
        <w:t>т</w:t>
      </w:r>
      <w:r>
        <w:rPr>
          <w:rFonts w:ascii="Arial" w:hAnsi="Arial" w:cs="Arial"/>
        </w:rPr>
        <w:t xml:space="preserve">ветствии с ТУ на присоединение устанавливаются </w:t>
      </w:r>
      <w:r w:rsidR="009A0B59">
        <w:rPr>
          <w:rFonts w:ascii="Arial" w:hAnsi="Arial" w:cs="Arial"/>
        </w:rPr>
        <w:t>электронные датчики температуры на выходе сетевой воды и температуры конденсата. Информация с датчиков выв</w:t>
      </w:r>
      <w:r w:rsidR="009A0B59">
        <w:rPr>
          <w:rFonts w:ascii="Arial" w:hAnsi="Arial" w:cs="Arial"/>
        </w:rPr>
        <w:t>о</w:t>
      </w:r>
      <w:r w:rsidR="009A0B59">
        <w:rPr>
          <w:rFonts w:ascii="Arial" w:hAnsi="Arial" w:cs="Arial"/>
        </w:rPr>
        <w:t>дится на панель оператора (см. п. 3.1).</w:t>
      </w:r>
    </w:p>
    <w:p w:rsidR="00040880" w:rsidRDefault="00040880" w:rsidP="0012613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Для контроля давления греющего пара на пароподводящем патрубке подогрев</w:t>
      </w:r>
      <w:r>
        <w:rPr>
          <w:rFonts w:ascii="Arial" w:hAnsi="Arial" w:cs="Arial"/>
        </w:rPr>
        <w:t>а</w:t>
      </w:r>
      <w:r>
        <w:rPr>
          <w:rFonts w:ascii="Arial" w:hAnsi="Arial" w:cs="Arial"/>
        </w:rPr>
        <w:t xml:space="preserve">теля имеется манометр избыточного давления. </w:t>
      </w:r>
      <w:r w:rsidR="00E12350">
        <w:rPr>
          <w:rFonts w:ascii="Arial" w:hAnsi="Arial" w:cs="Arial"/>
        </w:rPr>
        <w:t xml:space="preserve"> Манометр снабжен сифонной тру</w:t>
      </w:r>
      <w:r w:rsidR="00E12350">
        <w:rPr>
          <w:rFonts w:ascii="Arial" w:hAnsi="Arial" w:cs="Arial"/>
        </w:rPr>
        <w:t>б</w:t>
      </w:r>
      <w:r w:rsidR="00E12350">
        <w:rPr>
          <w:rFonts w:ascii="Arial" w:hAnsi="Arial" w:cs="Arial"/>
        </w:rPr>
        <w:t>кой для предохранения его от непосредственного воздействия пара и тр</w:t>
      </w:r>
      <w:r w:rsidR="00B54071">
        <w:rPr>
          <w:rFonts w:ascii="Arial" w:hAnsi="Arial" w:cs="Arial"/>
        </w:rPr>
        <w:t>е</w:t>
      </w:r>
      <w:r w:rsidR="00E12350">
        <w:rPr>
          <w:rFonts w:ascii="Arial" w:hAnsi="Arial" w:cs="Arial"/>
        </w:rPr>
        <w:t>хходовым краном для подсоединения контрольного манометра.</w:t>
      </w:r>
    </w:p>
    <w:p w:rsidR="00040880" w:rsidRDefault="00E91838" w:rsidP="0012613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Для контроля давления сетевой воды используются существующие манометры на коллекторах.</w:t>
      </w:r>
    </w:p>
    <w:p w:rsidR="00E91838" w:rsidRDefault="00E91838" w:rsidP="0012613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Контроль расхода сетевой воды через </w:t>
      </w:r>
      <w:proofErr w:type="spellStart"/>
      <w:r>
        <w:rPr>
          <w:rFonts w:ascii="Arial" w:hAnsi="Arial" w:cs="Arial"/>
        </w:rPr>
        <w:t>водоподогреватель</w:t>
      </w:r>
      <w:proofErr w:type="spellEnd"/>
      <w:r>
        <w:rPr>
          <w:rFonts w:ascii="Arial" w:hAnsi="Arial" w:cs="Arial"/>
        </w:rPr>
        <w:t xml:space="preserve"> не требуется по ТУ.</w:t>
      </w:r>
    </w:p>
    <w:p w:rsidR="001B2B68" w:rsidRDefault="001B2B68" w:rsidP="0012613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Полный назначенный срок службы подогревателя – 30 лет.</w:t>
      </w:r>
    </w:p>
    <w:p w:rsidR="00C74B98" w:rsidRDefault="00A3000D" w:rsidP="0012613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Устанавливаемый</w:t>
      </w:r>
      <w:r w:rsidR="00B36E27" w:rsidRPr="00126139">
        <w:rPr>
          <w:rFonts w:ascii="Arial" w:hAnsi="Arial" w:cs="Arial"/>
        </w:rPr>
        <w:t xml:space="preserve"> подогреватель ПСВ-200-7-15</w:t>
      </w:r>
      <w:r w:rsidR="00126139">
        <w:rPr>
          <w:rFonts w:ascii="Arial" w:hAnsi="Arial" w:cs="Arial"/>
        </w:rPr>
        <w:t>, параметры которого указаны в таблице 1.3.1,</w:t>
      </w:r>
      <w:r w:rsidR="00B36E27" w:rsidRPr="00126139">
        <w:rPr>
          <w:rFonts w:ascii="Arial" w:hAnsi="Arial" w:cs="Arial"/>
        </w:rPr>
        <w:t xml:space="preserve"> обвязывается</w:t>
      </w:r>
      <w:r w:rsidR="00C74B98">
        <w:rPr>
          <w:rFonts w:ascii="Arial" w:hAnsi="Arial" w:cs="Arial"/>
        </w:rPr>
        <w:t>:</w:t>
      </w:r>
    </w:p>
    <w:p w:rsidR="0080621A" w:rsidRPr="000C538A" w:rsidRDefault="00B36E27" w:rsidP="0080621A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C74B98">
        <w:rPr>
          <w:rFonts w:ascii="Arial" w:hAnsi="Arial" w:cs="Arial"/>
        </w:rPr>
        <w:t xml:space="preserve"> </w:t>
      </w:r>
      <w:r w:rsidR="0080621A" w:rsidRPr="000C538A">
        <w:rPr>
          <w:rFonts w:ascii="Arial" w:hAnsi="Arial" w:cs="Arial"/>
        </w:rPr>
        <w:t>трубопровод</w:t>
      </w:r>
      <w:r w:rsidR="0080621A">
        <w:rPr>
          <w:rFonts w:ascii="Arial" w:hAnsi="Arial" w:cs="Arial"/>
        </w:rPr>
        <w:t>ами</w:t>
      </w:r>
      <w:r w:rsidR="0080621A" w:rsidRPr="000C538A">
        <w:rPr>
          <w:rFonts w:ascii="Arial" w:hAnsi="Arial" w:cs="Arial"/>
        </w:rPr>
        <w:t xml:space="preserve"> сетевой воды 2</w:t>
      </w:r>
      <w:r w:rsidR="0080621A">
        <w:rPr>
          <w:rFonts w:ascii="Arial" w:hAnsi="Arial" w:cs="Arial"/>
        </w:rPr>
        <w:t>Д</w:t>
      </w:r>
      <w:r w:rsidR="0080621A" w:rsidRPr="000C538A">
        <w:rPr>
          <w:rFonts w:ascii="Arial" w:hAnsi="Arial" w:cs="Arial"/>
        </w:rPr>
        <w:t>325х8мм с врезкой в существующие трубопроводы сетевой воды</w:t>
      </w:r>
      <w:r w:rsidR="0080621A">
        <w:rPr>
          <w:rFonts w:ascii="Arial" w:hAnsi="Arial" w:cs="Arial"/>
        </w:rPr>
        <w:t xml:space="preserve"> Ду400</w:t>
      </w:r>
      <w:r w:rsidR="0080621A" w:rsidRPr="000C538A">
        <w:rPr>
          <w:rFonts w:ascii="Arial" w:hAnsi="Arial" w:cs="Arial"/>
        </w:rPr>
        <w:t xml:space="preserve"> с помощью тройников. </w:t>
      </w:r>
      <w:r w:rsidR="0080621A">
        <w:rPr>
          <w:rFonts w:ascii="Arial" w:hAnsi="Arial" w:cs="Arial"/>
        </w:rPr>
        <w:t>Рабочее давл</w:t>
      </w:r>
      <w:r w:rsidR="0080621A">
        <w:rPr>
          <w:rFonts w:ascii="Arial" w:hAnsi="Arial" w:cs="Arial"/>
        </w:rPr>
        <w:t>е</w:t>
      </w:r>
      <w:r w:rsidR="0080621A">
        <w:rPr>
          <w:rFonts w:ascii="Arial" w:hAnsi="Arial" w:cs="Arial"/>
        </w:rPr>
        <w:t xml:space="preserve">ние </w:t>
      </w:r>
      <w:r w:rsidR="0080621A" w:rsidRPr="000C538A">
        <w:rPr>
          <w:rFonts w:ascii="Arial" w:hAnsi="Arial" w:cs="Arial"/>
        </w:rPr>
        <w:t>10</w:t>
      </w:r>
      <w:r w:rsidR="0080621A">
        <w:rPr>
          <w:rFonts w:ascii="Arial" w:hAnsi="Arial" w:cs="Arial"/>
        </w:rPr>
        <w:t xml:space="preserve"> </w:t>
      </w:r>
      <w:r w:rsidR="0080621A" w:rsidRPr="000C538A">
        <w:rPr>
          <w:rFonts w:ascii="Arial" w:hAnsi="Arial" w:cs="Arial"/>
        </w:rPr>
        <w:t>кгс/см</w:t>
      </w:r>
      <w:proofErr w:type="gramStart"/>
      <w:r w:rsidR="0080621A" w:rsidRPr="0080621A">
        <w:rPr>
          <w:rFonts w:ascii="Arial" w:hAnsi="Arial" w:cs="Arial"/>
          <w:vertAlign w:val="superscript"/>
        </w:rPr>
        <w:t>2</w:t>
      </w:r>
      <w:proofErr w:type="gramEnd"/>
      <w:r w:rsidR="0080621A">
        <w:rPr>
          <w:rFonts w:ascii="Arial" w:hAnsi="Arial" w:cs="Arial"/>
        </w:rPr>
        <w:t>.</w:t>
      </w:r>
      <w:r w:rsidR="00547555" w:rsidRPr="00547555">
        <w:rPr>
          <w:rFonts w:ascii="Arial" w:hAnsi="Arial" w:cs="Arial"/>
        </w:rPr>
        <w:t xml:space="preserve"> </w:t>
      </w:r>
      <w:r w:rsidR="00547555">
        <w:rPr>
          <w:rFonts w:ascii="Arial" w:hAnsi="Arial" w:cs="Arial"/>
        </w:rPr>
        <w:t xml:space="preserve">Температура воды на входе </w:t>
      </w:r>
      <w:r w:rsidR="00E947B4" w:rsidRPr="006B77CA">
        <w:rPr>
          <w:rFonts w:ascii="Arial" w:hAnsi="Arial" w:cs="Arial"/>
        </w:rPr>
        <w:t>70</w:t>
      </w:r>
      <w:proofErr w:type="gramStart"/>
      <w:r w:rsidR="00547555">
        <w:rPr>
          <w:rFonts w:ascii="Arial" w:hAnsi="Arial" w:cs="Arial"/>
        </w:rPr>
        <w:t xml:space="preserve"> °С</w:t>
      </w:r>
      <w:proofErr w:type="gramEnd"/>
      <w:r w:rsidR="00547555">
        <w:rPr>
          <w:rFonts w:ascii="Arial" w:hAnsi="Arial" w:cs="Arial"/>
        </w:rPr>
        <w:t>, на выходе – 95…100 °С.</w:t>
      </w:r>
    </w:p>
    <w:p w:rsidR="00B36E27" w:rsidRPr="00C74B98" w:rsidRDefault="00B36E27" w:rsidP="00C74B98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C74B98">
        <w:rPr>
          <w:rFonts w:ascii="Arial" w:hAnsi="Arial" w:cs="Arial"/>
        </w:rPr>
        <w:t>паропрово</w:t>
      </w:r>
      <w:r w:rsidR="00126139">
        <w:rPr>
          <w:rFonts w:ascii="Arial" w:hAnsi="Arial" w:cs="Arial"/>
        </w:rPr>
        <w:t xml:space="preserve">дом </w:t>
      </w:r>
      <w:r w:rsidR="007150BA">
        <w:rPr>
          <w:rFonts w:ascii="Arial" w:hAnsi="Arial" w:cs="Arial"/>
        </w:rPr>
        <w:t>325х8мм</w:t>
      </w:r>
      <w:r w:rsidR="007150BA" w:rsidRPr="007150BA">
        <w:rPr>
          <w:rFonts w:ascii="Arial" w:hAnsi="Arial" w:cs="Arial"/>
        </w:rPr>
        <w:t xml:space="preserve"> </w:t>
      </w:r>
      <w:r w:rsidR="007150BA" w:rsidRPr="00C74B98">
        <w:rPr>
          <w:rFonts w:ascii="Arial" w:hAnsi="Arial" w:cs="Arial"/>
        </w:rPr>
        <w:t>с врезкой в существующий паропровод Ду350мм с помощью тройника и перехода.</w:t>
      </w:r>
      <w:r w:rsidRPr="00C74B98">
        <w:rPr>
          <w:rFonts w:ascii="Arial" w:hAnsi="Arial" w:cs="Arial"/>
        </w:rPr>
        <w:t xml:space="preserve"> </w:t>
      </w:r>
    </w:p>
    <w:p w:rsidR="00B36E27" w:rsidRPr="00C74B98" w:rsidRDefault="00B36E27" w:rsidP="00C74B98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C74B98">
        <w:rPr>
          <w:rFonts w:ascii="Arial" w:hAnsi="Arial" w:cs="Arial"/>
        </w:rPr>
        <w:t xml:space="preserve"> </w:t>
      </w:r>
      <w:proofErr w:type="spellStart"/>
      <w:r w:rsidRPr="00C74B98">
        <w:rPr>
          <w:rFonts w:ascii="Arial" w:hAnsi="Arial" w:cs="Arial"/>
        </w:rPr>
        <w:t>конденсатопроводом</w:t>
      </w:r>
      <w:proofErr w:type="spellEnd"/>
      <w:r w:rsidRPr="00C74B98">
        <w:rPr>
          <w:rFonts w:ascii="Arial" w:hAnsi="Arial" w:cs="Arial"/>
        </w:rPr>
        <w:t xml:space="preserve"> 108х4мм с врезкой в существующи</w:t>
      </w:r>
      <w:r w:rsidR="008876BD">
        <w:rPr>
          <w:rFonts w:ascii="Arial" w:hAnsi="Arial" w:cs="Arial"/>
        </w:rPr>
        <w:t>е</w:t>
      </w:r>
      <w:r w:rsidRPr="00C74B98">
        <w:rPr>
          <w:rFonts w:ascii="Arial" w:hAnsi="Arial" w:cs="Arial"/>
        </w:rPr>
        <w:t xml:space="preserve"> трубопроводы: Ду150мм (конденсат на </w:t>
      </w:r>
      <w:proofErr w:type="spellStart"/>
      <w:r w:rsidRPr="00C74B98">
        <w:rPr>
          <w:rFonts w:ascii="Arial" w:hAnsi="Arial" w:cs="Arial"/>
        </w:rPr>
        <w:t>конденсатоочистку</w:t>
      </w:r>
      <w:proofErr w:type="spellEnd"/>
      <w:r w:rsidRPr="00C74B98">
        <w:rPr>
          <w:rFonts w:ascii="Arial" w:hAnsi="Arial" w:cs="Arial"/>
        </w:rPr>
        <w:t>); Ду100мм (конденсат в кан</w:t>
      </w:r>
      <w:r w:rsidRPr="00C74B98">
        <w:rPr>
          <w:rFonts w:ascii="Arial" w:hAnsi="Arial" w:cs="Arial"/>
        </w:rPr>
        <w:t>а</w:t>
      </w:r>
      <w:r w:rsidRPr="00C74B98">
        <w:rPr>
          <w:rFonts w:ascii="Arial" w:hAnsi="Arial" w:cs="Arial"/>
        </w:rPr>
        <w:t>лизацию).</w:t>
      </w:r>
      <w:r w:rsidR="008876BD" w:rsidRPr="008876BD">
        <w:rPr>
          <w:rFonts w:ascii="Arial" w:hAnsi="Arial" w:cs="Arial"/>
        </w:rPr>
        <w:t xml:space="preserve"> </w:t>
      </w:r>
      <w:r w:rsidR="008876BD">
        <w:rPr>
          <w:rFonts w:ascii="Arial" w:hAnsi="Arial" w:cs="Arial"/>
        </w:rPr>
        <w:t>Д</w:t>
      </w:r>
      <w:r w:rsidR="008876BD" w:rsidRPr="00C74B98">
        <w:rPr>
          <w:rFonts w:ascii="Arial" w:hAnsi="Arial" w:cs="Arial"/>
        </w:rPr>
        <w:t>авление</w:t>
      </w:r>
      <w:r w:rsidR="008876BD">
        <w:rPr>
          <w:rFonts w:ascii="Arial" w:hAnsi="Arial" w:cs="Arial"/>
        </w:rPr>
        <w:t xml:space="preserve"> в </w:t>
      </w:r>
      <w:proofErr w:type="spellStart"/>
      <w:r w:rsidR="008876BD">
        <w:rPr>
          <w:rFonts w:ascii="Arial" w:hAnsi="Arial" w:cs="Arial"/>
        </w:rPr>
        <w:t>конденсатопроводе</w:t>
      </w:r>
      <w:proofErr w:type="spellEnd"/>
      <w:r w:rsidR="0080621A">
        <w:rPr>
          <w:rFonts w:ascii="Arial" w:hAnsi="Arial" w:cs="Arial"/>
        </w:rPr>
        <w:t xml:space="preserve"> на очистку</w:t>
      </w:r>
      <w:r w:rsidR="008876BD" w:rsidRPr="00C74B98">
        <w:rPr>
          <w:rFonts w:ascii="Arial" w:hAnsi="Arial" w:cs="Arial"/>
        </w:rPr>
        <w:t xml:space="preserve"> </w:t>
      </w:r>
      <w:proofErr w:type="spellStart"/>
      <w:r w:rsidR="008876BD" w:rsidRPr="00C74B98">
        <w:rPr>
          <w:rFonts w:ascii="Arial" w:hAnsi="Arial" w:cs="Arial"/>
        </w:rPr>
        <w:t>Рраб</w:t>
      </w:r>
      <w:proofErr w:type="spellEnd"/>
      <w:r w:rsidR="008876BD" w:rsidRPr="00C74B98">
        <w:rPr>
          <w:rFonts w:ascii="Arial" w:hAnsi="Arial" w:cs="Arial"/>
        </w:rPr>
        <w:t>=0,5</w:t>
      </w:r>
      <w:r w:rsidR="008876BD">
        <w:rPr>
          <w:rFonts w:ascii="Arial" w:hAnsi="Arial" w:cs="Arial"/>
        </w:rPr>
        <w:t xml:space="preserve"> </w:t>
      </w:r>
      <w:r w:rsidR="008876BD" w:rsidRPr="00C74B98">
        <w:rPr>
          <w:rFonts w:ascii="Arial" w:hAnsi="Arial" w:cs="Arial"/>
        </w:rPr>
        <w:t>кгс/см</w:t>
      </w:r>
      <w:proofErr w:type="gramStart"/>
      <w:r w:rsidR="008876BD" w:rsidRPr="008876BD">
        <w:rPr>
          <w:rFonts w:ascii="Arial" w:hAnsi="Arial" w:cs="Arial"/>
          <w:vertAlign w:val="superscript"/>
        </w:rPr>
        <w:t>2</w:t>
      </w:r>
      <w:proofErr w:type="gramEnd"/>
      <w:r w:rsidR="0068755C">
        <w:rPr>
          <w:rFonts w:ascii="Arial" w:hAnsi="Arial" w:cs="Arial"/>
        </w:rPr>
        <w:t>.</w:t>
      </w:r>
      <w:r w:rsidR="001C23EA">
        <w:rPr>
          <w:rFonts w:ascii="Arial" w:hAnsi="Arial" w:cs="Arial"/>
        </w:rPr>
        <w:t xml:space="preserve"> В канализацию сбрасываются остатки охлажденного конденсата во время ремонта подогревателя при отсутствии давления в последнем.</w:t>
      </w:r>
    </w:p>
    <w:p w:rsidR="00B36E27" w:rsidRPr="0068755C" w:rsidRDefault="00B36E27" w:rsidP="0068755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68755C">
        <w:rPr>
          <w:rFonts w:ascii="Arial" w:hAnsi="Arial" w:cs="Arial"/>
        </w:rPr>
        <w:t xml:space="preserve">Трубопроводы монтируются из стальных электросварных </w:t>
      </w:r>
      <w:proofErr w:type="spellStart"/>
      <w:r w:rsidRPr="0068755C">
        <w:rPr>
          <w:rFonts w:ascii="Arial" w:hAnsi="Arial" w:cs="Arial"/>
        </w:rPr>
        <w:t>прямошовных</w:t>
      </w:r>
      <w:proofErr w:type="spellEnd"/>
      <w:r w:rsidRPr="0068755C">
        <w:rPr>
          <w:rFonts w:ascii="Arial" w:hAnsi="Arial" w:cs="Arial"/>
        </w:rPr>
        <w:t xml:space="preserve"> труб по ГОСТ 10704-91, СТ20. группа</w:t>
      </w:r>
      <w:proofErr w:type="gramStart"/>
      <w:r w:rsidRPr="0068755C">
        <w:rPr>
          <w:rFonts w:ascii="Arial" w:hAnsi="Arial" w:cs="Arial"/>
        </w:rPr>
        <w:t xml:space="preserve"> В</w:t>
      </w:r>
      <w:proofErr w:type="gramEnd"/>
      <w:r w:rsidRPr="0068755C">
        <w:rPr>
          <w:rFonts w:ascii="Arial" w:hAnsi="Arial" w:cs="Arial"/>
        </w:rPr>
        <w:t xml:space="preserve"> по ГОСТ 10705-80.</w:t>
      </w:r>
    </w:p>
    <w:p w:rsidR="00B36E27" w:rsidRPr="0068755C" w:rsidRDefault="00B36E27" w:rsidP="0068755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68755C">
        <w:rPr>
          <w:rFonts w:ascii="Arial" w:hAnsi="Arial" w:cs="Arial"/>
        </w:rPr>
        <w:t>Трубопроводы должны проходить контроль методом ультразвуковой дефект</w:t>
      </w:r>
      <w:r w:rsidRPr="0068755C">
        <w:rPr>
          <w:rFonts w:ascii="Arial" w:hAnsi="Arial" w:cs="Arial"/>
        </w:rPr>
        <w:t>о</w:t>
      </w:r>
      <w:r w:rsidRPr="0068755C">
        <w:rPr>
          <w:rFonts w:ascii="Arial" w:hAnsi="Arial" w:cs="Arial"/>
        </w:rPr>
        <w:t>скопии (УЗД) в объеме 100% по всей поверхности.</w:t>
      </w:r>
    </w:p>
    <w:p w:rsidR="00B36E27" w:rsidRPr="0068755C" w:rsidRDefault="00B36E27" w:rsidP="0068755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68755C">
        <w:rPr>
          <w:rFonts w:ascii="Arial" w:hAnsi="Arial" w:cs="Arial"/>
        </w:rPr>
        <w:t>Качество и техническая характеристика материалов, их соответствие требов</w:t>
      </w:r>
      <w:r w:rsidRPr="0068755C">
        <w:rPr>
          <w:rFonts w:ascii="Arial" w:hAnsi="Arial" w:cs="Arial"/>
        </w:rPr>
        <w:t>а</w:t>
      </w:r>
      <w:r w:rsidRPr="0068755C">
        <w:rPr>
          <w:rFonts w:ascii="Arial" w:hAnsi="Arial" w:cs="Arial"/>
        </w:rPr>
        <w:t>ниями подтверждаются сертификатами (паспортом) завода изготовителя.</w:t>
      </w:r>
    </w:p>
    <w:p w:rsidR="00B329B7" w:rsidRDefault="00B329B7" w:rsidP="00E70E89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Схема </w:t>
      </w:r>
      <w:r w:rsidR="00D451D5">
        <w:rPr>
          <w:rFonts w:ascii="Arial" w:hAnsi="Arial" w:cs="Arial"/>
        </w:rPr>
        <w:t xml:space="preserve">обвязки </w:t>
      </w:r>
      <w:proofErr w:type="spellStart"/>
      <w:r w:rsidR="00D451D5">
        <w:rPr>
          <w:rFonts w:ascii="Arial" w:hAnsi="Arial" w:cs="Arial"/>
        </w:rPr>
        <w:t>водоподогревателя</w:t>
      </w:r>
      <w:proofErr w:type="spellEnd"/>
      <w:r w:rsidR="00D451D5">
        <w:rPr>
          <w:rFonts w:ascii="Arial" w:hAnsi="Arial" w:cs="Arial"/>
        </w:rPr>
        <w:t xml:space="preserve"> ПСВ-200</w:t>
      </w:r>
      <w:r>
        <w:rPr>
          <w:rFonts w:ascii="Arial" w:hAnsi="Arial" w:cs="Arial"/>
        </w:rPr>
        <w:t>, план прокладки</w:t>
      </w:r>
      <w:r w:rsidR="00D451D5">
        <w:rPr>
          <w:rFonts w:ascii="Arial" w:hAnsi="Arial" w:cs="Arial"/>
        </w:rPr>
        <w:t xml:space="preserve"> трубопроводов</w:t>
      </w:r>
      <w:r>
        <w:rPr>
          <w:rFonts w:ascii="Arial" w:hAnsi="Arial" w:cs="Arial"/>
        </w:rPr>
        <w:t xml:space="preserve"> и разрезы представлены на чертежах </w:t>
      </w:r>
      <w:r w:rsidR="009D2F36">
        <w:rPr>
          <w:rFonts w:ascii="Arial" w:hAnsi="Arial" w:cs="Arial"/>
        </w:rPr>
        <w:t>В</w:t>
      </w:r>
      <w:r>
        <w:rPr>
          <w:rFonts w:ascii="Arial" w:hAnsi="Arial" w:cs="Arial"/>
        </w:rPr>
        <w:t>-4000</w:t>
      </w:r>
      <w:r w:rsidR="00D451D5">
        <w:rPr>
          <w:rFonts w:ascii="Arial" w:hAnsi="Arial" w:cs="Arial"/>
        </w:rPr>
        <w:t>32</w:t>
      </w:r>
      <w:r>
        <w:rPr>
          <w:rFonts w:ascii="Arial" w:hAnsi="Arial" w:cs="Arial"/>
        </w:rPr>
        <w:t>-</w:t>
      </w:r>
      <w:r w:rsidR="00D451D5">
        <w:rPr>
          <w:rFonts w:ascii="Arial" w:hAnsi="Arial" w:cs="Arial"/>
        </w:rPr>
        <w:t>ТМ</w:t>
      </w:r>
      <w:r>
        <w:rPr>
          <w:rFonts w:ascii="Arial" w:hAnsi="Arial" w:cs="Arial"/>
        </w:rPr>
        <w:t>.</w:t>
      </w:r>
    </w:p>
    <w:p w:rsidR="00E70E89" w:rsidRPr="009B07F0" w:rsidRDefault="009B07F0" w:rsidP="00933258">
      <w:pPr>
        <w:pStyle w:val="afe"/>
        <w:keepNext/>
        <w:numPr>
          <w:ilvl w:val="2"/>
          <w:numId w:val="13"/>
        </w:numPr>
        <w:suppressAutoHyphens/>
        <w:spacing w:before="240" w:after="240"/>
        <w:ind w:left="567" w:right="425" w:firstLine="426"/>
        <w:contextualSpacing w:val="0"/>
        <w:rPr>
          <w:rFonts w:ascii="Arial" w:hAnsi="Arial" w:cs="Arial"/>
          <w:b/>
          <w:sz w:val="28"/>
          <w:szCs w:val="28"/>
        </w:rPr>
      </w:pPr>
      <w:r w:rsidRPr="009B07F0">
        <w:rPr>
          <w:rFonts w:ascii="Arial" w:hAnsi="Arial" w:cs="Arial"/>
          <w:b/>
          <w:sz w:val="28"/>
          <w:szCs w:val="28"/>
        </w:rPr>
        <w:t>Сведения об источниках</w:t>
      </w:r>
      <w:r>
        <w:rPr>
          <w:rFonts w:ascii="Arial" w:hAnsi="Arial" w:cs="Arial"/>
          <w:b/>
          <w:sz w:val="28"/>
          <w:szCs w:val="28"/>
        </w:rPr>
        <w:t xml:space="preserve">  и </w:t>
      </w:r>
      <w:r w:rsidRPr="009B07F0">
        <w:rPr>
          <w:rFonts w:ascii="Arial" w:hAnsi="Arial" w:cs="Arial"/>
          <w:b/>
          <w:sz w:val="28"/>
          <w:szCs w:val="28"/>
        </w:rPr>
        <w:t xml:space="preserve">параметрах </w:t>
      </w:r>
      <w:proofErr w:type="spellStart"/>
      <w:r>
        <w:rPr>
          <w:rFonts w:ascii="Arial" w:hAnsi="Arial" w:cs="Arial"/>
          <w:b/>
          <w:sz w:val="28"/>
          <w:szCs w:val="28"/>
        </w:rPr>
        <w:t>паро</w:t>
      </w:r>
      <w:r w:rsidRPr="009B07F0">
        <w:rPr>
          <w:rFonts w:ascii="Arial" w:hAnsi="Arial" w:cs="Arial"/>
          <w:b/>
          <w:sz w:val="28"/>
          <w:szCs w:val="28"/>
        </w:rPr>
        <w:t>снабжения</w:t>
      </w:r>
      <w:proofErr w:type="spellEnd"/>
    </w:p>
    <w:p w:rsidR="001B2B68" w:rsidRDefault="001B2B68" w:rsidP="009B07F0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Система </w:t>
      </w:r>
      <w:proofErr w:type="spellStart"/>
      <w:r>
        <w:rPr>
          <w:rFonts w:ascii="Arial" w:hAnsi="Arial" w:cs="Arial"/>
        </w:rPr>
        <w:t>пароснабжения</w:t>
      </w:r>
      <w:proofErr w:type="spellEnd"/>
      <w:r>
        <w:rPr>
          <w:rFonts w:ascii="Arial" w:hAnsi="Arial" w:cs="Arial"/>
        </w:rPr>
        <w:t xml:space="preserve"> существующая</w:t>
      </w:r>
      <w:r w:rsidR="00EF2283">
        <w:rPr>
          <w:rFonts w:ascii="Arial" w:hAnsi="Arial" w:cs="Arial"/>
        </w:rPr>
        <w:t xml:space="preserve"> и используется для нужд рядом расп</w:t>
      </w:r>
      <w:r w:rsidR="00EF2283">
        <w:rPr>
          <w:rFonts w:ascii="Arial" w:hAnsi="Arial" w:cs="Arial"/>
        </w:rPr>
        <w:t>о</w:t>
      </w:r>
      <w:r w:rsidR="00EF2283">
        <w:rPr>
          <w:rFonts w:ascii="Arial" w:hAnsi="Arial" w:cs="Arial"/>
        </w:rPr>
        <w:t xml:space="preserve">ложенных двух </w:t>
      </w:r>
      <w:proofErr w:type="spellStart"/>
      <w:r w:rsidR="00EF2283">
        <w:rPr>
          <w:rFonts w:ascii="Arial" w:hAnsi="Arial" w:cs="Arial"/>
        </w:rPr>
        <w:t>водоподогревателей</w:t>
      </w:r>
      <w:proofErr w:type="spellEnd"/>
      <w:r w:rsidR="00EF2283">
        <w:rPr>
          <w:rFonts w:ascii="Arial" w:hAnsi="Arial" w:cs="Arial"/>
        </w:rPr>
        <w:t xml:space="preserve"> ПСВ-200.</w:t>
      </w:r>
    </w:p>
    <w:p w:rsidR="001B2B68" w:rsidRDefault="001B2B68" w:rsidP="009B07F0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Параметры</w:t>
      </w:r>
      <w:r w:rsidRPr="00C74B98">
        <w:rPr>
          <w:rFonts w:ascii="Arial" w:hAnsi="Arial" w:cs="Arial"/>
          <w:szCs w:val="22"/>
        </w:rPr>
        <w:t xml:space="preserve"> пара</w:t>
      </w:r>
      <w:r>
        <w:rPr>
          <w:rFonts w:ascii="Arial" w:hAnsi="Arial" w:cs="Arial"/>
        </w:rPr>
        <w:t xml:space="preserve">: рабочее избыточное давление </w:t>
      </w:r>
      <w:r w:rsidRPr="00C74B98">
        <w:rPr>
          <w:rFonts w:ascii="Arial" w:hAnsi="Arial" w:cs="Arial"/>
          <w:szCs w:val="22"/>
        </w:rPr>
        <w:t>2,2</w:t>
      </w:r>
      <w:r>
        <w:rPr>
          <w:rFonts w:ascii="Arial" w:hAnsi="Arial" w:cs="Arial"/>
        </w:rPr>
        <w:t xml:space="preserve"> </w:t>
      </w:r>
      <w:r w:rsidRPr="00C74B98">
        <w:rPr>
          <w:rFonts w:ascii="Arial" w:hAnsi="Arial" w:cs="Arial"/>
          <w:szCs w:val="22"/>
        </w:rPr>
        <w:t>кгс/см</w:t>
      </w:r>
      <w:r w:rsidRPr="008876BD">
        <w:rPr>
          <w:rFonts w:ascii="Arial" w:hAnsi="Arial" w:cs="Arial"/>
          <w:szCs w:val="22"/>
          <w:vertAlign w:val="superscript"/>
        </w:rPr>
        <w:t>2</w:t>
      </w:r>
      <w:r w:rsidRPr="00C74B98">
        <w:rPr>
          <w:rFonts w:ascii="Arial" w:hAnsi="Arial" w:cs="Arial"/>
          <w:szCs w:val="22"/>
        </w:rPr>
        <w:t>,</w:t>
      </w:r>
      <w:r>
        <w:rPr>
          <w:rFonts w:ascii="Arial" w:hAnsi="Arial" w:cs="Arial"/>
        </w:rPr>
        <w:t xml:space="preserve"> температура пара 200</w:t>
      </w:r>
      <w:proofErr w:type="gramStart"/>
      <w:r>
        <w:rPr>
          <w:rFonts w:ascii="Arial" w:hAnsi="Arial" w:cs="Arial"/>
        </w:rPr>
        <w:t xml:space="preserve"> С</w:t>
      </w:r>
      <w:proofErr w:type="gramEnd"/>
      <w:r>
        <w:rPr>
          <w:rFonts w:ascii="Arial" w:hAnsi="Arial" w:cs="Arial"/>
        </w:rPr>
        <w:t>°.</w:t>
      </w:r>
    </w:p>
    <w:p w:rsidR="009B07F0" w:rsidRPr="009D2F36" w:rsidRDefault="009D2F36" w:rsidP="00933258">
      <w:pPr>
        <w:pStyle w:val="afe"/>
        <w:keepNext/>
        <w:numPr>
          <w:ilvl w:val="2"/>
          <w:numId w:val="13"/>
        </w:numPr>
        <w:suppressAutoHyphens/>
        <w:spacing w:before="240" w:after="240"/>
        <w:ind w:left="567" w:right="425" w:firstLine="426"/>
        <w:contextualSpacing w:val="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О</w:t>
      </w:r>
      <w:r w:rsidRPr="009D2F36">
        <w:rPr>
          <w:rFonts w:ascii="Arial" w:hAnsi="Arial" w:cs="Arial"/>
          <w:b/>
          <w:sz w:val="28"/>
          <w:szCs w:val="28"/>
        </w:rPr>
        <w:t xml:space="preserve">писание и обоснование способов прокладки и конструктивных решений, включая решения в отношении диаметров и теплоизоляции труб </w:t>
      </w:r>
      <w:r>
        <w:rPr>
          <w:rFonts w:ascii="Arial" w:hAnsi="Arial" w:cs="Arial"/>
          <w:b/>
          <w:sz w:val="28"/>
          <w:szCs w:val="28"/>
        </w:rPr>
        <w:t>паропроводов</w:t>
      </w:r>
      <w:r w:rsidRPr="009D2F36">
        <w:rPr>
          <w:rFonts w:ascii="Arial" w:hAnsi="Arial" w:cs="Arial"/>
          <w:b/>
          <w:sz w:val="28"/>
          <w:szCs w:val="28"/>
        </w:rPr>
        <w:t xml:space="preserve"> от точки присоединения </w:t>
      </w:r>
      <w:r>
        <w:rPr>
          <w:rFonts w:ascii="Arial" w:hAnsi="Arial" w:cs="Arial"/>
          <w:b/>
          <w:sz w:val="28"/>
          <w:szCs w:val="28"/>
        </w:rPr>
        <w:t>потребителя</w:t>
      </w:r>
      <w:r w:rsidRPr="009D2F36">
        <w:rPr>
          <w:rFonts w:ascii="Arial" w:hAnsi="Arial" w:cs="Arial"/>
          <w:b/>
          <w:sz w:val="28"/>
          <w:szCs w:val="28"/>
        </w:rPr>
        <w:t xml:space="preserve"> до объекта капитального строительства</w:t>
      </w:r>
    </w:p>
    <w:p w:rsidR="005C6E80" w:rsidRDefault="004B6685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В проекте разработан</w:t>
      </w:r>
      <w:r w:rsidR="00E21B98">
        <w:rPr>
          <w:rFonts w:ascii="Arial" w:hAnsi="Arial" w:cs="Arial"/>
        </w:rPr>
        <w:t>ы</w:t>
      </w:r>
      <w:r>
        <w:rPr>
          <w:rFonts w:ascii="Arial" w:hAnsi="Arial" w:cs="Arial"/>
        </w:rPr>
        <w:t xml:space="preserve"> </w:t>
      </w:r>
      <w:r w:rsidR="00E21B98">
        <w:rPr>
          <w:rFonts w:ascii="Arial" w:hAnsi="Arial" w:cs="Arial"/>
        </w:rPr>
        <w:t>внутренние трассы</w:t>
      </w:r>
      <w:r>
        <w:rPr>
          <w:rFonts w:ascii="Arial" w:hAnsi="Arial" w:cs="Arial"/>
        </w:rPr>
        <w:t xml:space="preserve"> </w:t>
      </w:r>
      <w:r w:rsidR="00E21B98">
        <w:rPr>
          <w:rFonts w:ascii="Arial" w:hAnsi="Arial" w:cs="Arial"/>
        </w:rPr>
        <w:t>трубопроводов обвязки</w:t>
      </w:r>
      <w:r>
        <w:rPr>
          <w:rFonts w:ascii="Arial" w:hAnsi="Arial" w:cs="Arial"/>
        </w:rPr>
        <w:t xml:space="preserve"> от</w:t>
      </w:r>
      <w:r w:rsidR="00E21B98">
        <w:rPr>
          <w:rFonts w:ascii="Arial" w:hAnsi="Arial" w:cs="Arial"/>
        </w:rPr>
        <w:t xml:space="preserve"> существ</w:t>
      </w:r>
      <w:r w:rsidR="00E21B98">
        <w:rPr>
          <w:rFonts w:ascii="Arial" w:hAnsi="Arial" w:cs="Arial"/>
        </w:rPr>
        <w:t>у</w:t>
      </w:r>
      <w:r w:rsidR="00E21B98">
        <w:rPr>
          <w:rFonts w:ascii="Arial" w:hAnsi="Arial" w:cs="Arial"/>
        </w:rPr>
        <w:t xml:space="preserve">ющих сетей до </w:t>
      </w:r>
      <w:r>
        <w:rPr>
          <w:rFonts w:ascii="Arial" w:hAnsi="Arial" w:cs="Arial"/>
        </w:rPr>
        <w:t xml:space="preserve">вновь </w:t>
      </w:r>
      <w:proofErr w:type="gramStart"/>
      <w:r>
        <w:rPr>
          <w:rFonts w:ascii="Arial" w:hAnsi="Arial" w:cs="Arial"/>
        </w:rPr>
        <w:t>устанавливаемого</w:t>
      </w:r>
      <w:proofErr w:type="gramEnd"/>
      <w:r>
        <w:rPr>
          <w:rFonts w:ascii="Arial" w:hAnsi="Arial" w:cs="Arial"/>
        </w:rPr>
        <w:t xml:space="preserve"> </w:t>
      </w:r>
      <w:proofErr w:type="spellStart"/>
      <w:r w:rsidR="00E21B98">
        <w:rPr>
          <w:rFonts w:ascii="Arial" w:hAnsi="Arial" w:cs="Arial"/>
        </w:rPr>
        <w:t>водоподогревателя</w:t>
      </w:r>
      <w:proofErr w:type="spellEnd"/>
      <w:r w:rsidR="00E21B98">
        <w:rPr>
          <w:rFonts w:ascii="Arial" w:hAnsi="Arial" w:cs="Arial"/>
        </w:rPr>
        <w:t xml:space="preserve"> ПСВ-200-7-15</w:t>
      </w:r>
      <w:r>
        <w:rPr>
          <w:rFonts w:ascii="Arial" w:hAnsi="Arial" w:cs="Arial"/>
        </w:rPr>
        <w:t>.</w:t>
      </w:r>
    </w:p>
    <w:p w:rsidR="0042740F" w:rsidRDefault="005A0F55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Параметры труб приведены в таблице </w:t>
      </w:r>
      <w:r w:rsidR="00AF47EF">
        <w:rPr>
          <w:rFonts w:ascii="Arial" w:hAnsi="Arial" w:cs="Arial"/>
        </w:rPr>
        <w:t>3</w:t>
      </w:r>
      <w:r>
        <w:rPr>
          <w:rFonts w:ascii="Arial" w:hAnsi="Arial" w:cs="Arial"/>
        </w:rPr>
        <w:t>.4.1</w:t>
      </w:r>
    </w:p>
    <w:p w:rsidR="005A0F55" w:rsidRDefault="005A0F55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Таблица </w:t>
      </w:r>
      <w:r w:rsidR="00AF47EF">
        <w:rPr>
          <w:rFonts w:ascii="Arial" w:hAnsi="Arial" w:cs="Arial"/>
        </w:rPr>
        <w:t>3</w:t>
      </w:r>
      <w:r>
        <w:rPr>
          <w:rFonts w:ascii="Arial" w:hAnsi="Arial" w:cs="Arial"/>
        </w:rPr>
        <w:t>.4.1</w:t>
      </w:r>
    </w:p>
    <w:tbl>
      <w:tblPr>
        <w:tblStyle w:val="ac"/>
        <w:tblW w:w="10206" w:type="dxa"/>
        <w:tblInd w:w="170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09"/>
        <w:gridCol w:w="1417"/>
        <w:gridCol w:w="794"/>
        <w:gridCol w:w="1219"/>
        <w:gridCol w:w="964"/>
        <w:gridCol w:w="1474"/>
        <w:gridCol w:w="1219"/>
        <w:gridCol w:w="2410"/>
      </w:tblGrid>
      <w:tr w:rsidR="007E1058" w:rsidTr="00D64A01">
        <w:trPr>
          <w:trHeight w:val="454"/>
          <w:tblHeader/>
        </w:trPr>
        <w:tc>
          <w:tcPr>
            <w:tcW w:w="709" w:type="dxa"/>
            <w:vAlign w:val="center"/>
          </w:tcPr>
          <w:p w:rsidR="007E1058" w:rsidRPr="00F31946" w:rsidRDefault="007E1058" w:rsidP="007A5CFF">
            <w:pPr>
              <w:jc w:val="center"/>
              <w:rPr>
                <w:rFonts w:ascii="Arial" w:hAnsi="Arial" w:cs="Arial"/>
                <w:b/>
              </w:rPr>
            </w:pPr>
            <w:r w:rsidRPr="00F31946">
              <w:rPr>
                <w:rFonts w:ascii="Arial" w:hAnsi="Arial" w:cs="Arial"/>
                <w:b/>
              </w:rPr>
              <w:t>Об</w:t>
            </w:r>
            <w:r w:rsidRPr="00F31946">
              <w:rPr>
                <w:rFonts w:ascii="Arial" w:hAnsi="Arial" w:cs="Arial"/>
                <w:b/>
              </w:rPr>
              <w:t>о</w:t>
            </w:r>
            <w:r w:rsidRPr="00F31946">
              <w:rPr>
                <w:rFonts w:ascii="Arial" w:hAnsi="Arial" w:cs="Arial"/>
                <w:b/>
              </w:rPr>
              <w:t>зн</w:t>
            </w:r>
            <w:r w:rsidRPr="00F31946">
              <w:rPr>
                <w:rFonts w:ascii="Arial" w:hAnsi="Arial" w:cs="Arial"/>
                <w:b/>
              </w:rPr>
              <w:t>а</w:t>
            </w:r>
            <w:r w:rsidRPr="00F31946">
              <w:rPr>
                <w:rFonts w:ascii="Arial" w:hAnsi="Arial" w:cs="Arial"/>
                <w:b/>
              </w:rPr>
              <w:t>ч</w:t>
            </w:r>
            <w:r w:rsidRPr="00F31946">
              <w:rPr>
                <w:rFonts w:ascii="Arial" w:hAnsi="Arial" w:cs="Arial"/>
                <w:b/>
              </w:rPr>
              <w:t>е</w:t>
            </w:r>
            <w:r>
              <w:rPr>
                <w:rFonts w:ascii="Arial" w:hAnsi="Arial" w:cs="Arial"/>
                <w:b/>
              </w:rPr>
              <w:t>ние</w:t>
            </w:r>
          </w:p>
        </w:tc>
        <w:tc>
          <w:tcPr>
            <w:tcW w:w="1417" w:type="dxa"/>
            <w:vAlign w:val="center"/>
          </w:tcPr>
          <w:p w:rsidR="007E1058" w:rsidRDefault="007E1058" w:rsidP="007A5CF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Категория/</w:t>
            </w:r>
          </w:p>
          <w:p w:rsidR="007E1058" w:rsidRPr="00F31946" w:rsidRDefault="007E1058" w:rsidP="007A5CF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Класс опасности</w:t>
            </w:r>
          </w:p>
        </w:tc>
        <w:tc>
          <w:tcPr>
            <w:tcW w:w="794" w:type="dxa"/>
            <w:vAlign w:val="center"/>
          </w:tcPr>
          <w:p w:rsidR="007E1058" w:rsidRPr="00F31946" w:rsidRDefault="007E1058" w:rsidP="00F3194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Дл</w:t>
            </w:r>
            <w:r>
              <w:rPr>
                <w:rFonts w:ascii="Arial" w:hAnsi="Arial" w:cs="Arial"/>
                <w:b/>
              </w:rPr>
              <w:t>и</w:t>
            </w:r>
            <w:r>
              <w:rPr>
                <w:rFonts w:ascii="Arial" w:hAnsi="Arial" w:cs="Arial"/>
                <w:b/>
              </w:rPr>
              <w:t xml:space="preserve">на, </w:t>
            </w:r>
            <w:r>
              <w:rPr>
                <w:rFonts w:ascii="Arial" w:hAnsi="Arial" w:cs="Arial"/>
                <w:b/>
              </w:rPr>
              <w:br/>
            </w:r>
            <w:proofErr w:type="gramStart"/>
            <w:r>
              <w:rPr>
                <w:rFonts w:ascii="Arial" w:hAnsi="Arial" w:cs="Arial"/>
                <w:b/>
              </w:rPr>
              <w:t>м</w:t>
            </w:r>
            <w:proofErr w:type="gramEnd"/>
          </w:p>
        </w:tc>
        <w:tc>
          <w:tcPr>
            <w:tcW w:w="1219" w:type="dxa"/>
            <w:vAlign w:val="center"/>
          </w:tcPr>
          <w:p w:rsidR="007E1058" w:rsidRPr="00F31946" w:rsidRDefault="007E1058" w:rsidP="00F3194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Изб</w:t>
            </w:r>
            <w:r>
              <w:rPr>
                <w:rFonts w:ascii="Arial" w:hAnsi="Arial" w:cs="Arial"/>
                <w:b/>
              </w:rPr>
              <w:t>ы</w:t>
            </w:r>
            <w:r>
              <w:rPr>
                <w:rFonts w:ascii="Arial" w:hAnsi="Arial" w:cs="Arial"/>
                <w:b/>
              </w:rPr>
              <w:t>точное давл</w:t>
            </w:r>
            <w:r>
              <w:rPr>
                <w:rFonts w:ascii="Arial" w:hAnsi="Arial" w:cs="Arial"/>
                <w:b/>
              </w:rPr>
              <w:t>е</w:t>
            </w:r>
            <w:r>
              <w:rPr>
                <w:rFonts w:ascii="Arial" w:hAnsi="Arial" w:cs="Arial"/>
                <w:b/>
              </w:rPr>
              <w:t>ние, МПа</w:t>
            </w:r>
          </w:p>
        </w:tc>
        <w:tc>
          <w:tcPr>
            <w:tcW w:w="964" w:type="dxa"/>
            <w:vAlign w:val="center"/>
          </w:tcPr>
          <w:p w:rsidR="007E1058" w:rsidRPr="00F31946" w:rsidRDefault="007E1058" w:rsidP="00466E0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Труба, ГОСТ 10704-91</w:t>
            </w:r>
          </w:p>
        </w:tc>
        <w:tc>
          <w:tcPr>
            <w:tcW w:w="1474" w:type="dxa"/>
            <w:vAlign w:val="center"/>
          </w:tcPr>
          <w:p w:rsidR="007E1058" w:rsidRPr="00F31946" w:rsidRDefault="00767C7B" w:rsidP="000A02E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Среда</w:t>
            </w:r>
          </w:p>
        </w:tc>
        <w:tc>
          <w:tcPr>
            <w:tcW w:w="1219" w:type="dxa"/>
            <w:vAlign w:val="center"/>
          </w:tcPr>
          <w:p w:rsidR="007E1058" w:rsidRPr="00F31946" w:rsidRDefault="007E1058" w:rsidP="00F3194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Способ прокла</w:t>
            </w:r>
            <w:r>
              <w:rPr>
                <w:rFonts w:ascii="Arial" w:hAnsi="Arial" w:cs="Arial"/>
                <w:b/>
              </w:rPr>
              <w:t>д</w:t>
            </w:r>
            <w:r>
              <w:rPr>
                <w:rFonts w:ascii="Arial" w:hAnsi="Arial" w:cs="Arial"/>
                <w:b/>
              </w:rPr>
              <w:t>ки</w:t>
            </w:r>
          </w:p>
        </w:tc>
        <w:tc>
          <w:tcPr>
            <w:tcW w:w="2410" w:type="dxa"/>
            <w:vAlign w:val="center"/>
          </w:tcPr>
          <w:p w:rsidR="007E1058" w:rsidRPr="00F31946" w:rsidRDefault="007E1058" w:rsidP="00F3194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Теплоизоляция</w:t>
            </w:r>
          </w:p>
        </w:tc>
      </w:tr>
      <w:tr w:rsidR="007E1058" w:rsidTr="00D64A01">
        <w:trPr>
          <w:trHeight w:val="845"/>
        </w:trPr>
        <w:tc>
          <w:tcPr>
            <w:tcW w:w="709" w:type="dxa"/>
            <w:vMerge w:val="restart"/>
            <w:vAlign w:val="center"/>
          </w:tcPr>
          <w:p w:rsidR="007E1058" w:rsidRDefault="007E1058" w:rsidP="001C23E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proofErr w:type="gramStart"/>
            <w:r w:rsidR="001C23EA">
              <w:rPr>
                <w:rFonts w:ascii="Arial" w:hAnsi="Arial" w:cs="Arial"/>
              </w:rPr>
              <w:t>1</w:t>
            </w:r>
            <w:proofErr w:type="gramEnd"/>
          </w:p>
        </w:tc>
        <w:tc>
          <w:tcPr>
            <w:tcW w:w="1417" w:type="dxa"/>
            <w:vAlign w:val="center"/>
          </w:tcPr>
          <w:p w:rsidR="007E1058" w:rsidRPr="009E2D25" w:rsidRDefault="009E2D25" w:rsidP="00466E0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794" w:type="dxa"/>
            <w:vMerge w:val="restart"/>
            <w:vAlign w:val="center"/>
          </w:tcPr>
          <w:p w:rsidR="007E1058" w:rsidRDefault="00767C7B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11,0</w:t>
            </w:r>
          </w:p>
        </w:tc>
        <w:tc>
          <w:tcPr>
            <w:tcW w:w="1219" w:type="dxa"/>
            <w:vMerge w:val="restart"/>
            <w:vAlign w:val="center"/>
          </w:tcPr>
          <w:p w:rsidR="007E1058" w:rsidRDefault="00D64A01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  <w:tc>
          <w:tcPr>
            <w:tcW w:w="964" w:type="dxa"/>
            <w:vMerge w:val="restart"/>
            <w:vAlign w:val="center"/>
          </w:tcPr>
          <w:p w:rsidR="007E1058" w:rsidRDefault="001C23EA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325х8</w:t>
            </w:r>
          </w:p>
        </w:tc>
        <w:tc>
          <w:tcPr>
            <w:tcW w:w="1474" w:type="dxa"/>
            <w:vMerge w:val="restart"/>
            <w:vAlign w:val="center"/>
          </w:tcPr>
          <w:p w:rsidR="007E1058" w:rsidRDefault="00D64A01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</w:t>
            </w:r>
            <w:r w:rsidR="007E1058">
              <w:rPr>
                <w:rFonts w:ascii="Arial" w:hAnsi="Arial" w:cs="Arial"/>
              </w:rPr>
              <w:t>ода</w:t>
            </w:r>
          </w:p>
          <w:p w:rsidR="007E1058" w:rsidRDefault="00E947B4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en-US"/>
              </w:rPr>
              <w:t>70</w:t>
            </w:r>
            <w:r w:rsidR="00D64A01">
              <w:rPr>
                <w:rFonts w:ascii="Arial" w:hAnsi="Arial" w:cs="Arial"/>
              </w:rPr>
              <w:t xml:space="preserve"> °С</w:t>
            </w:r>
          </w:p>
        </w:tc>
        <w:tc>
          <w:tcPr>
            <w:tcW w:w="1219" w:type="dxa"/>
            <w:vMerge w:val="restart"/>
          </w:tcPr>
          <w:p w:rsidR="007E1058" w:rsidRDefault="001C23EA" w:rsidP="00F31946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Внутре</w:t>
            </w:r>
            <w:r>
              <w:rPr>
                <w:rFonts w:ascii="Arial" w:hAnsi="Arial" w:cs="Arial"/>
              </w:rPr>
              <w:t>н</w:t>
            </w:r>
            <w:r>
              <w:rPr>
                <w:rFonts w:ascii="Arial" w:hAnsi="Arial" w:cs="Arial"/>
              </w:rPr>
              <w:t>ний</w:t>
            </w:r>
            <w:r w:rsidR="007E1058">
              <w:rPr>
                <w:rFonts w:ascii="Arial" w:hAnsi="Arial" w:cs="Arial"/>
              </w:rPr>
              <w:t>, о</w:t>
            </w:r>
            <w:r w:rsidR="007E1058">
              <w:rPr>
                <w:rFonts w:ascii="Arial" w:hAnsi="Arial" w:cs="Arial"/>
              </w:rPr>
              <w:t>т</w:t>
            </w:r>
            <w:r w:rsidR="007E1058">
              <w:rPr>
                <w:rFonts w:ascii="Arial" w:hAnsi="Arial" w:cs="Arial"/>
              </w:rPr>
              <w:t>крытый</w:t>
            </w:r>
          </w:p>
        </w:tc>
        <w:tc>
          <w:tcPr>
            <w:tcW w:w="2410" w:type="dxa"/>
            <w:vMerge w:val="restart"/>
          </w:tcPr>
          <w:p w:rsidR="004F240B" w:rsidRDefault="004F240B" w:rsidP="004F240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1.Маты </w:t>
            </w:r>
            <w:proofErr w:type="spellStart"/>
            <w:r>
              <w:rPr>
                <w:rFonts w:ascii="Arial" w:hAnsi="Arial" w:cs="Arial"/>
              </w:rPr>
              <w:t>минерал</w:t>
            </w:r>
            <w:r>
              <w:rPr>
                <w:rFonts w:ascii="Arial" w:hAnsi="Arial" w:cs="Arial"/>
              </w:rPr>
              <w:t>о</w:t>
            </w:r>
            <w:r>
              <w:rPr>
                <w:rFonts w:ascii="Arial" w:hAnsi="Arial" w:cs="Arial"/>
              </w:rPr>
              <w:t>ватные</w:t>
            </w:r>
            <w:proofErr w:type="spellEnd"/>
            <w:r>
              <w:rPr>
                <w:rFonts w:ascii="Arial" w:hAnsi="Arial" w:cs="Arial"/>
              </w:rPr>
              <w:t xml:space="preserve"> ГОСТ 21880</w:t>
            </w:r>
            <w:r w:rsidR="00714AF1">
              <w:rPr>
                <w:rFonts w:ascii="Arial" w:hAnsi="Arial" w:cs="Arial"/>
              </w:rPr>
              <w:t xml:space="preserve"> МП-100-40</w:t>
            </w:r>
          </w:p>
          <w:p w:rsidR="007E1058" w:rsidRDefault="007E1058" w:rsidP="00714A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  <w:r>
              <w:rPr>
                <w:rFonts w:ascii="Arial" w:hAnsi="Arial" w:cs="Arial"/>
                <w:color w:val="000000"/>
              </w:rPr>
              <w:t xml:space="preserve"> </w:t>
            </w:r>
            <w:r w:rsidR="00EF28BC" w:rsidRPr="00EF28BC">
              <w:rPr>
                <w:rFonts w:ascii="Arial" w:hAnsi="Arial" w:cs="Arial"/>
                <w:color w:val="000000"/>
              </w:rPr>
              <w:t>Стеклопластик рулонный марки ТУ 2296-014-00204961-99</w:t>
            </w:r>
            <w:r w:rsidR="00714AF1" w:rsidRPr="00EF28BC">
              <w:rPr>
                <w:rFonts w:ascii="Arial" w:hAnsi="Arial" w:cs="Arial"/>
                <w:color w:val="000000"/>
              </w:rPr>
              <w:t xml:space="preserve"> </w:t>
            </w:r>
            <w:r w:rsidR="00714AF1" w:rsidRPr="00896FD2">
              <w:rPr>
                <w:rFonts w:ascii="Arial" w:hAnsi="Arial" w:cs="Arial"/>
              </w:rPr>
              <w:t>РСТ-120-Х-С(95)</w:t>
            </w:r>
          </w:p>
        </w:tc>
      </w:tr>
      <w:tr w:rsidR="007E1058" w:rsidTr="00D64A01">
        <w:trPr>
          <w:trHeight w:val="454"/>
        </w:trPr>
        <w:tc>
          <w:tcPr>
            <w:tcW w:w="709" w:type="dxa"/>
            <w:vMerge/>
            <w:vAlign w:val="center"/>
          </w:tcPr>
          <w:p w:rsidR="007E1058" w:rsidRDefault="007E1058" w:rsidP="00CA0D0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Align w:val="center"/>
          </w:tcPr>
          <w:p w:rsidR="007E1058" w:rsidRPr="009E2D25" w:rsidRDefault="009E2D25" w:rsidP="00466E0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794" w:type="dxa"/>
            <w:vMerge/>
          </w:tcPr>
          <w:p w:rsidR="007E1058" w:rsidRDefault="007E1058" w:rsidP="001A22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7E1058" w:rsidRDefault="007E1058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64" w:type="dxa"/>
            <w:vMerge/>
          </w:tcPr>
          <w:p w:rsidR="007E1058" w:rsidRDefault="007E1058" w:rsidP="00466E0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474" w:type="dxa"/>
            <w:vMerge/>
          </w:tcPr>
          <w:p w:rsidR="007E1058" w:rsidRDefault="007E1058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7E1058" w:rsidRDefault="007E1058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10" w:type="dxa"/>
            <w:vMerge/>
          </w:tcPr>
          <w:p w:rsidR="007E1058" w:rsidRDefault="007E1058" w:rsidP="007C1DEF">
            <w:pPr>
              <w:rPr>
                <w:rFonts w:ascii="Arial" w:hAnsi="Arial" w:cs="Arial"/>
              </w:rPr>
            </w:pPr>
          </w:p>
        </w:tc>
      </w:tr>
      <w:tr w:rsidR="00D64A01" w:rsidTr="00D64A01">
        <w:trPr>
          <w:trHeight w:val="454"/>
        </w:trPr>
        <w:tc>
          <w:tcPr>
            <w:tcW w:w="709" w:type="dxa"/>
            <w:vMerge w:val="restart"/>
            <w:vAlign w:val="center"/>
          </w:tcPr>
          <w:p w:rsidR="00D64A01" w:rsidRDefault="00D64A01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proofErr w:type="gramStart"/>
            <w:r>
              <w:rPr>
                <w:rFonts w:ascii="Arial" w:hAnsi="Arial" w:cs="Arial"/>
              </w:rPr>
              <w:t>2</w:t>
            </w:r>
            <w:proofErr w:type="gramEnd"/>
          </w:p>
        </w:tc>
        <w:tc>
          <w:tcPr>
            <w:tcW w:w="1417" w:type="dxa"/>
            <w:vAlign w:val="center"/>
          </w:tcPr>
          <w:p w:rsidR="00D64A01" w:rsidRPr="009E2D25" w:rsidRDefault="00D64A01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794" w:type="dxa"/>
            <w:vMerge w:val="restart"/>
            <w:vAlign w:val="center"/>
          </w:tcPr>
          <w:p w:rsidR="00D64A01" w:rsidRDefault="00767C7B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11,0</w:t>
            </w:r>
          </w:p>
        </w:tc>
        <w:tc>
          <w:tcPr>
            <w:tcW w:w="1219" w:type="dxa"/>
            <w:vMerge w:val="restart"/>
            <w:vAlign w:val="center"/>
          </w:tcPr>
          <w:p w:rsidR="00D64A01" w:rsidRDefault="00D64A01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  <w:tc>
          <w:tcPr>
            <w:tcW w:w="964" w:type="dxa"/>
            <w:vMerge w:val="restart"/>
            <w:vAlign w:val="center"/>
          </w:tcPr>
          <w:p w:rsidR="00D64A01" w:rsidRDefault="00D64A01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325х8</w:t>
            </w:r>
          </w:p>
        </w:tc>
        <w:tc>
          <w:tcPr>
            <w:tcW w:w="1474" w:type="dxa"/>
            <w:vMerge w:val="restart"/>
            <w:vAlign w:val="center"/>
          </w:tcPr>
          <w:p w:rsidR="00D64A01" w:rsidRDefault="00D64A01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Вода</w:t>
            </w:r>
          </w:p>
          <w:p w:rsidR="00D64A01" w:rsidRDefault="00D64A01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95…100</w:t>
            </w:r>
            <w:proofErr w:type="gramStart"/>
            <w:r>
              <w:rPr>
                <w:rFonts w:ascii="Arial" w:hAnsi="Arial" w:cs="Arial"/>
              </w:rPr>
              <w:t xml:space="preserve"> °С</w:t>
            </w:r>
            <w:proofErr w:type="gramEnd"/>
          </w:p>
        </w:tc>
        <w:tc>
          <w:tcPr>
            <w:tcW w:w="1219" w:type="dxa"/>
            <w:vMerge w:val="restart"/>
            <w:vAlign w:val="center"/>
          </w:tcPr>
          <w:p w:rsidR="00D64A01" w:rsidRDefault="00D64A01" w:rsidP="00D64A0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тоже</w:t>
            </w:r>
          </w:p>
        </w:tc>
        <w:tc>
          <w:tcPr>
            <w:tcW w:w="2410" w:type="dxa"/>
            <w:vMerge w:val="restart"/>
            <w:vAlign w:val="center"/>
          </w:tcPr>
          <w:p w:rsidR="00D64A01" w:rsidRDefault="00D64A01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тоже</w:t>
            </w:r>
          </w:p>
        </w:tc>
      </w:tr>
      <w:tr w:rsidR="00D64A01" w:rsidTr="00D64A01">
        <w:trPr>
          <w:trHeight w:val="454"/>
        </w:trPr>
        <w:tc>
          <w:tcPr>
            <w:tcW w:w="709" w:type="dxa"/>
            <w:vMerge/>
            <w:vAlign w:val="center"/>
          </w:tcPr>
          <w:p w:rsidR="00D64A01" w:rsidRDefault="00D64A01" w:rsidP="00CA0D0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Align w:val="center"/>
          </w:tcPr>
          <w:p w:rsidR="00D64A01" w:rsidRDefault="00D64A01" w:rsidP="00466E0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794" w:type="dxa"/>
            <w:vMerge/>
          </w:tcPr>
          <w:p w:rsidR="00D64A01" w:rsidRDefault="00D64A01" w:rsidP="001A22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D64A01" w:rsidRDefault="00D64A01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64" w:type="dxa"/>
            <w:vMerge/>
          </w:tcPr>
          <w:p w:rsidR="00D64A01" w:rsidRDefault="00D64A01" w:rsidP="00466E0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474" w:type="dxa"/>
            <w:vMerge/>
          </w:tcPr>
          <w:p w:rsidR="00D64A01" w:rsidRDefault="00D64A01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D64A01" w:rsidRDefault="00D64A01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10" w:type="dxa"/>
            <w:vMerge/>
          </w:tcPr>
          <w:p w:rsidR="00D64A01" w:rsidRDefault="00D64A01" w:rsidP="007C1DEF">
            <w:pPr>
              <w:rPr>
                <w:rFonts w:ascii="Arial" w:hAnsi="Arial" w:cs="Arial"/>
              </w:rPr>
            </w:pPr>
          </w:p>
        </w:tc>
      </w:tr>
      <w:tr w:rsidR="004F240B" w:rsidTr="008C3B79">
        <w:trPr>
          <w:trHeight w:val="454"/>
        </w:trPr>
        <w:tc>
          <w:tcPr>
            <w:tcW w:w="709" w:type="dxa"/>
            <w:vMerge w:val="restart"/>
            <w:vAlign w:val="center"/>
          </w:tcPr>
          <w:p w:rsidR="004F240B" w:rsidRDefault="004F240B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proofErr w:type="gramStart"/>
            <w:r>
              <w:rPr>
                <w:rFonts w:ascii="Arial" w:hAnsi="Arial" w:cs="Arial"/>
              </w:rPr>
              <w:t>2</w:t>
            </w:r>
            <w:proofErr w:type="gramEnd"/>
            <w:r>
              <w:rPr>
                <w:rFonts w:ascii="Arial" w:hAnsi="Arial" w:cs="Arial"/>
              </w:rPr>
              <w:t>.1</w:t>
            </w:r>
          </w:p>
        </w:tc>
        <w:tc>
          <w:tcPr>
            <w:tcW w:w="1417" w:type="dxa"/>
            <w:vAlign w:val="center"/>
          </w:tcPr>
          <w:p w:rsidR="004F240B" w:rsidRPr="009E2D25" w:rsidRDefault="004F240B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794" w:type="dxa"/>
            <w:vMerge w:val="restart"/>
            <w:vAlign w:val="center"/>
          </w:tcPr>
          <w:p w:rsidR="004F240B" w:rsidRDefault="008C3B79" w:rsidP="008C3B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1,6</w:t>
            </w:r>
          </w:p>
        </w:tc>
        <w:tc>
          <w:tcPr>
            <w:tcW w:w="1219" w:type="dxa"/>
            <w:vMerge w:val="restart"/>
            <w:vAlign w:val="center"/>
          </w:tcPr>
          <w:p w:rsidR="004F240B" w:rsidRDefault="004F240B" w:rsidP="004F240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  <w:tc>
          <w:tcPr>
            <w:tcW w:w="964" w:type="dxa"/>
            <w:vMerge w:val="restart"/>
            <w:vAlign w:val="center"/>
          </w:tcPr>
          <w:p w:rsidR="004F240B" w:rsidRPr="004F240B" w:rsidRDefault="004F240B" w:rsidP="004F240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en-US"/>
              </w:rPr>
              <w:t>159</w:t>
            </w:r>
            <w:r>
              <w:rPr>
                <w:rFonts w:ascii="Arial" w:hAnsi="Arial" w:cs="Arial"/>
              </w:rPr>
              <w:t>х</w:t>
            </w:r>
            <w:r>
              <w:rPr>
                <w:rFonts w:ascii="Arial" w:hAnsi="Arial" w:cs="Arial"/>
                <w:lang w:val="en-US"/>
              </w:rPr>
              <w:t>4.5</w:t>
            </w:r>
          </w:p>
        </w:tc>
        <w:tc>
          <w:tcPr>
            <w:tcW w:w="1474" w:type="dxa"/>
            <w:vMerge w:val="restart"/>
            <w:vAlign w:val="center"/>
          </w:tcPr>
          <w:p w:rsidR="004F240B" w:rsidRDefault="004F240B" w:rsidP="004F240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Вода</w:t>
            </w:r>
          </w:p>
          <w:p w:rsidR="004F240B" w:rsidRDefault="004F240B" w:rsidP="004F240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en-US"/>
              </w:rPr>
              <w:t>70</w:t>
            </w:r>
            <w:r>
              <w:rPr>
                <w:rFonts w:ascii="Arial" w:hAnsi="Arial" w:cs="Arial"/>
              </w:rPr>
              <w:t xml:space="preserve"> °С</w:t>
            </w:r>
          </w:p>
        </w:tc>
        <w:tc>
          <w:tcPr>
            <w:tcW w:w="1219" w:type="dxa"/>
            <w:vMerge w:val="restart"/>
            <w:vAlign w:val="center"/>
          </w:tcPr>
          <w:p w:rsidR="004F240B" w:rsidRDefault="004F240B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тоже</w:t>
            </w:r>
          </w:p>
        </w:tc>
        <w:tc>
          <w:tcPr>
            <w:tcW w:w="2410" w:type="dxa"/>
            <w:vMerge w:val="restart"/>
            <w:vAlign w:val="center"/>
          </w:tcPr>
          <w:p w:rsidR="00714AF1" w:rsidRDefault="00714AF1" w:rsidP="00714A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r w:rsidR="004F240B">
              <w:rPr>
                <w:rFonts w:ascii="Arial" w:hAnsi="Arial" w:cs="Arial"/>
              </w:rPr>
              <w:t>оже</w:t>
            </w:r>
          </w:p>
        </w:tc>
      </w:tr>
      <w:tr w:rsidR="004F240B" w:rsidTr="00D64A01">
        <w:trPr>
          <w:trHeight w:val="454"/>
        </w:trPr>
        <w:tc>
          <w:tcPr>
            <w:tcW w:w="709" w:type="dxa"/>
            <w:vMerge/>
            <w:vAlign w:val="center"/>
          </w:tcPr>
          <w:p w:rsidR="004F240B" w:rsidRDefault="004F240B" w:rsidP="00CA0D0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Align w:val="center"/>
          </w:tcPr>
          <w:p w:rsidR="004F240B" w:rsidRDefault="004F240B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794" w:type="dxa"/>
            <w:vMerge/>
          </w:tcPr>
          <w:p w:rsidR="004F240B" w:rsidRDefault="004F240B" w:rsidP="001A22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64" w:type="dxa"/>
            <w:vMerge/>
          </w:tcPr>
          <w:p w:rsidR="004F240B" w:rsidRDefault="004F240B" w:rsidP="00466E0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474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10" w:type="dxa"/>
            <w:vMerge/>
          </w:tcPr>
          <w:p w:rsidR="004F240B" w:rsidRDefault="004F240B" w:rsidP="007C1DEF">
            <w:pPr>
              <w:rPr>
                <w:rFonts w:ascii="Arial" w:hAnsi="Arial" w:cs="Arial"/>
              </w:rPr>
            </w:pPr>
          </w:p>
        </w:tc>
      </w:tr>
      <w:tr w:rsidR="004F240B" w:rsidTr="004F240B">
        <w:trPr>
          <w:trHeight w:val="454"/>
        </w:trPr>
        <w:tc>
          <w:tcPr>
            <w:tcW w:w="709" w:type="dxa"/>
            <w:vMerge w:val="restart"/>
            <w:vAlign w:val="center"/>
          </w:tcPr>
          <w:p w:rsidR="004F240B" w:rsidRDefault="004F240B" w:rsidP="004F240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proofErr w:type="gramStart"/>
            <w:r>
              <w:rPr>
                <w:rFonts w:ascii="Arial" w:hAnsi="Arial" w:cs="Arial"/>
              </w:rPr>
              <w:t>7</w:t>
            </w:r>
            <w:proofErr w:type="gramEnd"/>
          </w:p>
        </w:tc>
        <w:tc>
          <w:tcPr>
            <w:tcW w:w="1417" w:type="dxa"/>
            <w:vAlign w:val="center"/>
          </w:tcPr>
          <w:p w:rsidR="004F240B" w:rsidRDefault="004F240B" w:rsidP="00466E0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en-US"/>
              </w:rPr>
              <w:t>IV</w:t>
            </w:r>
          </w:p>
        </w:tc>
        <w:tc>
          <w:tcPr>
            <w:tcW w:w="794" w:type="dxa"/>
            <w:vMerge w:val="restart"/>
            <w:vAlign w:val="center"/>
          </w:tcPr>
          <w:p w:rsidR="004F240B" w:rsidRDefault="008C3B79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17,0</w:t>
            </w:r>
          </w:p>
        </w:tc>
        <w:tc>
          <w:tcPr>
            <w:tcW w:w="1219" w:type="dxa"/>
            <w:vMerge w:val="restart"/>
            <w:vAlign w:val="center"/>
          </w:tcPr>
          <w:p w:rsidR="004F240B" w:rsidRDefault="004F240B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0,22</w:t>
            </w:r>
          </w:p>
        </w:tc>
        <w:tc>
          <w:tcPr>
            <w:tcW w:w="964" w:type="dxa"/>
            <w:vMerge w:val="restart"/>
            <w:vAlign w:val="center"/>
          </w:tcPr>
          <w:p w:rsidR="004F240B" w:rsidRDefault="004F240B" w:rsidP="00E2763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325х8</w:t>
            </w:r>
          </w:p>
        </w:tc>
        <w:tc>
          <w:tcPr>
            <w:tcW w:w="1474" w:type="dxa"/>
            <w:vMerge w:val="restart"/>
            <w:vAlign w:val="center"/>
          </w:tcPr>
          <w:p w:rsidR="004F240B" w:rsidRDefault="004F240B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Перегретый пар</w:t>
            </w:r>
          </w:p>
          <w:p w:rsidR="004F240B" w:rsidRDefault="001721BA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en-US"/>
              </w:rPr>
              <w:t>200</w:t>
            </w:r>
            <w:r>
              <w:rPr>
                <w:rFonts w:ascii="Arial" w:hAnsi="Arial" w:cs="Arial"/>
              </w:rPr>
              <w:t xml:space="preserve"> °С</w:t>
            </w:r>
          </w:p>
        </w:tc>
        <w:tc>
          <w:tcPr>
            <w:tcW w:w="1219" w:type="dxa"/>
            <w:vMerge w:val="restart"/>
            <w:vAlign w:val="center"/>
          </w:tcPr>
          <w:p w:rsidR="004F240B" w:rsidRDefault="004F240B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тоже</w:t>
            </w:r>
          </w:p>
        </w:tc>
        <w:tc>
          <w:tcPr>
            <w:tcW w:w="2410" w:type="dxa"/>
            <w:vMerge w:val="restart"/>
            <w:vAlign w:val="center"/>
          </w:tcPr>
          <w:p w:rsidR="004F240B" w:rsidRDefault="004F240B" w:rsidP="004F240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Тоже</w:t>
            </w:r>
          </w:p>
          <w:p w:rsidR="00714AF1" w:rsidRDefault="00714AF1" w:rsidP="004F240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МП-100-60</w:t>
            </w:r>
          </w:p>
        </w:tc>
      </w:tr>
      <w:tr w:rsidR="004F240B" w:rsidTr="00D64A01">
        <w:trPr>
          <w:trHeight w:val="454"/>
        </w:trPr>
        <w:tc>
          <w:tcPr>
            <w:tcW w:w="709" w:type="dxa"/>
            <w:vMerge/>
            <w:vAlign w:val="center"/>
          </w:tcPr>
          <w:p w:rsidR="004F240B" w:rsidRDefault="004F240B" w:rsidP="00CA0D0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Align w:val="center"/>
          </w:tcPr>
          <w:p w:rsidR="004F240B" w:rsidRDefault="004F240B" w:rsidP="00466E00">
            <w:pPr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IV</w:t>
            </w:r>
          </w:p>
        </w:tc>
        <w:tc>
          <w:tcPr>
            <w:tcW w:w="794" w:type="dxa"/>
            <w:vMerge/>
          </w:tcPr>
          <w:p w:rsidR="004F240B" w:rsidRDefault="004F240B" w:rsidP="001A22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64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474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10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</w:tr>
      <w:tr w:rsidR="004F240B" w:rsidTr="004B5D17">
        <w:trPr>
          <w:trHeight w:val="454"/>
        </w:trPr>
        <w:tc>
          <w:tcPr>
            <w:tcW w:w="709" w:type="dxa"/>
            <w:vMerge w:val="restart"/>
            <w:vAlign w:val="center"/>
          </w:tcPr>
          <w:p w:rsidR="004F240B" w:rsidRDefault="004F240B" w:rsidP="00CA0D0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Т8</w:t>
            </w:r>
          </w:p>
        </w:tc>
        <w:tc>
          <w:tcPr>
            <w:tcW w:w="1417" w:type="dxa"/>
            <w:vAlign w:val="center"/>
          </w:tcPr>
          <w:p w:rsidR="004F240B" w:rsidRPr="009E2D25" w:rsidRDefault="004F240B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794" w:type="dxa"/>
            <w:vMerge w:val="restart"/>
            <w:vAlign w:val="center"/>
          </w:tcPr>
          <w:p w:rsidR="004F240B" w:rsidRDefault="008C3B79" w:rsidP="004B5D1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8,0</w:t>
            </w:r>
          </w:p>
        </w:tc>
        <w:tc>
          <w:tcPr>
            <w:tcW w:w="1219" w:type="dxa"/>
            <w:vMerge w:val="restart"/>
            <w:vAlign w:val="center"/>
          </w:tcPr>
          <w:p w:rsidR="004F240B" w:rsidRDefault="004B5D17" w:rsidP="004B5D1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0,05</w:t>
            </w:r>
          </w:p>
        </w:tc>
        <w:tc>
          <w:tcPr>
            <w:tcW w:w="964" w:type="dxa"/>
            <w:vMerge w:val="restart"/>
            <w:vAlign w:val="center"/>
          </w:tcPr>
          <w:p w:rsidR="004F240B" w:rsidRDefault="004B5D17" w:rsidP="004B5D1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108х4</w:t>
            </w:r>
          </w:p>
        </w:tc>
        <w:tc>
          <w:tcPr>
            <w:tcW w:w="1474" w:type="dxa"/>
            <w:vMerge w:val="restart"/>
            <w:vAlign w:val="center"/>
          </w:tcPr>
          <w:p w:rsidR="004B5D17" w:rsidRDefault="004B5D17" w:rsidP="004B5D1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Вода</w:t>
            </w:r>
          </w:p>
          <w:p w:rsidR="004F240B" w:rsidRDefault="004B5D17" w:rsidP="00EA22B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  <w:r w:rsidR="00EA22BA">
              <w:rPr>
                <w:rFonts w:ascii="Arial" w:hAnsi="Arial" w:cs="Arial"/>
                <w:lang w:val="en-US"/>
              </w:rPr>
              <w:t>5</w:t>
            </w:r>
            <w:proofErr w:type="gramStart"/>
            <w:r>
              <w:rPr>
                <w:rFonts w:ascii="Arial" w:hAnsi="Arial" w:cs="Arial"/>
              </w:rPr>
              <w:t xml:space="preserve"> °С</w:t>
            </w:r>
            <w:proofErr w:type="gramEnd"/>
          </w:p>
        </w:tc>
        <w:tc>
          <w:tcPr>
            <w:tcW w:w="1219" w:type="dxa"/>
            <w:vMerge w:val="restart"/>
            <w:vAlign w:val="center"/>
          </w:tcPr>
          <w:p w:rsidR="004F240B" w:rsidRDefault="004F240B" w:rsidP="004B5D17">
            <w:pPr>
              <w:jc w:val="center"/>
            </w:pPr>
            <w:r w:rsidRPr="00045E38">
              <w:rPr>
                <w:rFonts w:ascii="Arial" w:hAnsi="Arial" w:cs="Arial"/>
              </w:rPr>
              <w:t>тоже</w:t>
            </w:r>
          </w:p>
        </w:tc>
        <w:tc>
          <w:tcPr>
            <w:tcW w:w="2410" w:type="dxa"/>
            <w:vMerge w:val="restart"/>
            <w:vAlign w:val="center"/>
          </w:tcPr>
          <w:p w:rsidR="004F240B" w:rsidRDefault="00714AF1" w:rsidP="004B5D17">
            <w:pPr>
              <w:jc w:val="center"/>
              <w:rPr>
                <w:rFonts w:ascii="Arial" w:hAnsi="Arial" w:cs="Arial"/>
              </w:rPr>
            </w:pPr>
            <w:r w:rsidRPr="00045E38">
              <w:rPr>
                <w:rFonts w:ascii="Arial" w:hAnsi="Arial" w:cs="Arial"/>
              </w:rPr>
              <w:t>Т</w:t>
            </w:r>
            <w:r w:rsidR="004F240B" w:rsidRPr="00045E38">
              <w:rPr>
                <w:rFonts w:ascii="Arial" w:hAnsi="Arial" w:cs="Arial"/>
              </w:rPr>
              <w:t>оже</w:t>
            </w:r>
          </w:p>
          <w:p w:rsidR="00714AF1" w:rsidRDefault="00714AF1" w:rsidP="00714AF1">
            <w:pPr>
              <w:jc w:val="center"/>
            </w:pPr>
            <w:r>
              <w:rPr>
                <w:rFonts w:ascii="Arial" w:hAnsi="Arial" w:cs="Arial"/>
              </w:rPr>
              <w:t>МП-100-40</w:t>
            </w:r>
          </w:p>
        </w:tc>
      </w:tr>
      <w:tr w:rsidR="004F240B" w:rsidTr="00D64A01">
        <w:trPr>
          <w:trHeight w:val="454"/>
        </w:trPr>
        <w:tc>
          <w:tcPr>
            <w:tcW w:w="709" w:type="dxa"/>
            <w:vMerge/>
            <w:vAlign w:val="center"/>
          </w:tcPr>
          <w:p w:rsidR="004F240B" w:rsidRDefault="004F240B" w:rsidP="00CA0D0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Align w:val="center"/>
          </w:tcPr>
          <w:p w:rsidR="004F240B" w:rsidRDefault="004F240B" w:rsidP="006B77CA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</w:p>
        </w:tc>
        <w:tc>
          <w:tcPr>
            <w:tcW w:w="794" w:type="dxa"/>
            <w:vMerge/>
          </w:tcPr>
          <w:p w:rsidR="004F240B" w:rsidRDefault="004F240B" w:rsidP="001A22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964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474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219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10" w:type="dxa"/>
            <w:vMerge/>
          </w:tcPr>
          <w:p w:rsidR="004F240B" w:rsidRDefault="004F240B" w:rsidP="00F31946">
            <w:pPr>
              <w:jc w:val="both"/>
              <w:rPr>
                <w:rFonts w:ascii="Arial" w:hAnsi="Arial" w:cs="Arial"/>
              </w:rPr>
            </w:pPr>
          </w:p>
        </w:tc>
      </w:tr>
    </w:tbl>
    <w:p w:rsidR="005A0F55" w:rsidRDefault="005A0F55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</w:p>
    <w:p w:rsidR="00884570" w:rsidRDefault="00884570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4C5612">
        <w:rPr>
          <w:rFonts w:ascii="Arial" w:hAnsi="Arial" w:cs="Arial"/>
        </w:rPr>
        <w:t>Все элементы трубопроводов с температурой наружной поверхности стенки в</w:t>
      </w:r>
      <w:r w:rsidRPr="004C5612">
        <w:rPr>
          <w:rFonts w:ascii="Arial" w:hAnsi="Arial" w:cs="Arial"/>
        </w:rPr>
        <w:t>ы</w:t>
      </w:r>
      <w:r w:rsidRPr="004C5612">
        <w:rPr>
          <w:rFonts w:ascii="Arial" w:hAnsi="Arial" w:cs="Arial"/>
        </w:rPr>
        <w:t>ше 55</w:t>
      </w:r>
      <w:proofErr w:type="gramStart"/>
      <w:r w:rsidR="00456125">
        <w:rPr>
          <w:rFonts w:ascii="Arial" w:hAnsi="Arial" w:cs="Arial"/>
        </w:rPr>
        <w:t xml:space="preserve"> </w:t>
      </w:r>
      <w:r w:rsidRPr="004C5612">
        <w:rPr>
          <w:rFonts w:ascii="Arial" w:hAnsi="Arial" w:cs="Arial"/>
        </w:rPr>
        <w:t>°С</w:t>
      </w:r>
      <w:proofErr w:type="gramEnd"/>
      <w:r w:rsidRPr="004C5612">
        <w:rPr>
          <w:rFonts w:ascii="Arial" w:hAnsi="Arial" w:cs="Arial"/>
        </w:rPr>
        <w:t>, покры</w:t>
      </w:r>
      <w:r w:rsidR="00802E03">
        <w:rPr>
          <w:rFonts w:ascii="Arial" w:hAnsi="Arial" w:cs="Arial"/>
        </w:rPr>
        <w:t>ваются</w:t>
      </w:r>
      <w:r w:rsidRPr="004C5612">
        <w:rPr>
          <w:rFonts w:ascii="Arial" w:hAnsi="Arial" w:cs="Arial"/>
        </w:rPr>
        <w:t xml:space="preserve"> тепловой изоляцией, температура наружной поверхности к</w:t>
      </w:r>
      <w:r w:rsidRPr="004C5612">
        <w:rPr>
          <w:rFonts w:ascii="Arial" w:hAnsi="Arial" w:cs="Arial"/>
        </w:rPr>
        <w:t>о</w:t>
      </w:r>
      <w:r w:rsidRPr="004C5612">
        <w:rPr>
          <w:rFonts w:ascii="Arial" w:hAnsi="Arial" w:cs="Arial"/>
        </w:rPr>
        <w:t>торой не превыша</w:t>
      </w:r>
      <w:r w:rsidR="00802E03">
        <w:rPr>
          <w:rFonts w:ascii="Arial" w:hAnsi="Arial" w:cs="Arial"/>
        </w:rPr>
        <w:t>ет</w:t>
      </w:r>
      <w:r w:rsidRPr="004C5612">
        <w:rPr>
          <w:rFonts w:ascii="Arial" w:hAnsi="Arial" w:cs="Arial"/>
        </w:rPr>
        <w:t xml:space="preserve"> 55°С</w:t>
      </w:r>
      <w:r>
        <w:rPr>
          <w:rFonts w:ascii="Arial" w:hAnsi="Arial" w:cs="Arial"/>
        </w:rPr>
        <w:t>.</w:t>
      </w:r>
      <w:r w:rsidR="0080205D">
        <w:rPr>
          <w:rFonts w:ascii="Arial" w:hAnsi="Arial" w:cs="Arial"/>
        </w:rPr>
        <w:t xml:space="preserve"> Материалы тепловой изоляции и покровного слоя прив</w:t>
      </w:r>
      <w:r w:rsidR="0080205D">
        <w:rPr>
          <w:rFonts w:ascii="Arial" w:hAnsi="Arial" w:cs="Arial"/>
        </w:rPr>
        <w:t>е</w:t>
      </w:r>
      <w:r w:rsidR="0080205D">
        <w:rPr>
          <w:rFonts w:ascii="Arial" w:hAnsi="Arial" w:cs="Arial"/>
        </w:rPr>
        <w:t>дены в таблице 3.4.</w:t>
      </w:r>
      <w:r w:rsidR="00714AF1">
        <w:rPr>
          <w:rFonts w:ascii="Arial" w:hAnsi="Arial" w:cs="Arial"/>
        </w:rPr>
        <w:t>1</w:t>
      </w:r>
      <w:r w:rsidR="0080205D">
        <w:rPr>
          <w:rFonts w:ascii="Arial" w:hAnsi="Arial" w:cs="Arial"/>
        </w:rPr>
        <w:t>.</w:t>
      </w:r>
      <w:r w:rsidR="008D0AD7">
        <w:rPr>
          <w:rFonts w:ascii="Arial" w:hAnsi="Arial" w:cs="Arial"/>
        </w:rPr>
        <w:t xml:space="preserve"> Подогреватель ПСВ-200-7-15 покрывается м</w:t>
      </w:r>
      <w:r w:rsidR="008D0AD7" w:rsidRPr="008D0AD7">
        <w:rPr>
          <w:rFonts w:ascii="Arial" w:hAnsi="Arial" w:cs="Arial"/>
        </w:rPr>
        <w:t>ат</w:t>
      </w:r>
      <w:r w:rsidR="008D0AD7">
        <w:rPr>
          <w:rFonts w:ascii="Arial" w:hAnsi="Arial" w:cs="Arial"/>
        </w:rPr>
        <w:t>ами</w:t>
      </w:r>
      <w:r w:rsidR="008D0AD7" w:rsidRPr="008D0AD7">
        <w:rPr>
          <w:rFonts w:ascii="Arial" w:hAnsi="Arial" w:cs="Arial"/>
        </w:rPr>
        <w:t xml:space="preserve"> </w:t>
      </w:r>
      <w:proofErr w:type="spellStart"/>
      <w:r w:rsidR="008D0AD7" w:rsidRPr="008D0AD7">
        <w:rPr>
          <w:rFonts w:ascii="Arial" w:hAnsi="Arial" w:cs="Arial"/>
        </w:rPr>
        <w:t>минерал</w:t>
      </w:r>
      <w:r w:rsidR="008D0AD7" w:rsidRPr="008D0AD7">
        <w:rPr>
          <w:rFonts w:ascii="Arial" w:hAnsi="Arial" w:cs="Arial"/>
        </w:rPr>
        <w:t>о</w:t>
      </w:r>
      <w:r w:rsidR="008D0AD7" w:rsidRPr="008D0AD7">
        <w:rPr>
          <w:rFonts w:ascii="Arial" w:hAnsi="Arial" w:cs="Arial"/>
        </w:rPr>
        <w:t>ватны</w:t>
      </w:r>
      <w:r w:rsidR="008D0AD7">
        <w:rPr>
          <w:rFonts w:ascii="Arial" w:hAnsi="Arial" w:cs="Arial"/>
        </w:rPr>
        <w:t>ми</w:t>
      </w:r>
      <w:proofErr w:type="spellEnd"/>
      <w:r w:rsidR="008D0AD7" w:rsidRPr="008D0AD7">
        <w:rPr>
          <w:rFonts w:ascii="Arial" w:hAnsi="Arial" w:cs="Arial"/>
        </w:rPr>
        <w:t xml:space="preserve"> прошивны</w:t>
      </w:r>
      <w:r w:rsidR="008D0AD7">
        <w:rPr>
          <w:rFonts w:ascii="Arial" w:hAnsi="Arial" w:cs="Arial"/>
        </w:rPr>
        <w:t>ми</w:t>
      </w:r>
      <w:r w:rsidR="008D0AD7" w:rsidRPr="008D0AD7">
        <w:rPr>
          <w:rFonts w:ascii="Arial" w:hAnsi="Arial" w:cs="Arial"/>
        </w:rPr>
        <w:t xml:space="preserve"> по ГОСТ21880-2011</w:t>
      </w:r>
      <w:r w:rsidR="008D0AD7">
        <w:rPr>
          <w:rFonts w:ascii="Arial" w:hAnsi="Arial" w:cs="Arial"/>
        </w:rPr>
        <w:t xml:space="preserve"> МП-100-80 и покровным слоем из с</w:t>
      </w:r>
      <w:r w:rsidR="008D0AD7" w:rsidRPr="00896FD2">
        <w:rPr>
          <w:rFonts w:ascii="Arial" w:hAnsi="Arial" w:cs="Arial"/>
        </w:rPr>
        <w:t>текл</w:t>
      </w:r>
      <w:r w:rsidR="008D0AD7" w:rsidRPr="00896FD2">
        <w:rPr>
          <w:rFonts w:ascii="Arial" w:hAnsi="Arial" w:cs="Arial"/>
        </w:rPr>
        <w:t>о</w:t>
      </w:r>
      <w:r w:rsidR="008D0AD7" w:rsidRPr="00896FD2">
        <w:rPr>
          <w:rFonts w:ascii="Arial" w:hAnsi="Arial" w:cs="Arial"/>
        </w:rPr>
        <w:t>пластик</w:t>
      </w:r>
      <w:r w:rsidR="008D0AD7">
        <w:rPr>
          <w:rFonts w:ascii="Arial" w:hAnsi="Arial" w:cs="Arial"/>
        </w:rPr>
        <w:t>а</w:t>
      </w:r>
      <w:r w:rsidR="008D0AD7" w:rsidRPr="00896FD2">
        <w:rPr>
          <w:rFonts w:ascii="Arial" w:hAnsi="Arial" w:cs="Arial"/>
        </w:rPr>
        <w:t xml:space="preserve"> ТУ2296-014-00204961-99</w:t>
      </w:r>
      <w:r w:rsidR="008D0AD7">
        <w:rPr>
          <w:rFonts w:ascii="Arial" w:hAnsi="Arial" w:cs="Arial"/>
        </w:rPr>
        <w:t xml:space="preserve"> </w:t>
      </w:r>
      <w:r w:rsidR="008D0AD7" w:rsidRPr="008D0AD7">
        <w:rPr>
          <w:rFonts w:ascii="Arial" w:hAnsi="Arial" w:cs="Arial"/>
        </w:rPr>
        <w:t>РСТ-120-Х-С(95)</w:t>
      </w:r>
      <w:r w:rsidR="008D0AD7">
        <w:rPr>
          <w:rFonts w:ascii="Arial" w:hAnsi="Arial" w:cs="Arial"/>
        </w:rPr>
        <w:t>.</w:t>
      </w:r>
    </w:p>
    <w:p w:rsidR="00DB24A3" w:rsidRDefault="00DB24A3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Минимальные расстояния в свету между поверхностями теплоизоляционных конструкций смежных трубопроводов, а также от поверхности тепловой изоляции трубопроводов до строительных конструкций зданий составляют не менее 100 мм.</w:t>
      </w:r>
    </w:p>
    <w:p w:rsidR="00FE4DAB" w:rsidRPr="00A15B69" w:rsidRDefault="00A15B69" w:rsidP="00802E03">
      <w:pPr>
        <w:spacing w:line="360" w:lineRule="auto"/>
        <w:ind w:left="478" w:firstLine="540"/>
        <w:jc w:val="both"/>
        <w:rPr>
          <w:rFonts w:ascii="Arial" w:hAnsi="Arial" w:cs="Arial"/>
          <w:color w:val="000000"/>
        </w:rPr>
      </w:pPr>
      <w:r w:rsidRPr="00A15B69">
        <w:rPr>
          <w:rFonts w:ascii="Arial" w:hAnsi="Arial" w:cs="Arial"/>
          <w:color w:val="000000"/>
        </w:rPr>
        <w:t xml:space="preserve">Компенсации теплового расширения трубопроводов происходит за счет углов </w:t>
      </w:r>
      <w:proofErr w:type="spellStart"/>
      <w:r w:rsidRPr="00A15B69">
        <w:rPr>
          <w:rFonts w:ascii="Arial" w:hAnsi="Arial" w:cs="Arial"/>
          <w:color w:val="000000"/>
        </w:rPr>
        <w:t>самокомпенсации</w:t>
      </w:r>
      <w:proofErr w:type="spellEnd"/>
      <w:r>
        <w:rPr>
          <w:rFonts w:ascii="Arial" w:hAnsi="Arial" w:cs="Arial"/>
          <w:color w:val="000000"/>
        </w:rPr>
        <w:t>.</w:t>
      </w:r>
    </w:p>
    <w:p w:rsidR="00802E03" w:rsidRDefault="00802E03" w:rsidP="00802E03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О</w:t>
      </w:r>
      <w:r w:rsidRPr="001F429F">
        <w:rPr>
          <w:rFonts w:ascii="Arial" w:hAnsi="Arial" w:cs="Arial"/>
        </w:rPr>
        <w:t>бязательная аттестация технологии сварочных работ и специалистов сваро</w:t>
      </w:r>
      <w:r w:rsidRPr="001F429F">
        <w:rPr>
          <w:rFonts w:ascii="Arial" w:hAnsi="Arial" w:cs="Arial"/>
        </w:rPr>
        <w:t>ч</w:t>
      </w:r>
      <w:r w:rsidRPr="001F429F">
        <w:rPr>
          <w:rFonts w:ascii="Arial" w:hAnsi="Arial" w:cs="Arial"/>
        </w:rPr>
        <w:t>ного производства проводится в соответствии с РД 03-615-03 «Порядок применения сварочных технологий при изготовлении, монтаже, ремонте и реконструкции технич</w:t>
      </w:r>
      <w:r w:rsidRPr="001F429F">
        <w:rPr>
          <w:rFonts w:ascii="Arial" w:hAnsi="Arial" w:cs="Arial"/>
        </w:rPr>
        <w:t>е</w:t>
      </w:r>
      <w:r w:rsidRPr="001F429F">
        <w:rPr>
          <w:rFonts w:ascii="Arial" w:hAnsi="Arial" w:cs="Arial"/>
        </w:rPr>
        <w:t>ских устрой</w:t>
      </w:r>
      <w:proofErr w:type="gramStart"/>
      <w:r w:rsidRPr="001F429F">
        <w:rPr>
          <w:rFonts w:ascii="Arial" w:hAnsi="Arial" w:cs="Arial"/>
        </w:rPr>
        <w:t>ств дл</w:t>
      </w:r>
      <w:proofErr w:type="gramEnd"/>
      <w:r w:rsidRPr="001F429F">
        <w:rPr>
          <w:rFonts w:ascii="Arial" w:hAnsi="Arial" w:cs="Arial"/>
        </w:rPr>
        <w:t>я опасных производственных объектов» и РД 03-495-02 «Технол</w:t>
      </w:r>
      <w:r w:rsidRPr="001F429F">
        <w:rPr>
          <w:rFonts w:ascii="Arial" w:hAnsi="Arial" w:cs="Arial"/>
        </w:rPr>
        <w:t>о</w:t>
      </w:r>
      <w:r w:rsidRPr="001F429F">
        <w:rPr>
          <w:rFonts w:ascii="Arial" w:hAnsi="Arial" w:cs="Arial"/>
        </w:rPr>
        <w:t>гический регламент проведения аттестации сварщиков и специалистов сварочного производства».</w:t>
      </w:r>
    </w:p>
    <w:p w:rsidR="00802E03" w:rsidRDefault="00802E03" w:rsidP="00802E03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Контроль качества </w:t>
      </w:r>
      <w:r w:rsidRPr="00126F51">
        <w:rPr>
          <w:rFonts w:ascii="Arial" w:hAnsi="Arial" w:cs="Arial"/>
        </w:rPr>
        <w:t>строительных, монтажных, сварочных и изоляционных работ</w:t>
      </w:r>
      <w:r>
        <w:rPr>
          <w:rFonts w:ascii="Arial" w:hAnsi="Arial" w:cs="Arial"/>
        </w:rPr>
        <w:t xml:space="preserve"> производить в соответствии с </w:t>
      </w:r>
      <w:r w:rsidRPr="00126F51">
        <w:rPr>
          <w:rFonts w:ascii="Arial" w:hAnsi="Arial" w:cs="Arial"/>
        </w:rPr>
        <w:t xml:space="preserve">РД 153-34.1-003-01 </w:t>
      </w:r>
      <w:r>
        <w:rPr>
          <w:rFonts w:ascii="Arial" w:hAnsi="Arial" w:cs="Arial"/>
        </w:rPr>
        <w:t>«</w:t>
      </w:r>
      <w:r w:rsidRPr="00126F51">
        <w:rPr>
          <w:rFonts w:ascii="Arial" w:hAnsi="Arial" w:cs="Arial"/>
        </w:rPr>
        <w:t>Сварка, термообработка и ко</w:t>
      </w:r>
      <w:r w:rsidRPr="00126F51">
        <w:rPr>
          <w:rFonts w:ascii="Arial" w:hAnsi="Arial" w:cs="Arial"/>
        </w:rPr>
        <w:t>н</w:t>
      </w:r>
      <w:r w:rsidRPr="00126F51">
        <w:rPr>
          <w:rFonts w:ascii="Arial" w:hAnsi="Arial" w:cs="Arial"/>
        </w:rPr>
        <w:t>троль трубных систем котлов и трубопроводов при монтаже и ремонте энергетическ</w:t>
      </w:r>
      <w:r w:rsidRPr="00126F51">
        <w:rPr>
          <w:rFonts w:ascii="Arial" w:hAnsi="Arial" w:cs="Arial"/>
        </w:rPr>
        <w:t>о</w:t>
      </w:r>
      <w:r w:rsidRPr="00126F51">
        <w:rPr>
          <w:rFonts w:ascii="Arial" w:hAnsi="Arial" w:cs="Arial"/>
        </w:rPr>
        <w:t>го оборудования. РТМ-1с</w:t>
      </w:r>
      <w:r>
        <w:rPr>
          <w:rFonts w:ascii="Arial" w:hAnsi="Arial" w:cs="Arial"/>
        </w:rPr>
        <w:t>».</w:t>
      </w:r>
    </w:p>
    <w:p w:rsidR="00820A9A" w:rsidRDefault="00884570" w:rsidP="001F429F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После завершения монтажных работ </w:t>
      </w:r>
      <w:r w:rsidR="00A4119A">
        <w:rPr>
          <w:rFonts w:ascii="Arial" w:hAnsi="Arial" w:cs="Arial"/>
        </w:rPr>
        <w:t>выполнить</w:t>
      </w:r>
      <w:r>
        <w:rPr>
          <w:rFonts w:ascii="Arial" w:hAnsi="Arial" w:cs="Arial"/>
        </w:rPr>
        <w:t xml:space="preserve"> </w:t>
      </w:r>
      <w:r w:rsidR="008B1E9C" w:rsidRPr="008B1E9C">
        <w:rPr>
          <w:rFonts w:ascii="Arial" w:hAnsi="Arial" w:cs="Arial"/>
        </w:rPr>
        <w:t>гидравлически</w:t>
      </w:r>
      <w:r>
        <w:rPr>
          <w:rFonts w:ascii="Arial" w:hAnsi="Arial" w:cs="Arial"/>
        </w:rPr>
        <w:t>е</w:t>
      </w:r>
      <w:r w:rsidR="008B1E9C" w:rsidRPr="008B1E9C">
        <w:rPr>
          <w:rFonts w:ascii="Arial" w:hAnsi="Arial" w:cs="Arial"/>
        </w:rPr>
        <w:t xml:space="preserve"> испытани</w:t>
      </w:r>
      <w:r>
        <w:rPr>
          <w:rFonts w:ascii="Arial" w:hAnsi="Arial" w:cs="Arial"/>
        </w:rPr>
        <w:t>я</w:t>
      </w:r>
      <w:r w:rsidR="00836E78">
        <w:rPr>
          <w:rFonts w:ascii="Arial" w:hAnsi="Arial" w:cs="Arial"/>
        </w:rPr>
        <w:t xml:space="preserve"> пр</w:t>
      </w:r>
      <w:r w:rsidR="00836E78">
        <w:rPr>
          <w:rFonts w:ascii="Arial" w:hAnsi="Arial" w:cs="Arial"/>
        </w:rPr>
        <w:t>о</w:t>
      </w:r>
      <w:r w:rsidR="00836E78">
        <w:rPr>
          <w:rFonts w:ascii="Arial" w:hAnsi="Arial" w:cs="Arial"/>
        </w:rPr>
        <w:t>ектируем</w:t>
      </w:r>
      <w:r w:rsidR="00456125">
        <w:rPr>
          <w:rFonts w:ascii="Arial" w:hAnsi="Arial" w:cs="Arial"/>
        </w:rPr>
        <w:t>ых</w:t>
      </w:r>
      <w:r w:rsidR="008B1E9C" w:rsidRPr="008B1E9C">
        <w:rPr>
          <w:rFonts w:ascii="Arial" w:hAnsi="Arial" w:cs="Arial"/>
        </w:rPr>
        <w:t xml:space="preserve"> трубопровод</w:t>
      </w:r>
      <w:r w:rsidR="00456125">
        <w:rPr>
          <w:rFonts w:ascii="Arial" w:hAnsi="Arial" w:cs="Arial"/>
        </w:rPr>
        <w:t>ов</w:t>
      </w:r>
      <w:r w:rsidR="00836E78">
        <w:rPr>
          <w:rFonts w:ascii="Arial" w:hAnsi="Arial" w:cs="Arial"/>
        </w:rPr>
        <w:t xml:space="preserve"> </w:t>
      </w:r>
      <w:r w:rsidR="00836E78" w:rsidRPr="00836E78">
        <w:rPr>
          <w:rFonts w:ascii="Arial" w:hAnsi="Arial" w:cs="Arial"/>
        </w:rPr>
        <w:t>с целью проверки прочности и плотности</w:t>
      </w:r>
      <w:r w:rsidR="000D3A06">
        <w:rPr>
          <w:rFonts w:ascii="Arial" w:hAnsi="Arial" w:cs="Arial"/>
        </w:rPr>
        <w:t xml:space="preserve"> оборудования и трубопроводов</w:t>
      </w:r>
      <w:r w:rsidR="00836E78" w:rsidRPr="00836E7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п</w:t>
      </w:r>
      <w:r w:rsidRPr="008B1E9C">
        <w:rPr>
          <w:rFonts w:ascii="Arial" w:hAnsi="Arial" w:cs="Arial"/>
        </w:rPr>
        <w:t>робн</w:t>
      </w:r>
      <w:r>
        <w:rPr>
          <w:rFonts w:ascii="Arial" w:hAnsi="Arial" w:cs="Arial"/>
        </w:rPr>
        <w:t>ым</w:t>
      </w:r>
      <w:r w:rsidRPr="008B1E9C">
        <w:rPr>
          <w:rFonts w:ascii="Arial" w:hAnsi="Arial" w:cs="Arial"/>
        </w:rPr>
        <w:t xml:space="preserve"> давление</w:t>
      </w:r>
      <w:r>
        <w:rPr>
          <w:rFonts w:ascii="Arial" w:hAnsi="Arial" w:cs="Arial"/>
        </w:rPr>
        <w:t>м</w:t>
      </w:r>
      <w:r w:rsidR="00820A9A">
        <w:rPr>
          <w:rFonts w:ascii="Arial" w:hAnsi="Arial" w:cs="Arial"/>
        </w:rPr>
        <w:t>, приведенным в таблице 3.4.2.</w:t>
      </w:r>
      <w:r w:rsidR="00010780">
        <w:rPr>
          <w:rFonts w:ascii="Arial" w:hAnsi="Arial" w:cs="Arial"/>
        </w:rPr>
        <w:t xml:space="preserve"> Минимальное п</w:t>
      </w:r>
      <w:r w:rsidR="002451F4">
        <w:rPr>
          <w:rFonts w:ascii="Arial" w:hAnsi="Arial" w:cs="Arial"/>
        </w:rPr>
        <w:t xml:space="preserve">робное испытательное давление трубопроводов определено </w:t>
      </w:r>
      <w:r w:rsidR="00010780">
        <w:rPr>
          <w:rFonts w:ascii="Arial" w:hAnsi="Arial" w:cs="Arial"/>
        </w:rPr>
        <w:t xml:space="preserve">по п. 178 ФНП </w:t>
      </w:r>
      <w:r w:rsidR="00010780" w:rsidRPr="00010780">
        <w:rPr>
          <w:rFonts w:ascii="Arial" w:hAnsi="Arial" w:cs="Arial"/>
        </w:rPr>
        <w:t>в обл</w:t>
      </w:r>
      <w:r w:rsidR="00010780" w:rsidRPr="00010780">
        <w:rPr>
          <w:rFonts w:ascii="Arial" w:hAnsi="Arial" w:cs="Arial"/>
        </w:rPr>
        <w:t>а</w:t>
      </w:r>
      <w:r w:rsidR="00010780" w:rsidRPr="00010780">
        <w:rPr>
          <w:rFonts w:ascii="Arial" w:hAnsi="Arial" w:cs="Arial"/>
        </w:rPr>
        <w:t>сти промышленной безопасности от 25.03.2014 N 116</w:t>
      </w:r>
      <w:r w:rsidR="00010780">
        <w:rPr>
          <w:rFonts w:ascii="Arial" w:hAnsi="Arial" w:cs="Arial"/>
        </w:rPr>
        <w:t xml:space="preserve"> </w:t>
      </w:r>
      <w:r w:rsidR="00010780" w:rsidRPr="00010780">
        <w:rPr>
          <w:rFonts w:ascii="Arial" w:hAnsi="Arial" w:cs="Arial"/>
        </w:rPr>
        <w:t>"Правила промышленной бе</w:t>
      </w:r>
      <w:r w:rsidR="00010780" w:rsidRPr="00010780">
        <w:rPr>
          <w:rFonts w:ascii="Arial" w:hAnsi="Arial" w:cs="Arial"/>
        </w:rPr>
        <w:t>з</w:t>
      </w:r>
      <w:r w:rsidR="00010780" w:rsidRPr="00010780">
        <w:rPr>
          <w:rFonts w:ascii="Arial" w:hAnsi="Arial" w:cs="Arial"/>
        </w:rPr>
        <w:t>опасности опасных производственных объектов, на которых используется оборуд</w:t>
      </w:r>
      <w:r w:rsidR="00010780" w:rsidRPr="00010780">
        <w:rPr>
          <w:rFonts w:ascii="Arial" w:hAnsi="Arial" w:cs="Arial"/>
        </w:rPr>
        <w:t>о</w:t>
      </w:r>
      <w:r w:rsidR="00010780" w:rsidRPr="00010780">
        <w:rPr>
          <w:rFonts w:ascii="Arial" w:hAnsi="Arial" w:cs="Arial"/>
        </w:rPr>
        <w:t>вание, работающее под избыточным давлением"</w:t>
      </w:r>
      <w:r w:rsidR="00010780">
        <w:rPr>
          <w:rFonts w:ascii="Arial" w:hAnsi="Arial" w:cs="Arial"/>
        </w:rPr>
        <w:t xml:space="preserve">. </w:t>
      </w:r>
      <w:r w:rsidR="008E658D" w:rsidRPr="008E658D">
        <w:rPr>
          <w:rFonts w:ascii="Arial" w:hAnsi="Arial" w:cs="Arial"/>
        </w:rPr>
        <w:t>Пробное давление гидравлических испытаний</w:t>
      </w:r>
      <w:r w:rsidR="008E658D">
        <w:rPr>
          <w:rFonts w:ascii="Arial" w:hAnsi="Arial" w:cs="Arial"/>
        </w:rPr>
        <w:t xml:space="preserve"> принято с учетом п. 172 ФНП </w:t>
      </w:r>
      <w:r w:rsidR="008E658D" w:rsidRPr="00010780">
        <w:rPr>
          <w:rFonts w:ascii="Arial" w:hAnsi="Arial" w:cs="Arial"/>
        </w:rPr>
        <w:t>в области промышленной безопасности от 25.03.2014 N 116</w:t>
      </w:r>
      <w:r w:rsidR="008E658D">
        <w:rPr>
          <w:rFonts w:ascii="Arial" w:hAnsi="Arial" w:cs="Arial"/>
        </w:rPr>
        <w:t>.</w:t>
      </w:r>
    </w:p>
    <w:p w:rsidR="00820A9A" w:rsidRDefault="00820A9A" w:rsidP="00B071AD">
      <w:pPr>
        <w:keepNext/>
        <w:ind w:left="476" w:firstLine="53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Таблица 3.4.2</w:t>
      </w:r>
    </w:p>
    <w:tbl>
      <w:tblPr>
        <w:tblStyle w:val="ac"/>
        <w:tblW w:w="10490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98"/>
        <w:gridCol w:w="2065"/>
        <w:gridCol w:w="1276"/>
        <w:gridCol w:w="1276"/>
        <w:gridCol w:w="1843"/>
        <w:gridCol w:w="2126"/>
        <w:gridCol w:w="1106"/>
      </w:tblGrid>
      <w:tr w:rsidR="00AF0E34" w:rsidTr="00AF0E34">
        <w:trPr>
          <w:tblHeader/>
        </w:trPr>
        <w:tc>
          <w:tcPr>
            <w:tcW w:w="798" w:type="dxa"/>
            <w:vAlign w:val="center"/>
          </w:tcPr>
          <w:p w:rsidR="00820A9A" w:rsidRPr="00820A9A" w:rsidRDefault="00820A9A" w:rsidP="00B071AD">
            <w:pPr>
              <w:keepNext/>
              <w:keepLines/>
              <w:jc w:val="center"/>
              <w:rPr>
                <w:rFonts w:ascii="Arial" w:hAnsi="Arial" w:cs="Arial"/>
                <w:b/>
              </w:rPr>
            </w:pPr>
            <w:r w:rsidRPr="00820A9A">
              <w:rPr>
                <w:rFonts w:ascii="Arial" w:hAnsi="Arial" w:cs="Arial"/>
                <w:b/>
              </w:rPr>
              <w:t>Об</w:t>
            </w:r>
            <w:r w:rsidRPr="00820A9A">
              <w:rPr>
                <w:rFonts w:ascii="Arial" w:hAnsi="Arial" w:cs="Arial"/>
                <w:b/>
              </w:rPr>
              <w:t>о</w:t>
            </w:r>
            <w:r w:rsidRPr="00820A9A">
              <w:rPr>
                <w:rFonts w:ascii="Arial" w:hAnsi="Arial" w:cs="Arial"/>
                <w:b/>
              </w:rPr>
              <w:t>зн</w:t>
            </w:r>
            <w:r w:rsidRPr="00820A9A">
              <w:rPr>
                <w:rFonts w:ascii="Arial" w:hAnsi="Arial" w:cs="Arial"/>
                <w:b/>
              </w:rPr>
              <w:t>а</w:t>
            </w:r>
            <w:r w:rsidRPr="00820A9A">
              <w:rPr>
                <w:rFonts w:ascii="Arial" w:hAnsi="Arial" w:cs="Arial"/>
                <w:b/>
              </w:rPr>
              <w:t>чение</w:t>
            </w:r>
          </w:p>
        </w:tc>
        <w:tc>
          <w:tcPr>
            <w:tcW w:w="2065" w:type="dxa"/>
            <w:vAlign w:val="center"/>
          </w:tcPr>
          <w:p w:rsidR="00820A9A" w:rsidRPr="00820A9A" w:rsidRDefault="00820A9A" w:rsidP="00B071AD">
            <w:pPr>
              <w:keepNext/>
              <w:keepLines/>
              <w:jc w:val="center"/>
              <w:rPr>
                <w:rFonts w:ascii="Arial" w:hAnsi="Arial" w:cs="Arial"/>
                <w:b/>
              </w:rPr>
            </w:pPr>
            <w:r w:rsidRPr="00820A9A">
              <w:rPr>
                <w:rFonts w:ascii="Arial" w:hAnsi="Arial" w:cs="Arial"/>
                <w:b/>
              </w:rPr>
              <w:t>Назначение</w:t>
            </w:r>
          </w:p>
        </w:tc>
        <w:tc>
          <w:tcPr>
            <w:tcW w:w="1276" w:type="dxa"/>
            <w:vAlign w:val="center"/>
          </w:tcPr>
          <w:p w:rsidR="00820A9A" w:rsidRPr="00820A9A" w:rsidRDefault="00820A9A" w:rsidP="00B071AD">
            <w:pPr>
              <w:keepNext/>
              <w:keepLines/>
              <w:jc w:val="center"/>
              <w:rPr>
                <w:rFonts w:ascii="Arial" w:hAnsi="Arial" w:cs="Arial"/>
                <w:b/>
              </w:rPr>
            </w:pPr>
            <w:r w:rsidRPr="00820A9A">
              <w:rPr>
                <w:rFonts w:ascii="Arial" w:hAnsi="Arial" w:cs="Arial"/>
                <w:b/>
              </w:rPr>
              <w:t>Среда</w:t>
            </w:r>
            <w:r w:rsidR="008C4195">
              <w:rPr>
                <w:rFonts w:ascii="Arial" w:hAnsi="Arial" w:cs="Arial"/>
                <w:b/>
              </w:rPr>
              <w:t>, макс</w:t>
            </w:r>
            <w:r w:rsidR="008C4195">
              <w:rPr>
                <w:rFonts w:ascii="Arial" w:hAnsi="Arial" w:cs="Arial"/>
                <w:b/>
              </w:rPr>
              <w:t>и</w:t>
            </w:r>
            <w:r w:rsidR="008C4195">
              <w:rPr>
                <w:rFonts w:ascii="Arial" w:hAnsi="Arial" w:cs="Arial"/>
                <w:b/>
              </w:rPr>
              <w:t>мальная темпер</w:t>
            </w:r>
            <w:r w:rsidR="008C4195">
              <w:rPr>
                <w:rFonts w:ascii="Arial" w:hAnsi="Arial" w:cs="Arial"/>
                <w:b/>
              </w:rPr>
              <w:t>а</w:t>
            </w:r>
            <w:r w:rsidR="008C4195">
              <w:rPr>
                <w:rFonts w:ascii="Arial" w:hAnsi="Arial" w:cs="Arial"/>
                <w:b/>
              </w:rPr>
              <w:t>тура</w:t>
            </w:r>
          </w:p>
        </w:tc>
        <w:tc>
          <w:tcPr>
            <w:tcW w:w="1276" w:type="dxa"/>
            <w:vAlign w:val="center"/>
          </w:tcPr>
          <w:p w:rsidR="00820A9A" w:rsidRPr="00820A9A" w:rsidRDefault="008C4195" w:rsidP="00B071AD">
            <w:pPr>
              <w:keepNext/>
              <w:keepLines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Рабочее избыто</w:t>
            </w:r>
            <w:r>
              <w:rPr>
                <w:rFonts w:ascii="Arial" w:hAnsi="Arial" w:cs="Arial"/>
                <w:b/>
              </w:rPr>
              <w:t>ч</w:t>
            </w:r>
            <w:r>
              <w:rPr>
                <w:rFonts w:ascii="Arial" w:hAnsi="Arial" w:cs="Arial"/>
                <w:b/>
              </w:rPr>
              <w:t>ное да</w:t>
            </w:r>
            <w:r>
              <w:rPr>
                <w:rFonts w:ascii="Arial" w:hAnsi="Arial" w:cs="Arial"/>
                <w:b/>
              </w:rPr>
              <w:t>в</w:t>
            </w:r>
            <w:r>
              <w:rPr>
                <w:rFonts w:ascii="Arial" w:hAnsi="Arial" w:cs="Arial"/>
                <w:b/>
              </w:rPr>
              <w:t xml:space="preserve">ление, </w:t>
            </w:r>
            <w:r w:rsidR="008E658D">
              <w:rPr>
                <w:rFonts w:ascii="Arial" w:hAnsi="Arial" w:cs="Arial"/>
                <w:b/>
              </w:rPr>
              <w:br/>
            </w:r>
            <w:r>
              <w:rPr>
                <w:rFonts w:ascii="Arial" w:hAnsi="Arial" w:cs="Arial"/>
                <w:b/>
              </w:rPr>
              <w:t>МПа</w:t>
            </w:r>
          </w:p>
        </w:tc>
        <w:tc>
          <w:tcPr>
            <w:tcW w:w="1843" w:type="dxa"/>
            <w:vAlign w:val="center"/>
          </w:tcPr>
          <w:p w:rsidR="00820A9A" w:rsidRPr="00820A9A" w:rsidRDefault="00010780" w:rsidP="00B071AD">
            <w:pPr>
              <w:keepNext/>
              <w:keepLines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Минимальное</w:t>
            </w:r>
            <w:r w:rsidR="00DB0695">
              <w:rPr>
                <w:rFonts w:ascii="Arial" w:hAnsi="Arial" w:cs="Arial"/>
                <w:b/>
              </w:rPr>
              <w:t xml:space="preserve"> пробное и</w:t>
            </w:r>
            <w:r w:rsidR="00DB0695">
              <w:rPr>
                <w:rFonts w:ascii="Arial" w:hAnsi="Arial" w:cs="Arial"/>
                <w:b/>
              </w:rPr>
              <w:t>с</w:t>
            </w:r>
            <w:r w:rsidR="00DB0695">
              <w:rPr>
                <w:rFonts w:ascii="Arial" w:hAnsi="Arial" w:cs="Arial"/>
                <w:b/>
              </w:rPr>
              <w:t>пытательное</w:t>
            </w:r>
            <w:r w:rsidR="008E658D">
              <w:rPr>
                <w:rFonts w:ascii="Arial" w:hAnsi="Arial" w:cs="Arial"/>
                <w:b/>
              </w:rPr>
              <w:t xml:space="preserve"> давлени</w:t>
            </w:r>
            <w:r w:rsidR="00AF0E34">
              <w:rPr>
                <w:rFonts w:ascii="Arial" w:hAnsi="Arial" w:cs="Arial"/>
                <w:b/>
              </w:rPr>
              <w:t>е</w:t>
            </w:r>
            <w:r w:rsidR="008E658D">
              <w:rPr>
                <w:rFonts w:ascii="Arial" w:hAnsi="Arial" w:cs="Arial"/>
                <w:b/>
              </w:rPr>
              <w:t>,</w:t>
            </w:r>
            <w:r w:rsidR="008E658D">
              <w:rPr>
                <w:rFonts w:ascii="Arial" w:hAnsi="Arial" w:cs="Arial"/>
                <w:b/>
              </w:rPr>
              <w:br/>
              <w:t>МПа</w:t>
            </w:r>
          </w:p>
        </w:tc>
        <w:tc>
          <w:tcPr>
            <w:tcW w:w="2126" w:type="dxa"/>
            <w:vAlign w:val="center"/>
          </w:tcPr>
          <w:p w:rsidR="00820A9A" w:rsidRDefault="008E658D" w:rsidP="00B071AD">
            <w:pPr>
              <w:keepNext/>
              <w:keepLines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Пробное давл</w:t>
            </w:r>
            <w:r>
              <w:rPr>
                <w:rFonts w:ascii="Arial" w:hAnsi="Arial" w:cs="Arial"/>
                <w:b/>
              </w:rPr>
              <w:t>е</w:t>
            </w:r>
            <w:r>
              <w:rPr>
                <w:rFonts w:ascii="Arial" w:hAnsi="Arial" w:cs="Arial"/>
                <w:b/>
              </w:rPr>
              <w:t>ние гидравлич</w:t>
            </w:r>
            <w:r>
              <w:rPr>
                <w:rFonts w:ascii="Arial" w:hAnsi="Arial" w:cs="Arial"/>
                <w:b/>
              </w:rPr>
              <w:t>е</w:t>
            </w:r>
            <w:r>
              <w:rPr>
                <w:rFonts w:ascii="Arial" w:hAnsi="Arial" w:cs="Arial"/>
                <w:b/>
              </w:rPr>
              <w:t>ских испытаний,</w:t>
            </w:r>
            <w:r>
              <w:rPr>
                <w:rFonts w:ascii="Arial" w:hAnsi="Arial" w:cs="Arial"/>
                <w:b/>
              </w:rPr>
              <w:br/>
              <w:t>МПа</w:t>
            </w:r>
          </w:p>
          <w:p w:rsidR="00B071AD" w:rsidRPr="00B071AD" w:rsidRDefault="00B071AD" w:rsidP="00B071AD">
            <w:pPr>
              <w:keepNext/>
              <w:keepLines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(</w:t>
            </w:r>
            <w:proofErr w:type="spellStart"/>
            <w:r>
              <w:rPr>
                <w:rFonts w:ascii="Arial" w:hAnsi="Arial" w:cs="Arial"/>
                <w:b/>
              </w:rPr>
              <w:t>Рпр</w:t>
            </w:r>
            <w:proofErr w:type="spellEnd"/>
            <w:r>
              <w:rPr>
                <w:rFonts w:ascii="Arial" w:hAnsi="Arial" w:cs="Arial"/>
                <w:b/>
              </w:rPr>
              <w:t>/</w:t>
            </w:r>
            <w:proofErr w:type="spellStart"/>
            <w:r>
              <w:rPr>
                <w:rFonts w:ascii="Arial" w:hAnsi="Arial" w:cs="Arial"/>
                <w:b/>
              </w:rPr>
              <w:t>Рраб</w:t>
            </w:r>
            <w:proofErr w:type="spellEnd"/>
            <w:r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1106" w:type="dxa"/>
            <w:vAlign w:val="center"/>
          </w:tcPr>
          <w:p w:rsidR="00820A9A" w:rsidRDefault="008E658D" w:rsidP="00B071AD">
            <w:pPr>
              <w:keepNext/>
              <w:keepLines/>
              <w:jc w:val="center"/>
              <w:rPr>
                <w:rFonts w:ascii="Arial" w:hAnsi="Arial" w:cs="Arial"/>
              </w:rPr>
            </w:pPr>
            <w:r w:rsidRPr="008E658D">
              <w:rPr>
                <w:rFonts w:ascii="Arial" w:hAnsi="Arial" w:cs="Arial"/>
                <w:b/>
              </w:rPr>
              <w:t>Прим</w:t>
            </w:r>
            <w:r w:rsidRPr="008E658D">
              <w:rPr>
                <w:rFonts w:ascii="Arial" w:hAnsi="Arial" w:cs="Arial"/>
                <w:b/>
              </w:rPr>
              <w:t>е</w:t>
            </w:r>
            <w:r w:rsidRPr="008E658D">
              <w:rPr>
                <w:rFonts w:ascii="Arial" w:hAnsi="Arial" w:cs="Arial"/>
                <w:b/>
              </w:rPr>
              <w:t>чание</w:t>
            </w:r>
          </w:p>
        </w:tc>
      </w:tr>
      <w:tr w:rsidR="00AF0E34" w:rsidTr="00AF0E34">
        <w:tc>
          <w:tcPr>
            <w:tcW w:w="798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proofErr w:type="gramStart"/>
            <w:r>
              <w:rPr>
                <w:rFonts w:ascii="Arial" w:hAnsi="Arial" w:cs="Arial"/>
              </w:rPr>
              <w:t>1</w:t>
            </w:r>
            <w:proofErr w:type="gramEnd"/>
          </w:p>
        </w:tc>
        <w:tc>
          <w:tcPr>
            <w:tcW w:w="2065" w:type="dxa"/>
          </w:tcPr>
          <w:p w:rsidR="00820A9A" w:rsidRDefault="00820A9A" w:rsidP="00B071AD">
            <w:pPr>
              <w:keepLines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Сетевая вода до подогревателя</w:t>
            </w:r>
          </w:p>
        </w:tc>
        <w:tc>
          <w:tcPr>
            <w:tcW w:w="1276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Вода</w:t>
            </w:r>
          </w:p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 w:rsidRPr="008C4195">
              <w:rPr>
                <w:rFonts w:ascii="Arial" w:hAnsi="Arial" w:cs="Arial"/>
              </w:rPr>
              <w:t>70</w:t>
            </w:r>
            <w:proofErr w:type="gramStart"/>
            <w:r>
              <w:rPr>
                <w:rFonts w:ascii="Arial" w:hAnsi="Arial" w:cs="Arial"/>
              </w:rPr>
              <w:t xml:space="preserve"> °С</w:t>
            </w:r>
            <w:proofErr w:type="gramEnd"/>
          </w:p>
        </w:tc>
        <w:tc>
          <w:tcPr>
            <w:tcW w:w="1276" w:type="dxa"/>
            <w:vAlign w:val="center"/>
          </w:tcPr>
          <w:p w:rsidR="00820A9A" w:rsidRDefault="008C4195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  <w:tc>
          <w:tcPr>
            <w:tcW w:w="1843" w:type="dxa"/>
          </w:tcPr>
          <w:p w:rsidR="008E658D" w:rsidRDefault="008E658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1,25</w:t>
            </w:r>
          </w:p>
        </w:tc>
        <w:tc>
          <w:tcPr>
            <w:tcW w:w="2126" w:type="dxa"/>
          </w:tcPr>
          <w:p w:rsidR="00820A9A" w:rsidRDefault="00B071A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</w:t>
            </w:r>
          </w:p>
          <w:p w:rsidR="00AF0E34" w:rsidRDefault="00AF0E34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(1,3)</w:t>
            </w:r>
          </w:p>
        </w:tc>
        <w:tc>
          <w:tcPr>
            <w:tcW w:w="1106" w:type="dxa"/>
          </w:tcPr>
          <w:p w:rsidR="00820A9A" w:rsidRDefault="00820A9A" w:rsidP="00B071AD">
            <w:pPr>
              <w:keepLines/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  <w:tr w:rsidR="00AF0E34" w:rsidTr="00AF0E34">
        <w:tc>
          <w:tcPr>
            <w:tcW w:w="798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proofErr w:type="gramStart"/>
            <w:r>
              <w:rPr>
                <w:rFonts w:ascii="Arial" w:hAnsi="Arial" w:cs="Arial"/>
              </w:rPr>
              <w:t>2</w:t>
            </w:r>
            <w:proofErr w:type="gramEnd"/>
          </w:p>
        </w:tc>
        <w:tc>
          <w:tcPr>
            <w:tcW w:w="2065" w:type="dxa"/>
          </w:tcPr>
          <w:p w:rsidR="00820A9A" w:rsidRDefault="00820A9A" w:rsidP="00B071AD">
            <w:pPr>
              <w:keepLines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Сетевая вода, </w:t>
            </w:r>
            <w:r w:rsidR="008C4195">
              <w:rPr>
                <w:rFonts w:ascii="Arial" w:hAnsi="Arial" w:cs="Arial"/>
              </w:rPr>
              <w:t>после подогрев</w:t>
            </w:r>
            <w:r w:rsidR="008C4195">
              <w:rPr>
                <w:rFonts w:ascii="Arial" w:hAnsi="Arial" w:cs="Arial"/>
              </w:rPr>
              <w:t>а</w:t>
            </w:r>
            <w:r w:rsidR="008C4195">
              <w:rPr>
                <w:rFonts w:ascii="Arial" w:hAnsi="Arial" w:cs="Arial"/>
              </w:rPr>
              <w:t>теля</w:t>
            </w:r>
          </w:p>
        </w:tc>
        <w:tc>
          <w:tcPr>
            <w:tcW w:w="1276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Вода</w:t>
            </w:r>
          </w:p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</w:t>
            </w:r>
            <w:proofErr w:type="gramStart"/>
            <w:r>
              <w:rPr>
                <w:rFonts w:ascii="Arial" w:hAnsi="Arial" w:cs="Arial"/>
              </w:rPr>
              <w:t xml:space="preserve"> °С</w:t>
            </w:r>
            <w:proofErr w:type="gramEnd"/>
          </w:p>
        </w:tc>
        <w:tc>
          <w:tcPr>
            <w:tcW w:w="1276" w:type="dxa"/>
            <w:vAlign w:val="center"/>
          </w:tcPr>
          <w:p w:rsidR="00820A9A" w:rsidRDefault="008C4195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  <w:tc>
          <w:tcPr>
            <w:tcW w:w="1843" w:type="dxa"/>
          </w:tcPr>
          <w:p w:rsidR="00820A9A" w:rsidRDefault="008E658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1,25</w:t>
            </w:r>
          </w:p>
        </w:tc>
        <w:tc>
          <w:tcPr>
            <w:tcW w:w="2126" w:type="dxa"/>
          </w:tcPr>
          <w:p w:rsidR="00820A9A" w:rsidRDefault="00B071A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</w:t>
            </w:r>
          </w:p>
          <w:p w:rsidR="00AF0E34" w:rsidRDefault="00AF0E34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(1,3)</w:t>
            </w:r>
          </w:p>
        </w:tc>
        <w:tc>
          <w:tcPr>
            <w:tcW w:w="1106" w:type="dxa"/>
          </w:tcPr>
          <w:p w:rsidR="00820A9A" w:rsidRDefault="00820A9A" w:rsidP="00B071AD">
            <w:pPr>
              <w:keepLines/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  <w:tr w:rsidR="00AF0E34" w:rsidTr="00AF0E34">
        <w:tc>
          <w:tcPr>
            <w:tcW w:w="798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proofErr w:type="gramStart"/>
            <w:r>
              <w:rPr>
                <w:rFonts w:ascii="Arial" w:hAnsi="Arial" w:cs="Arial"/>
              </w:rPr>
              <w:t>2</w:t>
            </w:r>
            <w:proofErr w:type="gramEnd"/>
            <w:r>
              <w:rPr>
                <w:rFonts w:ascii="Arial" w:hAnsi="Arial" w:cs="Arial"/>
              </w:rPr>
              <w:t>.1</w:t>
            </w:r>
          </w:p>
        </w:tc>
        <w:tc>
          <w:tcPr>
            <w:tcW w:w="2065" w:type="dxa"/>
          </w:tcPr>
          <w:p w:rsidR="00820A9A" w:rsidRDefault="008C4195" w:rsidP="00B071AD">
            <w:pPr>
              <w:keepLines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Сетевая вода, байпас</w:t>
            </w:r>
          </w:p>
        </w:tc>
        <w:tc>
          <w:tcPr>
            <w:tcW w:w="1276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Вода</w:t>
            </w:r>
          </w:p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 w:rsidRPr="008C4195">
              <w:rPr>
                <w:rFonts w:ascii="Arial" w:hAnsi="Arial" w:cs="Arial"/>
              </w:rPr>
              <w:t>70</w:t>
            </w:r>
            <w:proofErr w:type="gramStart"/>
            <w:r>
              <w:rPr>
                <w:rFonts w:ascii="Arial" w:hAnsi="Arial" w:cs="Arial"/>
              </w:rPr>
              <w:t xml:space="preserve"> °С</w:t>
            </w:r>
            <w:proofErr w:type="gramEnd"/>
          </w:p>
        </w:tc>
        <w:tc>
          <w:tcPr>
            <w:tcW w:w="1276" w:type="dxa"/>
            <w:vAlign w:val="center"/>
          </w:tcPr>
          <w:p w:rsidR="00820A9A" w:rsidRDefault="008C4195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1,0</w:t>
            </w:r>
          </w:p>
        </w:tc>
        <w:tc>
          <w:tcPr>
            <w:tcW w:w="1843" w:type="dxa"/>
          </w:tcPr>
          <w:p w:rsidR="00820A9A" w:rsidRDefault="00B071A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1,25</w:t>
            </w:r>
          </w:p>
        </w:tc>
        <w:tc>
          <w:tcPr>
            <w:tcW w:w="2126" w:type="dxa"/>
          </w:tcPr>
          <w:p w:rsidR="00820A9A" w:rsidRDefault="00B071A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</w:t>
            </w:r>
          </w:p>
          <w:p w:rsidR="00AF0E34" w:rsidRDefault="00AF0E34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(1,3)</w:t>
            </w:r>
          </w:p>
        </w:tc>
        <w:tc>
          <w:tcPr>
            <w:tcW w:w="1106" w:type="dxa"/>
          </w:tcPr>
          <w:p w:rsidR="00820A9A" w:rsidRDefault="00820A9A" w:rsidP="00B071AD">
            <w:pPr>
              <w:keepLines/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  <w:tr w:rsidR="00AF0E34" w:rsidTr="00AF0E34">
        <w:tc>
          <w:tcPr>
            <w:tcW w:w="798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</w:t>
            </w:r>
            <w:proofErr w:type="gramStart"/>
            <w:r>
              <w:rPr>
                <w:rFonts w:ascii="Arial" w:hAnsi="Arial" w:cs="Arial"/>
              </w:rPr>
              <w:t>7</w:t>
            </w:r>
            <w:proofErr w:type="gramEnd"/>
          </w:p>
        </w:tc>
        <w:tc>
          <w:tcPr>
            <w:tcW w:w="2065" w:type="dxa"/>
          </w:tcPr>
          <w:p w:rsidR="00820A9A" w:rsidRDefault="008C4195" w:rsidP="00B071AD">
            <w:pPr>
              <w:keepLines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Подача пара</w:t>
            </w:r>
          </w:p>
        </w:tc>
        <w:tc>
          <w:tcPr>
            <w:tcW w:w="1276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Перегр</w:t>
            </w:r>
            <w:r>
              <w:rPr>
                <w:rFonts w:ascii="Arial" w:hAnsi="Arial" w:cs="Arial"/>
              </w:rPr>
              <w:t>е</w:t>
            </w:r>
            <w:r>
              <w:rPr>
                <w:rFonts w:ascii="Arial" w:hAnsi="Arial" w:cs="Arial"/>
              </w:rPr>
              <w:t>тый пар</w:t>
            </w:r>
          </w:p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 w:rsidRPr="008C4195">
              <w:rPr>
                <w:rFonts w:ascii="Arial" w:hAnsi="Arial" w:cs="Arial"/>
              </w:rPr>
              <w:t>200</w:t>
            </w:r>
            <w:proofErr w:type="gramStart"/>
            <w:r>
              <w:rPr>
                <w:rFonts w:ascii="Arial" w:hAnsi="Arial" w:cs="Arial"/>
              </w:rPr>
              <w:t xml:space="preserve"> °С</w:t>
            </w:r>
            <w:proofErr w:type="gramEnd"/>
          </w:p>
        </w:tc>
        <w:tc>
          <w:tcPr>
            <w:tcW w:w="1276" w:type="dxa"/>
            <w:vAlign w:val="center"/>
          </w:tcPr>
          <w:p w:rsidR="00820A9A" w:rsidRDefault="008C4195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0,22</w:t>
            </w:r>
          </w:p>
        </w:tc>
        <w:tc>
          <w:tcPr>
            <w:tcW w:w="1843" w:type="dxa"/>
          </w:tcPr>
          <w:p w:rsidR="00820A9A" w:rsidRDefault="00B071A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0,275</w:t>
            </w:r>
          </w:p>
        </w:tc>
        <w:tc>
          <w:tcPr>
            <w:tcW w:w="2126" w:type="dxa"/>
          </w:tcPr>
          <w:p w:rsidR="00820A9A" w:rsidRDefault="00B071A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0,3</w:t>
            </w:r>
          </w:p>
          <w:p w:rsidR="00AF0E34" w:rsidRDefault="00AF0E34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(1,36)</w:t>
            </w:r>
          </w:p>
        </w:tc>
        <w:tc>
          <w:tcPr>
            <w:tcW w:w="1106" w:type="dxa"/>
          </w:tcPr>
          <w:p w:rsidR="00820A9A" w:rsidRDefault="00820A9A" w:rsidP="00B071AD">
            <w:pPr>
              <w:keepLines/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  <w:tr w:rsidR="00AF0E34" w:rsidTr="00AF0E34">
        <w:tc>
          <w:tcPr>
            <w:tcW w:w="798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Т8</w:t>
            </w:r>
          </w:p>
        </w:tc>
        <w:tc>
          <w:tcPr>
            <w:tcW w:w="2065" w:type="dxa"/>
          </w:tcPr>
          <w:p w:rsidR="00820A9A" w:rsidRDefault="008C4195" w:rsidP="00B071AD">
            <w:pPr>
              <w:keepLines/>
              <w:jc w:val="both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Конденсатопр</w:t>
            </w:r>
            <w:r>
              <w:rPr>
                <w:rFonts w:ascii="Arial" w:hAnsi="Arial" w:cs="Arial"/>
              </w:rPr>
              <w:t>о</w:t>
            </w:r>
            <w:r>
              <w:rPr>
                <w:rFonts w:ascii="Arial" w:hAnsi="Arial" w:cs="Arial"/>
              </w:rPr>
              <w:t>вод</w:t>
            </w:r>
            <w:proofErr w:type="spellEnd"/>
          </w:p>
        </w:tc>
        <w:tc>
          <w:tcPr>
            <w:tcW w:w="1276" w:type="dxa"/>
            <w:vAlign w:val="center"/>
          </w:tcPr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Вода</w:t>
            </w:r>
          </w:p>
          <w:p w:rsidR="00820A9A" w:rsidRDefault="00820A9A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  <w:r w:rsidRPr="008C4195">
              <w:rPr>
                <w:rFonts w:ascii="Arial" w:hAnsi="Arial" w:cs="Arial"/>
              </w:rPr>
              <w:t>5</w:t>
            </w:r>
            <w:proofErr w:type="gramStart"/>
            <w:r>
              <w:rPr>
                <w:rFonts w:ascii="Arial" w:hAnsi="Arial" w:cs="Arial"/>
              </w:rPr>
              <w:t xml:space="preserve"> °С</w:t>
            </w:r>
            <w:proofErr w:type="gramEnd"/>
          </w:p>
        </w:tc>
        <w:tc>
          <w:tcPr>
            <w:tcW w:w="1276" w:type="dxa"/>
            <w:vAlign w:val="center"/>
          </w:tcPr>
          <w:p w:rsidR="00820A9A" w:rsidRDefault="008C4195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</w:t>
            </w:r>
            <w:r w:rsidR="00AF0E34">
              <w:rPr>
                <w:rFonts w:ascii="Arial" w:hAnsi="Arial" w:cs="Arial"/>
              </w:rPr>
              <w:t>0</w:t>
            </w:r>
            <w:r>
              <w:rPr>
                <w:rFonts w:ascii="Arial" w:hAnsi="Arial" w:cs="Arial"/>
              </w:rPr>
              <w:t>5</w:t>
            </w:r>
          </w:p>
        </w:tc>
        <w:tc>
          <w:tcPr>
            <w:tcW w:w="1843" w:type="dxa"/>
          </w:tcPr>
          <w:p w:rsidR="00820A9A" w:rsidRDefault="00B071A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</w:t>
            </w:r>
          </w:p>
        </w:tc>
        <w:tc>
          <w:tcPr>
            <w:tcW w:w="2126" w:type="dxa"/>
          </w:tcPr>
          <w:p w:rsidR="00820A9A" w:rsidRDefault="00B071AD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</w:t>
            </w:r>
          </w:p>
          <w:p w:rsidR="00AF0E34" w:rsidRDefault="00AF0E34" w:rsidP="00B071AD">
            <w:pPr>
              <w:keepLines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(4)</w:t>
            </w:r>
          </w:p>
        </w:tc>
        <w:tc>
          <w:tcPr>
            <w:tcW w:w="1106" w:type="dxa"/>
          </w:tcPr>
          <w:p w:rsidR="00820A9A" w:rsidRDefault="00820A9A" w:rsidP="00B071AD">
            <w:pPr>
              <w:keepLines/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</w:tbl>
    <w:p w:rsidR="00820A9A" w:rsidRDefault="00820A9A" w:rsidP="001F429F">
      <w:pPr>
        <w:spacing w:line="360" w:lineRule="auto"/>
        <w:ind w:left="478" w:firstLine="540"/>
        <w:jc w:val="both"/>
        <w:rPr>
          <w:rFonts w:ascii="Arial" w:hAnsi="Arial" w:cs="Arial"/>
        </w:rPr>
      </w:pPr>
    </w:p>
    <w:p w:rsidR="00A4119A" w:rsidRDefault="00C761A0" w:rsidP="001F429F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Гидравлические испытания проводить водой с температурой от 5 до 40 °С. Вр</w:t>
      </w:r>
      <w:r>
        <w:rPr>
          <w:rFonts w:ascii="Arial" w:hAnsi="Arial" w:cs="Arial"/>
        </w:rPr>
        <w:t>е</w:t>
      </w:r>
      <w:r>
        <w:rPr>
          <w:rFonts w:ascii="Arial" w:hAnsi="Arial" w:cs="Arial"/>
        </w:rPr>
        <w:t>мя выдержки:</w:t>
      </w:r>
    </w:p>
    <w:p w:rsidR="00C761A0" w:rsidRDefault="00C761A0" w:rsidP="00C761A0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 xml:space="preserve">под пробным давлением </w:t>
      </w:r>
      <w:r>
        <w:rPr>
          <w:rFonts w:ascii="Arial" w:hAnsi="Arial" w:cs="Arial"/>
        </w:rPr>
        <w:tab/>
        <w:t>- не менее 15 мин;</w:t>
      </w:r>
    </w:p>
    <w:p w:rsidR="00C761A0" w:rsidRDefault="00C761A0" w:rsidP="00C761A0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 xml:space="preserve">под рабочим давлением </w:t>
      </w:r>
      <w:r>
        <w:rPr>
          <w:rFonts w:ascii="Arial" w:hAnsi="Arial" w:cs="Arial"/>
        </w:rPr>
        <w:tab/>
        <w:t xml:space="preserve">- </w:t>
      </w:r>
      <w:r w:rsidR="00CA6795">
        <w:rPr>
          <w:rFonts w:ascii="Arial" w:hAnsi="Arial" w:cs="Arial"/>
        </w:rPr>
        <w:t>до завершения</w:t>
      </w:r>
      <w:r>
        <w:rPr>
          <w:rFonts w:ascii="Arial" w:hAnsi="Arial" w:cs="Arial"/>
        </w:rPr>
        <w:t xml:space="preserve"> </w:t>
      </w:r>
      <w:r w:rsidR="00CA6795">
        <w:rPr>
          <w:rFonts w:ascii="Arial" w:hAnsi="Arial" w:cs="Arial"/>
          <w:color w:val="000000"/>
        </w:rPr>
        <w:t>процедуры</w:t>
      </w:r>
      <w:r>
        <w:rPr>
          <w:rFonts w:ascii="Arial" w:hAnsi="Arial" w:cs="Arial"/>
          <w:color w:val="000000"/>
        </w:rPr>
        <w:t xml:space="preserve"> визуальн</w:t>
      </w:r>
      <w:r w:rsidR="00CA6795">
        <w:rPr>
          <w:rFonts w:ascii="Arial" w:hAnsi="Arial" w:cs="Arial"/>
          <w:color w:val="000000"/>
        </w:rPr>
        <w:t>ого</w:t>
      </w:r>
      <w:r>
        <w:rPr>
          <w:rFonts w:ascii="Arial" w:hAnsi="Arial" w:cs="Arial"/>
          <w:color w:val="000000"/>
        </w:rPr>
        <w:t xml:space="preserve"> контрол</w:t>
      </w:r>
      <w:r w:rsidR="00CA6795">
        <w:rPr>
          <w:rFonts w:ascii="Arial" w:hAnsi="Arial" w:cs="Arial"/>
          <w:color w:val="000000"/>
        </w:rPr>
        <w:t>я</w:t>
      </w:r>
      <w:r>
        <w:rPr>
          <w:rFonts w:ascii="Arial" w:hAnsi="Arial" w:cs="Arial"/>
          <w:color w:val="000000"/>
        </w:rPr>
        <w:t xml:space="preserve"> наружной поверхности оборудования</w:t>
      </w:r>
      <w:r w:rsidR="00CA6795">
        <w:rPr>
          <w:rFonts w:ascii="Arial" w:hAnsi="Arial" w:cs="Arial"/>
          <w:color w:val="000000"/>
        </w:rPr>
        <w:t>, трубопроводов,</w:t>
      </w:r>
      <w:r>
        <w:rPr>
          <w:rFonts w:ascii="Arial" w:hAnsi="Arial" w:cs="Arial"/>
          <w:color w:val="000000"/>
        </w:rPr>
        <w:t xml:space="preserve"> всех разъемных и неразъемных соединений.</w:t>
      </w:r>
    </w:p>
    <w:p w:rsidR="00791EDE" w:rsidRPr="00945A6B" w:rsidRDefault="00791EDE" w:rsidP="00933258">
      <w:pPr>
        <w:pStyle w:val="afe"/>
        <w:keepNext/>
        <w:numPr>
          <w:ilvl w:val="2"/>
          <w:numId w:val="13"/>
        </w:numPr>
        <w:suppressAutoHyphens/>
        <w:spacing w:before="240" w:after="240"/>
        <w:ind w:left="567" w:right="425" w:firstLine="426"/>
        <w:contextualSpacing w:val="0"/>
        <w:rPr>
          <w:rFonts w:ascii="Arial" w:hAnsi="Arial" w:cs="Arial"/>
          <w:b/>
          <w:sz w:val="28"/>
          <w:szCs w:val="28"/>
        </w:rPr>
      </w:pPr>
      <w:bookmarkStart w:id="2" w:name="_Ref403462336"/>
      <w:r w:rsidRPr="00945A6B">
        <w:rPr>
          <w:rFonts w:ascii="Arial" w:hAnsi="Arial" w:cs="Arial"/>
          <w:b/>
          <w:sz w:val="28"/>
          <w:szCs w:val="28"/>
        </w:rPr>
        <w:t>Перечень мер по защите трубопроводов от агрессивного воздействия грунтов и грунтовых вод</w:t>
      </w:r>
      <w:bookmarkEnd w:id="2"/>
    </w:p>
    <w:p w:rsidR="00791EDE" w:rsidRDefault="00791EDE" w:rsidP="00791EDE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BE308C">
        <w:rPr>
          <w:rFonts w:ascii="Arial" w:hAnsi="Arial" w:cs="Arial"/>
        </w:rPr>
        <w:t>Не требуется.</w:t>
      </w:r>
    </w:p>
    <w:p w:rsidR="008A41B6" w:rsidRPr="008A41B6" w:rsidRDefault="008A41B6" w:rsidP="008A41B6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Т</w:t>
      </w:r>
      <w:r w:rsidRPr="008A41B6">
        <w:rPr>
          <w:rFonts w:ascii="Arial" w:hAnsi="Arial" w:cs="Arial"/>
        </w:rPr>
        <w:t>рубопроводы подлежат защите от атмосферной коррозии лакокрасочными м</w:t>
      </w:r>
      <w:r w:rsidRPr="008A41B6">
        <w:rPr>
          <w:rFonts w:ascii="Arial" w:hAnsi="Arial" w:cs="Arial"/>
        </w:rPr>
        <w:t>а</w:t>
      </w:r>
      <w:r w:rsidRPr="008A41B6">
        <w:rPr>
          <w:rFonts w:ascii="Arial" w:hAnsi="Arial" w:cs="Arial"/>
        </w:rPr>
        <w:t>териалами:</w:t>
      </w:r>
    </w:p>
    <w:p w:rsidR="008A41B6" w:rsidRPr="008A41B6" w:rsidRDefault="008A41B6" w:rsidP="008A41B6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8A41B6">
        <w:rPr>
          <w:rFonts w:ascii="Arial" w:hAnsi="Arial" w:cs="Arial"/>
        </w:rPr>
        <w:t xml:space="preserve">трубопроводы сетевой воды: краска БТ-177 в два слоя </w:t>
      </w:r>
      <w:r>
        <w:rPr>
          <w:rFonts w:ascii="Arial" w:hAnsi="Arial" w:cs="Arial"/>
        </w:rPr>
        <w:t>по грунтовке ГФ-021 в один слой;</w:t>
      </w:r>
    </w:p>
    <w:p w:rsidR="008A41B6" w:rsidRPr="008A41B6" w:rsidRDefault="008A41B6" w:rsidP="008A41B6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8A41B6">
        <w:rPr>
          <w:rFonts w:ascii="Arial" w:hAnsi="Arial" w:cs="Arial"/>
        </w:rPr>
        <w:t>паропр</w:t>
      </w:r>
      <w:r>
        <w:rPr>
          <w:rFonts w:ascii="Arial" w:hAnsi="Arial" w:cs="Arial"/>
        </w:rPr>
        <w:t>овод: краска «</w:t>
      </w:r>
      <w:proofErr w:type="spellStart"/>
      <w:r>
        <w:rPr>
          <w:rFonts w:ascii="Arial" w:hAnsi="Arial" w:cs="Arial"/>
        </w:rPr>
        <w:t>Церта</w:t>
      </w:r>
      <w:proofErr w:type="spellEnd"/>
      <w:r>
        <w:rPr>
          <w:rFonts w:ascii="Arial" w:hAnsi="Arial" w:cs="Arial"/>
        </w:rPr>
        <w:t>» в два слоя;</w:t>
      </w:r>
    </w:p>
    <w:p w:rsidR="008A41B6" w:rsidRPr="00BE308C" w:rsidRDefault="008A41B6" w:rsidP="008A41B6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proofErr w:type="spellStart"/>
      <w:r w:rsidRPr="008A41B6">
        <w:rPr>
          <w:rFonts w:ascii="Arial" w:hAnsi="Arial" w:cs="Arial"/>
        </w:rPr>
        <w:t>конденсатопровод</w:t>
      </w:r>
      <w:proofErr w:type="spellEnd"/>
      <w:r w:rsidRPr="008A41B6">
        <w:rPr>
          <w:rFonts w:ascii="Arial" w:hAnsi="Arial" w:cs="Arial"/>
        </w:rPr>
        <w:t xml:space="preserve">: </w:t>
      </w:r>
      <w:r w:rsidR="00DA40AE" w:rsidRPr="008A41B6">
        <w:rPr>
          <w:rFonts w:ascii="Arial" w:hAnsi="Arial" w:cs="Arial"/>
        </w:rPr>
        <w:t>краска БТ-177</w:t>
      </w:r>
      <w:r w:rsidRPr="008A41B6">
        <w:rPr>
          <w:rFonts w:ascii="Arial" w:hAnsi="Arial" w:cs="Arial"/>
        </w:rPr>
        <w:t xml:space="preserve"> в два слоя по грунтовке ГФ-021 в один слой.</w:t>
      </w:r>
    </w:p>
    <w:p w:rsidR="005A0F55" w:rsidRPr="006A54AF" w:rsidRDefault="006A54AF" w:rsidP="00933258">
      <w:pPr>
        <w:pStyle w:val="afe"/>
        <w:keepNext/>
        <w:numPr>
          <w:ilvl w:val="2"/>
          <w:numId w:val="13"/>
        </w:numPr>
        <w:suppressAutoHyphens/>
        <w:spacing w:before="240" w:after="240"/>
        <w:ind w:left="567" w:right="425" w:firstLine="426"/>
        <w:contextualSpacing w:val="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П</w:t>
      </w:r>
      <w:r w:rsidRPr="006A54AF">
        <w:rPr>
          <w:rFonts w:ascii="Arial" w:hAnsi="Arial" w:cs="Arial"/>
          <w:b/>
          <w:sz w:val="28"/>
          <w:szCs w:val="28"/>
        </w:rPr>
        <w:t>еречень мероприятий, обеспечивающих соблюдение требований по охране труда в процессе эксплуатации объекта</w:t>
      </w:r>
    </w:p>
    <w:p w:rsidR="00CE27EB" w:rsidRPr="00CE27EB" w:rsidRDefault="00CE27EB" w:rsidP="00CE27EB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CE27EB">
        <w:rPr>
          <w:rFonts w:ascii="Arial" w:hAnsi="Arial" w:cs="Arial"/>
        </w:rPr>
        <w:t>Специалисты, осуществ</w:t>
      </w:r>
      <w:r>
        <w:rPr>
          <w:rFonts w:ascii="Arial" w:hAnsi="Arial" w:cs="Arial"/>
        </w:rPr>
        <w:t>ивш</w:t>
      </w:r>
      <w:r w:rsidRPr="00CE27EB">
        <w:rPr>
          <w:rFonts w:ascii="Arial" w:hAnsi="Arial" w:cs="Arial"/>
        </w:rPr>
        <w:t>ие</w:t>
      </w:r>
      <w:r>
        <w:rPr>
          <w:rFonts w:ascii="Arial" w:hAnsi="Arial" w:cs="Arial"/>
        </w:rPr>
        <w:t xml:space="preserve"> шефмонтаж и</w:t>
      </w:r>
      <w:r w:rsidRPr="00CE27EB">
        <w:rPr>
          <w:rFonts w:ascii="Arial" w:hAnsi="Arial" w:cs="Arial"/>
        </w:rPr>
        <w:t xml:space="preserve"> наладку системы, должны провести инструктаж обслуживающему персоналу, выполнить первое включение системы, смоделировать и объяснить способы устранения неисправностей и аварийных ситу</w:t>
      </w:r>
      <w:r w:rsidRPr="00CE27EB">
        <w:rPr>
          <w:rFonts w:ascii="Arial" w:hAnsi="Arial" w:cs="Arial"/>
        </w:rPr>
        <w:t>а</w:t>
      </w:r>
      <w:r w:rsidRPr="00CE27EB">
        <w:rPr>
          <w:rFonts w:ascii="Arial" w:hAnsi="Arial" w:cs="Arial"/>
        </w:rPr>
        <w:t>ций.</w:t>
      </w:r>
    </w:p>
    <w:p w:rsidR="006A54AF" w:rsidRDefault="006A54AF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Для обеспечения безопасной эксплуатации </w:t>
      </w:r>
      <w:r w:rsidR="002970E3">
        <w:rPr>
          <w:rFonts w:ascii="Arial" w:hAnsi="Arial" w:cs="Arial"/>
        </w:rPr>
        <w:t>проектируемого объекта</w:t>
      </w:r>
      <w:r>
        <w:rPr>
          <w:rFonts w:ascii="Arial" w:hAnsi="Arial" w:cs="Arial"/>
        </w:rPr>
        <w:t xml:space="preserve"> </w:t>
      </w:r>
      <w:r w:rsidR="00113D73">
        <w:rPr>
          <w:rFonts w:ascii="Arial" w:hAnsi="Arial" w:cs="Arial"/>
        </w:rPr>
        <w:t>эксплуат</w:t>
      </w:r>
      <w:r w:rsidR="00113D73">
        <w:rPr>
          <w:rFonts w:ascii="Arial" w:hAnsi="Arial" w:cs="Arial"/>
        </w:rPr>
        <w:t>и</w:t>
      </w:r>
      <w:r w:rsidR="00113D73">
        <w:rPr>
          <w:rFonts w:ascii="Arial" w:hAnsi="Arial" w:cs="Arial"/>
        </w:rPr>
        <w:t>рующей организации разработать рабочие инструкции. При этом руководствоваться:</w:t>
      </w:r>
    </w:p>
    <w:p w:rsidR="00113D73" w:rsidRDefault="00113D73" w:rsidP="00933258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113D73">
        <w:rPr>
          <w:rFonts w:ascii="Arial" w:hAnsi="Arial" w:cs="Arial"/>
        </w:rPr>
        <w:t>Федеральны</w:t>
      </w:r>
      <w:r>
        <w:rPr>
          <w:rFonts w:ascii="Arial" w:hAnsi="Arial" w:cs="Arial"/>
        </w:rPr>
        <w:t>м</w:t>
      </w:r>
      <w:r w:rsidRPr="00113D73">
        <w:rPr>
          <w:rFonts w:ascii="Arial" w:hAnsi="Arial" w:cs="Arial"/>
        </w:rPr>
        <w:t xml:space="preserve"> закон</w:t>
      </w:r>
      <w:r>
        <w:rPr>
          <w:rFonts w:ascii="Arial" w:hAnsi="Arial" w:cs="Arial"/>
        </w:rPr>
        <w:t>ом</w:t>
      </w:r>
      <w:r w:rsidRPr="00113D73">
        <w:rPr>
          <w:rFonts w:ascii="Arial" w:hAnsi="Arial" w:cs="Arial"/>
        </w:rPr>
        <w:t xml:space="preserve"> от 21.07.1997 N 116-ФЗ</w:t>
      </w:r>
      <w:r>
        <w:rPr>
          <w:rFonts w:ascii="Arial" w:hAnsi="Arial" w:cs="Arial"/>
        </w:rPr>
        <w:t xml:space="preserve"> «</w:t>
      </w:r>
      <w:r w:rsidRPr="00113D73">
        <w:rPr>
          <w:rFonts w:ascii="Arial" w:hAnsi="Arial" w:cs="Arial"/>
        </w:rPr>
        <w:t>О промышленной бе</w:t>
      </w:r>
      <w:r w:rsidRPr="00113D73">
        <w:rPr>
          <w:rFonts w:ascii="Arial" w:hAnsi="Arial" w:cs="Arial"/>
        </w:rPr>
        <w:t>з</w:t>
      </w:r>
      <w:r w:rsidRPr="00113D73">
        <w:rPr>
          <w:rFonts w:ascii="Arial" w:hAnsi="Arial" w:cs="Arial"/>
        </w:rPr>
        <w:t>опасности опасных производственных объектов</w:t>
      </w:r>
      <w:r>
        <w:rPr>
          <w:rFonts w:ascii="Arial" w:hAnsi="Arial" w:cs="Arial"/>
        </w:rPr>
        <w:t>»;</w:t>
      </w:r>
    </w:p>
    <w:p w:rsidR="000C3257" w:rsidRDefault="000C3257" w:rsidP="00933258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 w:rsidRPr="000C3257">
        <w:rPr>
          <w:rFonts w:ascii="Arial" w:hAnsi="Arial" w:cs="Arial"/>
        </w:rPr>
        <w:t>Федеральны</w:t>
      </w:r>
      <w:r>
        <w:rPr>
          <w:rFonts w:ascii="Arial" w:hAnsi="Arial" w:cs="Arial"/>
        </w:rPr>
        <w:t>ми</w:t>
      </w:r>
      <w:r w:rsidRPr="000C3257">
        <w:rPr>
          <w:rFonts w:ascii="Arial" w:hAnsi="Arial" w:cs="Arial"/>
        </w:rPr>
        <w:t xml:space="preserve"> норм</w:t>
      </w:r>
      <w:r>
        <w:rPr>
          <w:rFonts w:ascii="Arial" w:hAnsi="Arial" w:cs="Arial"/>
        </w:rPr>
        <w:t>ами</w:t>
      </w:r>
      <w:r w:rsidRPr="000C3257">
        <w:rPr>
          <w:rFonts w:ascii="Arial" w:hAnsi="Arial" w:cs="Arial"/>
        </w:rPr>
        <w:t xml:space="preserve"> и правил</w:t>
      </w:r>
      <w:r>
        <w:rPr>
          <w:rFonts w:ascii="Arial" w:hAnsi="Arial" w:cs="Arial"/>
        </w:rPr>
        <w:t>ами</w:t>
      </w:r>
      <w:r w:rsidRPr="000C3257">
        <w:rPr>
          <w:rFonts w:ascii="Arial" w:hAnsi="Arial" w:cs="Arial"/>
        </w:rPr>
        <w:t xml:space="preserve"> в области промышленной безопа</w:t>
      </w:r>
      <w:r w:rsidRPr="000C3257">
        <w:rPr>
          <w:rFonts w:ascii="Arial" w:hAnsi="Arial" w:cs="Arial"/>
        </w:rPr>
        <w:t>с</w:t>
      </w:r>
      <w:r w:rsidRPr="000C3257">
        <w:rPr>
          <w:rFonts w:ascii="Arial" w:hAnsi="Arial" w:cs="Arial"/>
        </w:rPr>
        <w:t>ности от 25.03.2014 N 116</w:t>
      </w:r>
      <w:r>
        <w:rPr>
          <w:rFonts w:ascii="Arial" w:hAnsi="Arial" w:cs="Arial"/>
        </w:rPr>
        <w:t xml:space="preserve"> </w:t>
      </w:r>
      <w:r w:rsidRPr="000C3257">
        <w:rPr>
          <w:rFonts w:ascii="Arial" w:hAnsi="Arial" w:cs="Arial"/>
        </w:rPr>
        <w:t>"Правила промышленной безопасности опасных производственных объектов, на которых используется оборудование, р</w:t>
      </w:r>
      <w:r w:rsidRPr="000C3257">
        <w:rPr>
          <w:rFonts w:ascii="Arial" w:hAnsi="Arial" w:cs="Arial"/>
        </w:rPr>
        <w:t>а</w:t>
      </w:r>
      <w:r w:rsidRPr="000C3257">
        <w:rPr>
          <w:rFonts w:ascii="Arial" w:hAnsi="Arial" w:cs="Arial"/>
        </w:rPr>
        <w:t>ботающее под избыточным давлением"</w:t>
      </w:r>
      <w:r w:rsidR="002970E3">
        <w:rPr>
          <w:rFonts w:ascii="Arial" w:hAnsi="Arial" w:cs="Arial"/>
        </w:rPr>
        <w:t>;</w:t>
      </w:r>
    </w:p>
    <w:p w:rsidR="002970E3" w:rsidRDefault="002970E3" w:rsidP="00933258">
      <w:pPr>
        <w:pStyle w:val="afe"/>
        <w:numPr>
          <w:ilvl w:val="0"/>
          <w:numId w:val="12"/>
        </w:numPr>
        <w:spacing w:after="0" w:line="360" w:lineRule="auto"/>
        <w:ind w:right="249"/>
        <w:rPr>
          <w:rFonts w:ascii="Arial" w:hAnsi="Arial" w:cs="Arial"/>
        </w:rPr>
      </w:pPr>
      <w:r>
        <w:rPr>
          <w:rFonts w:ascii="Arial" w:hAnsi="Arial" w:cs="Arial"/>
        </w:rPr>
        <w:t>Техническим описанием подогревателей сетевой воды.</w:t>
      </w:r>
    </w:p>
    <w:p w:rsidR="007C6C64" w:rsidRDefault="007C6C64" w:rsidP="007C6C64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7C6C64">
        <w:rPr>
          <w:rFonts w:ascii="Arial" w:hAnsi="Arial" w:cs="Arial"/>
        </w:rPr>
        <w:t>Разработка дополнительных специальных мероприятий по обеспечению бе</w:t>
      </w:r>
      <w:r w:rsidRPr="007C6C64">
        <w:rPr>
          <w:rFonts w:ascii="Arial" w:hAnsi="Arial" w:cs="Arial"/>
        </w:rPr>
        <w:t>з</w:t>
      </w:r>
      <w:r w:rsidRPr="007C6C64">
        <w:rPr>
          <w:rFonts w:ascii="Arial" w:hAnsi="Arial" w:cs="Arial"/>
        </w:rPr>
        <w:t>опасного функционирования не требуется.</w:t>
      </w:r>
    </w:p>
    <w:p w:rsidR="00186910" w:rsidRPr="00186910" w:rsidRDefault="00186910" w:rsidP="007C6C64">
      <w:pPr>
        <w:spacing w:line="360" w:lineRule="auto"/>
        <w:ind w:left="478" w:firstLine="540"/>
        <w:jc w:val="both"/>
        <w:rPr>
          <w:rFonts w:ascii="Arial" w:hAnsi="Arial" w:cs="Arial"/>
          <w:b/>
          <w:i/>
        </w:rPr>
      </w:pPr>
      <w:r w:rsidRPr="00186910">
        <w:rPr>
          <w:rFonts w:ascii="Arial" w:hAnsi="Arial" w:cs="Arial"/>
          <w:b/>
          <w:i/>
        </w:rPr>
        <w:t>Требования к освещенности</w:t>
      </w:r>
    </w:p>
    <w:p w:rsidR="00186910" w:rsidRPr="00186910" w:rsidRDefault="00A45879" w:rsidP="007C6C64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Искусственное освещение </w:t>
      </w:r>
      <w:r w:rsidR="00186910">
        <w:rPr>
          <w:rFonts w:ascii="Arial" w:hAnsi="Arial" w:cs="Arial"/>
        </w:rPr>
        <w:t xml:space="preserve">контрольно-измерительных приборов и указателя уровня </w:t>
      </w:r>
      <w:r>
        <w:rPr>
          <w:rFonts w:ascii="Arial" w:hAnsi="Arial" w:cs="Arial"/>
        </w:rPr>
        <w:t xml:space="preserve">должно </w:t>
      </w:r>
      <w:r w:rsidR="00186910">
        <w:rPr>
          <w:rFonts w:ascii="Arial" w:hAnsi="Arial" w:cs="Arial"/>
        </w:rPr>
        <w:t>обеспечить</w:t>
      </w:r>
      <w:r>
        <w:rPr>
          <w:rFonts w:ascii="Arial" w:hAnsi="Arial" w:cs="Arial"/>
        </w:rPr>
        <w:t xml:space="preserve"> их освещенность не менее 150 </w:t>
      </w:r>
      <w:proofErr w:type="spellStart"/>
      <w:r>
        <w:rPr>
          <w:rFonts w:ascii="Arial" w:hAnsi="Arial" w:cs="Arial"/>
        </w:rPr>
        <w:t>лк</w:t>
      </w:r>
      <w:proofErr w:type="spellEnd"/>
      <w:r>
        <w:rPr>
          <w:rFonts w:ascii="Arial" w:hAnsi="Arial" w:cs="Arial"/>
        </w:rPr>
        <w:t xml:space="preserve"> при общей освещенн</w:t>
      </w:r>
      <w:r>
        <w:rPr>
          <w:rFonts w:ascii="Arial" w:hAnsi="Arial" w:cs="Arial"/>
        </w:rPr>
        <w:t>о</w:t>
      </w:r>
      <w:r>
        <w:rPr>
          <w:rFonts w:ascii="Arial" w:hAnsi="Arial" w:cs="Arial"/>
        </w:rPr>
        <w:t xml:space="preserve">сти не менее 75 </w:t>
      </w:r>
      <w:proofErr w:type="spellStart"/>
      <w:r>
        <w:rPr>
          <w:rFonts w:ascii="Arial" w:hAnsi="Arial" w:cs="Arial"/>
        </w:rPr>
        <w:t>лк</w:t>
      </w:r>
      <w:proofErr w:type="spellEnd"/>
      <w:r>
        <w:rPr>
          <w:rFonts w:ascii="Arial" w:hAnsi="Arial" w:cs="Arial"/>
        </w:rPr>
        <w:t>.</w:t>
      </w:r>
    </w:p>
    <w:p w:rsidR="00BC25A1" w:rsidRPr="00BC25A1" w:rsidRDefault="00BC25A1" w:rsidP="007C6C64">
      <w:pPr>
        <w:spacing w:line="360" w:lineRule="auto"/>
        <w:ind w:left="478" w:firstLine="540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Р</w:t>
      </w:r>
      <w:r w:rsidRPr="00BC25A1">
        <w:rPr>
          <w:rFonts w:ascii="Arial" w:hAnsi="Arial" w:cs="Arial"/>
          <w:b/>
          <w:i/>
        </w:rPr>
        <w:t>ешения по оснащению ПСВ-200, ст. №3 стационарными площадками и лестницами для ремонта и обслуживания оборудования</w:t>
      </w:r>
    </w:p>
    <w:p w:rsidR="00BC25A1" w:rsidRPr="00BC25A1" w:rsidRDefault="008B1117" w:rsidP="00BC25A1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Ремонт и о</w:t>
      </w:r>
      <w:r w:rsidR="00BC25A1" w:rsidRPr="00BC25A1">
        <w:rPr>
          <w:rFonts w:ascii="Arial" w:hAnsi="Arial" w:cs="Arial"/>
        </w:rPr>
        <w:t>бслуживание нижней части ПСВ-200</w:t>
      </w:r>
      <w:r>
        <w:rPr>
          <w:rFonts w:ascii="Arial" w:hAnsi="Arial" w:cs="Arial"/>
        </w:rPr>
        <w:t xml:space="preserve"> и его обвязки</w:t>
      </w:r>
      <w:r w:rsidR="00BC25A1" w:rsidRPr="00BC25A1">
        <w:rPr>
          <w:rFonts w:ascii="Arial" w:hAnsi="Arial" w:cs="Arial"/>
        </w:rPr>
        <w:t xml:space="preserve"> производится с п</w:t>
      </w:r>
      <w:r w:rsidR="00BC25A1" w:rsidRPr="00BC25A1">
        <w:rPr>
          <w:rFonts w:ascii="Arial" w:hAnsi="Arial" w:cs="Arial"/>
        </w:rPr>
        <w:t>о</w:t>
      </w:r>
      <w:r w:rsidR="00BC25A1" w:rsidRPr="00BC25A1">
        <w:rPr>
          <w:rFonts w:ascii="Arial" w:hAnsi="Arial" w:cs="Arial"/>
        </w:rPr>
        <w:t>ла.</w:t>
      </w:r>
    </w:p>
    <w:p w:rsidR="007C6C64" w:rsidRPr="007C6C64" w:rsidRDefault="008B1117" w:rsidP="004275EE">
      <w:pPr>
        <w:spacing w:line="360" w:lineRule="auto"/>
        <w:ind w:left="478" w:firstLine="540"/>
        <w:jc w:val="both"/>
        <w:rPr>
          <w:rFonts w:ascii="Arial" w:hAnsi="Arial" w:cs="Arial"/>
        </w:rPr>
      </w:pPr>
      <w:r>
        <w:rPr>
          <w:rFonts w:ascii="Arial" w:hAnsi="Arial" w:cs="Arial"/>
        </w:rPr>
        <w:t>Ремонт и о</w:t>
      </w:r>
      <w:r w:rsidRPr="00BC25A1">
        <w:rPr>
          <w:rFonts w:ascii="Arial" w:hAnsi="Arial" w:cs="Arial"/>
        </w:rPr>
        <w:t>бслуживание</w:t>
      </w:r>
      <w:r w:rsidR="00BC25A1" w:rsidRPr="00BC25A1">
        <w:rPr>
          <w:rFonts w:ascii="Arial" w:hAnsi="Arial" w:cs="Arial"/>
        </w:rPr>
        <w:t xml:space="preserve"> верхней части </w:t>
      </w:r>
      <w:r w:rsidRPr="00BC25A1">
        <w:rPr>
          <w:rFonts w:ascii="Arial" w:hAnsi="Arial" w:cs="Arial"/>
        </w:rPr>
        <w:t>ПСВ-200</w:t>
      </w:r>
      <w:r>
        <w:rPr>
          <w:rFonts w:ascii="Arial" w:hAnsi="Arial" w:cs="Arial"/>
        </w:rPr>
        <w:t xml:space="preserve"> и его обвязки</w:t>
      </w:r>
      <w:r w:rsidR="00BC25A1" w:rsidRPr="00BC25A1">
        <w:rPr>
          <w:rFonts w:ascii="Arial" w:hAnsi="Arial" w:cs="Arial"/>
        </w:rPr>
        <w:t xml:space="preserve"> производится с существующ</w:t>
      </w:r>
      <w:r>
        <w:rPr>
          <w:rFonts w:ascii="Arial" w:hAnsi="Arial" w:cs="Arial"/>
        </w:rPr>
        <w:t>их</w:t>
      </w:r>
      <w:r w:rsidR="00BC25A1" w:rsidRPr="00BC25A1">
        <w:rPr>
          <w:rFonts w:ascii="Arial" w:hAnsi="Arial" w:cs="Arial"/>
        </w:rPr>
        <w:t xml:space="preserve"> площад</w:t>
      </w:r>
      <w:r>
        <w:rPr>
          <w:rFonts w:ascii="Arial" w:hAnsi="Arial" w:cs="Arial"/>
        </w:rPr>
        <w:t>ок</w:t>
      </w:r>
      <w:r w:rsidR="00BC25A1" w:rsidRPr="00BC25A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</w:t>
      </w:r>
      <w:r w:rsidR="00BC25A1" w:rsidRPr="00BC25A1">
        <w:rPr>
          <w:rFonts w:ascii="Arial" w:hAnsi="Arial" w:cs="Arial"/>
        </w:rPr>
        <w:t>отметк</w:t>
      </w:r>
      <w:r>
        <w:rPr>
          <w:rFonts w:ascii="Arial" w:hAnsi="Arial" w:cs="Arial"/>
        </w:rPr>
        <w:t>и</w:t>
      </w:r>
      <w:r w:rsidR="00BC25A1" w:rsidRPr="00BC25A1">
        <w:rPr>
          <w:rFonts w:ascii="Arial" w:hAnsi="Arial" w:cs="Arial"/>
        </w:rPr>
        <w:t xml:space="preserve"> 0,000</w:t>
      </w:r>
      <w:r>
        <w:rPr>
          <w:rFonts w:ascii="Arial" w:hAnsi="Arial" w:cs="Arial"/>
        </w:rPr>
        <w:t xml:space="preserve"> и -0,600)</w:t>
      </w:r>
      <w:r w:rsidR="00BC25A1" w:rsidRPr="00BC25A1">
        <w:rPr>
          <w:rFonts w:ascii="Arial" w:hAnsi="Arial" w:cs="Arial"/>
        </w:rPr>
        <w:t>.</w:t>
      </w:r>
    </w:p>
    <w:p w:rsidR="004275EE" w:rsidRPr="004275EE" w:rsidRDefault="004275EE" w:rsidP="004275EE">
      <w:pPr>
        <w:spacing w:line="360" w:lineRule="auto"/>
        <w:ind w:left="478" w:firstLine="540"/>
        <w:jc w:val="both"/>
        <w:rPr>
          <w:rFonts w:ascii="Arial" w:hAnsi="Arial" w:cs="Arial"/>
          <w:b/>
          <w:i/>
        </w:rPr>
      </w:pPr>
      <w:r w:rsidRPr="004275EE">
        <w:rPr>
          <w:rFonts w:ascii="Arial" w:hAnsi="Arial" w:cs="Arial"/>
          <w:b/>
          <w:i/>
        </w:rPr>
        <w:t>Мероприятия по ликвидации (локализации) возможных аварий в энерг</w:t>
      </w:r>
      <w:r w:rsidRPr="004275EE">
        <w:rPr>
          <w:rFonts w:ascii="Arial" w:hAnsi="Arial" w:cs="Arial"/>
          <w:b/>
          <w:i/>
        </w:rPr>
        <w:t>е</w:t>
      </w:r>
      <w:r w:rsidRPr="004275EE">
        <w:rPr>
          <w:rFonts w:ascii="Arial" w:hAnsi="Arial" w:cs="Arial"/>
          <w:b/>
          <w:i/>
        </w:rPr>
        <w:t>тическом хозяйстве.</w:t>
      </w:r>
    </w:p>
    <w:p w:rsidR="007C6C64" w:rsidRDefault="007C6C64" w:rsidP="000E434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7C6C64">
        <w:rPr>
          <w:rFonts w:ascii="Arial" w:hAnsi="Arial" w:cs="Arial"/>
        </w:rPr>
        <w:t>Для локализации (ликвидации) аварий (аварийных ситуаций) должен быть с</w:t>
      </w:r>
      <w:r w:rsidRPr="007C6C64">
        <w:rPr>
          <w:rFonts w:ascii="Arial" w:hAnsi="Arial" w:cs="Arial"/>
        </w:rPr>
        <w:t>о</w:t>
      </w:r>
      <w:r w:rsidRPr="007C6C64">
        <w:rPr>
          <w:rFonts w:ascii="Arial" w:hAnsi="Arial" w:cs="Arial"/>
        </w:rPr>
        <w:t xml:space="preserve">ставлен и выполняться план ликвидации аварий (ПЛА). </w:t>
      </w:r>
    </w:p>
    <w:p w:rsidR="004275EE" w:rsidRDefault="004275EE" w:rsidP="000E434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0E434C">
        <w:rPr>
          <w:rFonts w:ascii="Arial" w:hAnsi="Arial" w:cs="Arial"/>
        </w:rPr>
        <w:t>Для локализации и ликвидации аварийных ситуаций (аварий) в энергетическом хозяйстве ТЭЦ</w:t>
      </w:r>
      <w:r w:rsidR="000E434C">
        <w:rPr>
          <w:rFonts w:ascii="Arial" w:hAnsi="Arial" w:cs="Arial"/>
        </w:rPr>
        <w:t xml:space="preserve"> </w:t>
      </w:r>
      <w:r w:rsidR="000E434C" w:rsidRPr="008876BD">
        <w:rPr>
          <w:rFonts w:ascii="Arial" w:hAnsi="Arial" w:cs="Arial"/>
        </w:rPr>
        <w:t>ООО «</w:t>
      </w:r>
      <w:proofErr w:type="spellStart"/>
      <w:r w:rsidR="000E434C" w:rsidRPr="008876BD">
        <w:rPr>
          <w:rFonts w:ascii="Arial" w:hAnsi="Arial" w:cs="Arial"/>
        </w:rPr>
        <w:t>Ростсельмашэнерго</w:t>
      </w:r>
      <w:proofErr w:type="spellEnd"/>
      <w:r w:rsidR="000E434C" w:rsidRPr="008876BD">
        <w:rPr>
          <w:rFonts w:ascii="Arial" w:hAnsi="Arial" w:cs="Arial"/>
        </w:rPr>
        <w:t>»</w:t>
      </w:r>
      <w:r w:rsidRPr="000E434C">
        <w:rPr>
          <w:rFonts w:ascii="Arial" w:hAnsi="Arial" w:cs="Arial"/>
        </w:rPr>
        <w:t xml:space="preserve"> </w:t>
      </w:r>
      <w:r w:rsidR="000E434C">
        <w:rPr>
          <w:rFonts w:ascii="Arial" w:hAnsi="Arial" w:cs="Arial"/>
        </w:rPr>
        <w:t>существует</w:t>
      </w:r>
      <w:r w:rsidRPr="000E434C">
        <w:rPr>
          <w:rFonts w:ascii="Arial" w:hAnsi="Arial" w:cs="Arial"/>
        </w:rPr>
        <w:t xml:space="preserve"> и действует </w:t>
      </w:r>
      <w:r w:rsidR="000E434C">
        <w:rPr>
          <w:rFonts w:ascii="Arial" w:hAnsi="Arial" w:cs="Arial"/>
        </w:rPr>
        <w:t>круглосуточно (</w:t>
      </w:r>
      <w:r w:rsidR="000E434C" w:rsidRPr="000E434C">
        <w:rPr>
          <w:rFonts w:ascii="Arial" w:hAnsi="Arial" w:cs="Arial"/>
        </w:rPr>
        <w:t>включая выходные и праздничные дни</w:t>
      </w:r>
      <w:r w:rsidR="000E434C">
        <w:rPr>
          <w:rFonts w:ascii="Arial" w:hAnsi="Arial" w:cs="Arial"/>
        </w:rPr>
        <w:t>)</w:t>
      </w:r>
      <w:r w:rsidRPr="000E434C">
        <w:rPr>
          <w:rFonts w:ascii="Arial" w:hAnsi="Arial" w:cs="Arial"/>
        </w:rPr>
        <w:t xml:space="preserve"> ава</w:t>
      </w:r>
      <w:r w:rsidR="000E434C">
        <w:rPr>
          <w:rFonts w:ascii="Arial" w:hAnsi="Arial" w:cs="Arial"/>
        </w:rPr>
        <w:t>р</w:t>
      </w:r>
      <w:r w:rsidRPr="000E434C">
        <w:rPr>
          <w:rFonts w:ascii="Arial" w:hAnsi="Arial" w:cs="Arial"/>
        </w:rPr>
        <w:t>ийная служба с телефоном «</w:t>
      </w:r>
      <w:r w:rsidR="004D6C0C">
        <w:rPr>
          <w:rFonts w:ascii="Arial" w:hAnsi="Arial" w:cs="Arial"/>
        </w:rPr>
        <w:t>35-00</w:t>
      </w:r>
      <w:r w:rsidR="000E434C">
        <w:rPr>
          <w:rFonts w:ascii="Arial" w:hAnsi="Arial" w:cs="Arial"/>
        </w:rPr>
        <w:t>».</w:t>
      </w:r>
    </w:p>
    <w:p w:rsidR="007C6C64" w:rsidRPr="000E434C" w:rsidRDefault="004D6C0C" w:rsidP="000E434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B33495">
        <w:rPr>
          <w:rFonts w:ascii="Arial" w:hAnsi="Arial" w:cs="Arial"/>
        </w:rPr>
        <w:lastRenderedPageBreak/>
        <w:t xml:space="preserve">При обнаружении аварии, аварийной </w:t>
      </w:r>
      <w:proofErr w:type="gramStart"/>
      <w:r w:rsidRPr="00B33495">
        <w:rPr>
          <w:rFonts w:ascii="Arial" w:hAnsi="Arial" w:cs="Arial"/>
        </w:rPr>
        <w:t>ситуации</w:t>
      </w:r>
      <w:proofErr w:type="gramEnd"/>
      <w:r w:rsidRPr="00B33495">
        <w:rPr>
          <w:rFonts w:ascii="Arial" w:hAnsi="Arial" w:cs="Arial"/>
        </w:rPr>
        <w:t xml:space="preserve"> обнаруживший должен сообщить об этом по телефону </w:t>
      </w:r>
      <w:r>
        <w:rPr>
          <w:rFonts w:ascii="Arial" w:hAnsi="Arial" w:cs="Arial"/>
        </w:rPr>
        <w:t>35-00</w:t>
      </w:r>
      <w:r w:rsidRPr="00B33495">
        <w:rPr>
          <w:rFonts w:ascii="Arial" w:hAnsi="Arial" w:cs="Arial"/>
        </w:rPr>
        <w:t xml:space="preserve"> (служба спасения). Телефон службы спасения </w:t>
      </w:r>
      <w:r>
        <w:rPr>
          <w:rFonts w:ascii="Arial" w:hAnsi="Arial" w:cs="Arial"/>
        </w:rPr>
        <w:t>35-00</w:t>
      </w:r>
      <w:r w:rsidRPr="00B33495">
        <w:rPr>
          <w:rFonts w:ascii="Arial" w:hAnsi="Arial" w:cs="Arial"/>
        </w:rPr>
        <w:t xml:space="preserve"> р</w:t>
      </w:r>
      <w:r w:rsidRPr="00B33495">
        <w:rPr>
          <w:rFonts w:ascii="Arial" w:hAnsi="Arial" w:cs="Arial"/>
        </w:rPr>
        <w:t>а</w:t>
      </w:r>
      <w:r w:rsidRPr="00B33495">
        <w:rPr>
          <w:rFonts w:ascii="Arial" w:hAnsi="Arial" w:cs="Arial"/>
        </w:rPr>
        <w:t>ботает круглосуточно, включая выходные и праздничные дни</w:t>
      </w:r>
    </w:p>
    <w:p w:rsidR="004275EE" w:rsidRPr="000E434C" w:rsidRDefault="00B54071" w:rsidP="000E434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0E434C">
        <w:rPr>
          <w:rFonts w:ascii="Arial" w:hAnsi="Arial" w:cs="Arial"/>
        </w:rPr>
        <w:t xml:space="preserve">Все заявки, поступающие по телефону </w:t>
      </w:r>
      <w:r>
        <w:rPr>
          <w:rFonts w:ascii="Arial" w:hAnsi="Arial" w:cs="Arial"/>
        </w:rPr>
        <w:t>35-00,</w:t>
      </w:r>
      <w:r w:rsidRPr="000E434C">
        <w:rPr>
          <w:rFonts w:ascii="Arial" w:hAnsi="Arial" w:cs="Arial"/>
        </w:rPr>
        <w:t xml:space="preserve"> регистрируются в специальном журнале с указанием времени ее поступления, времени выезда и прибытия на место аварийной бригады, характера повреждения и перечня выполненных работ.</w:t>
      </w:r>
    </w:p>
    <w:p w:rsidR="004275EE" w:rsidRPr="000E434C" w:rsidRDefault="004275EE" w:rsidP="000E434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0E434C">
        <w:rPr>
          <w:rFonts w:ascii="Arial" w:hAnsi="Arial" w:cs="Arial"/>
        </w:rPr>
        <w:t>При извещении об аварии аварийная бригада должна выехать на место аварии в течени</w:t>
      </w:r>
      <w:r w:rsidR="00B54071" w:rsidRPr="000E434C">
        <w:rPr>
          <w:rFonts w:ascii="Arial" w:hAnsi="Arial" w:cs="Arial"/>
        </w:rPr>
        <w:t>е</w:t>
      </w:r>
      <w:r w:rsidRPr="000E434C">
        <w:rPr>
          <w:rFonts w:ascii="Arial" w:hAnsi="Arial" w:cs="Arial"/>
        </w:rPr>
        <w:t xml:space="preserve"> 5 минут и прибыть туда не </w:t>
      </w:r>
      <w:r w:rsidR="00B54071" w:rsidRPr="000E434C">
        <w:rPr>
          <w:rFonts w:ascii="Arial" w:hAnsi="Arial" w:cs="Arial"/>
        </w:rPr>
        <w:t>позднее,</w:t>
      </w:r>
      <w:r w:rsidRPr="000E434C">
        <w:rPr>
          <w:rFonts w:ascii="Arial" w:hAnsi="Arial" w:cs="Arial"/>
        </w:rPr>
        <w:t xml:space="preserve"> чем за 40 минут. Ответственность за своевременное прибытие аварийной бригады на место аварии и выполнение работ в соответствии с планом ликвидации и локализации аварий (ПЛА) несет ее руковод</w:t>
      </w:r>
      <w:r w:rsidRPr="000E434C">
        <w:rPr>
          <w:rFonts w:ascii="Arial" w:hAnsi="Arial" w:cs="Arial"/>
        </w:rPr>
        <w:t>и</w:t>
      </w:r>
      <w:r w:rsidRPr="000E434C">
        <w:rPr>
          <w:rFonts w:ascii="Arial" w:hAnsi="Arial" w:cs="Arial"/>
        </w:rPr>
        <w:t>тель.</w:t>
      </w:r>
    </w:p>
    <w:p w:rsidR="004275EE" w:rsidRPr="000E434C" w:rsidRDefault="004275EE" w:rsidP="000E434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0E434C">
        <w:rPr>
          <w:rFonts w:ascii="Arial" w:hAnsi="Arial" w:cs="Arial"/>
        </w:rPr>
        <w:t>Своевременность выполнения аварийных заявок и объем работ контролируется начальником ТЭЦ.</w:t>
      </w:r>
    </w:p>
    <w:p w:rsidR="004275EE" w:rsidRPr="000E434C" w:rsidRDefault="004275EE" w:rsidP="000E434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0E434C">
        <w:rPr>
          <w:rFonts w:ascii="Arial" w:hAnsi="Arial" w:cs="Arial"/>
        </w:rPr>
        <w:t>Анализ поступающих заявок производится ежемесячно.</w:t>
      </w:r>
    </w:p>
    <w:p w:rsidR="004275EE" w:rsidRPr="000E434C" w:rsidRDefault="004275EE" w:rsidP="000E434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0E434C">
        <w:rPr>
          <w:rFonts w:ascii="Arial" w:hAnsi="Arial" w:cs="Arial"/>
        </w:rPr>
        <w:t>Работы по локализации (ликвидации) аварийных ситуаций (аварий) на трубопр</w:t>
      </w:r>
      <w:r w:rsidRPr="000E434C">
        <w:rPr>
          <w:rFonts w:ascii="Arial" w:hAnsi="Arial" w:cs="Arial"/>
        </w:rPr>
        <w:t>о</w:t>
      </w:r>
      <w:r w:rsidRPr="000E434C">
        <w:rPr>
          <w:rFonts w:ascii="Arial" w:hAnsi="Arial" w:cs="Arial"/>
        </w:rPr>
        <w:t>водах производятся без наряда-допуска до устранения прямой угрозы причинения вреда жизни, здоровью или имуществу других лиц или окружающей среде. Данные работы выполняются независимо от времени суток, под непосредственным руково</w:t>
      </w:r>
      <w:r w:rsidRPr="000E434C">
        <w:rPr>
          <w:rFonts w:ascii="Arial" w:hAnsi="Arial" w:cs="Arial"/>
        </w:rPr>
        <w:t>д</w:t>
      </w:r>
      <w:r w:rsidRPr="000E434C">
        <w:rPr>
          <w:rFonts w:ascii="Arial" w:hAnsi="Arial" w:cs="Arial"/>
        </w:rPr>
        <w:t>ством специалиста.</w:t>
      </w:r>
    </w:p>
    <w:p w:rsidR="004275EE" w:rsidRDefault="004275EE" w:rsidP="004275EE">
      <w:pPr>
        <w:spacing w:line="360" w:lineRule="auto"/>
        <w:ind w:left="478" w:firstLine="540"/>
        <w:jc w:val="both"/>
        <w:rPr>
          <w:rFonts w:ascii="Arial" w:hAnsi="Arial" w:cs="Arial"/>
        </w:rPr>
      </w:pPr>
    </w:p>
    <w:p w:rsidR="0055700A" w:rsidRPr="0055700A" w:rsidRDefault="0055700A" w:rsidP="0055700A">
      <w:pPr>
        <w:spacing w:line="360" w:lineRule="auto"/>
        <w:ind w:left="478" w:firstLine="540"/>
        <w:jc w:val="both"/>
        <w:rPr>
          <w:rFonts w:ascii="Arial" w:hAnsi="Arial" w:cs="Arial"/>
          <w:b/>
          <w:i/>
        </w:rPr>
      </w:pPr>
      <w:r w:rsidRPr="0055700A">
        <w:rPr>
          <w:rFonts w:ascii="Arial" w:hAnsi="Arial" w:cs="Arial"/>
          <w:b/>
          <w:i/>
        </w:rPr>
        <w:t>Периодичность осмотра трубопроводов и оборудования.</w:t>
      </w:r>
    </w:p>
    <w:p w:rsidR="0055700A" w:rsidRPr="0055700A" w:rsidRDefault="0055700A" w:rsidP="0055700A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55700A">
        <w:rPr>
          <w:rFonts w:ascii="Arial" w:hAnsi="Arial" w:cs="Arial"/>
        </w:rPr>
        <w:t xml:space="preserve">Осмотр паропроводов, трубопроводов сетевой воды, </w:t>
      </w:r>
      <w:proofErr w:type="spellStart"/>
      <w:r w:rsidRPr="0055700A">
        <w:rPr>
          <w:rFonts w:ascii="Arial" w:hAnsi="Arial" w:cs="Arial"/>
        </w:rPr>
        <w:t>конденсатопровода</w:t>
      </w:r>
      <w:proofErr w:type="spellEnd"/>
      <w:r w:rsidRPr="0055700A">
        <w:rPr>
          <w:rFonts w:ascii="Arial" w:hAnsi="Arial" w:cs="Arial"/>
        </w:rPr>
        <w:t xml:space="preserve"> и об</w:t>
      </w:r>
      <w:r w:rsidRPr="0055700A">
        <w:rPr>
          <w:rFonts w:ascii="Arial" w:hAnsi="Arial" w:cs="Arial"/>
        </w:rPr>
        <w:t>о</w:t>
      </w:r>
      <w:r w:rsidRPr="0055700A">
        <w:rPr>
          <w:rFonts w:ascii="Arial" w:hAnsi="Arial" w:cs="Arial"/>
        </w:rPr>
        <w:t>рудования производится комиссией на производстве не реже двух раз в год.</w:t>
      </w:r>
    </w:p>
    <w:p w:rsidR="0055700A" w:rsidRPr="0055700A" w:rsidRDefault="0055700A" w:rsidP="0055700A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55700A">
        <w:rPr>
          <w:rFonts w:ascii="Arial" w:hAnsi="Arial" w:cs="Arial"/>
        </w:rPr>
        <w:t>Трубопроводы и оборудование подвергаются планово-предупредительным осмотрам, ревизии в установленные графиками сроки.</w:t>
      </w:r>
    </w:p>
    <w:p w:rsidR="0055700A" w:rsidRPr="0055700A" w:rsidRDefault="0055700A" w:rsidP="0055700A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55700A">
        <w:rPr>
          <w:rFonts w:ascii="Arial" w:hAnsi="Arial" w:cs="Arial"/>
        </w:rPr>
        <w:t>Расчетны</w:t>
      </w:r>
      <w:r w:rsidR="00664DF8">
        <w:rPr>
          <w:rFonts w:ascii="Arial" w:hAnsi="Arial" w:cs="Arial"/>
        </w:rPr>
        <w:t>й</w:t>
      </w:r>
      <w:r w:rsidRPr="0055700A">
        <w:rPr>
          <w:rFonts w:ascii="Arial" w:hAnsi="Arial" w:cs="Arial"/>
        </w:rPr>
        <w:t xml:space="preserve"> срок </w:t>
      </w:r>
      <w:r w:rsidR="00664DF8" w:rsidRPr="00E27634">
        <w:rPr>
          <w:rFonts w:ascii="Arial" w:hAnsi="Arial" w:cs="Arial"/>
        </w:rPr>
        <w:t>службы</w:t>
      </w:r>
      <w:r w:rsidR="00664DF8">
        <w:rPr>
          <w:rFonts w:ascii="Arial" w:hAnsi="Arial" w:cs="Arial"/>
        </w:rPr>
        <w:t xml:space="preserve"> проектируемых</w:t>
      </w:r>
      <w:r>
        <w:rPr>
          <w:rFonts w:ascii="Arial" w:hAnsi="Arial" w:cs="Arial"/>
        </w:rPr>
        <w:t xml:space="preserve"> трубопроводов</w:t>
      </w:r>
      <w:r w:rsidRPr="0055700A">
        <w:rPr>
          <w:rFonts w:ascii="Arial" w:hAnsi="Arial" w:cs="Arial"/>
        </w:rPr>
        <w:t xml:space="preserve"> </w:t>
      </w:r>
      <w:r w:rsidR="00664DF8">
        <w:rPr>
          <w:rFonts w:ascii="Arial" w:hAnsi="Arial" w:cs="Arial"/>
        </w:rPr>
        <w:t>-</w:t>
      </w:r>
      <w:r w:rsidRPr="0055700A">
        <w:rPr>
          <w:rFonts w:ascii="Arial" w:hAnsi="Arial" w:cs="Arial"/>
        </w:rPr>
        <w:t xml:space="preserve"> 30 лет.</w:t>
      </w:r>
    </w:p>
    <w:p w:rsidR="00B376DB" w:rsidRDefault="00664DF8" w:rsidP="00B376DB">
      <w:pPr>
        <w:spacing w:line="360" w:lineRule="auto"/>
        <w:ind w:left="478" w:firstLine="54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</w:rPr>
        <w:t>Р</w:t>
      </w:r>
      <w:r w:rsidRPr="00E27634">
        <w:rPr>
          <w:rFonts w:ascii="Arial" w:hAnsi="Arial" w:cs="Arial"/>
        </w:rPr>
        <w:t>асчетный срок службы</w:t>
      </w:r>
      <w:r>
        <w:rPr>
          <w:rFonts w:ascii="Arial" w:hAnsi="Arial" w:cs="Arial"/>
        </w:rPr>
        <w:t xml:space="preserve"> проектируемого</w:t>
      </w:r>
      <w:r w:rsidRPr="00E2763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т</w:t>
      </w:r>
      <w:r w:rsidRPr="00E27634">
        <w:rPr>
          <w:rFonts w:ascii="Arial" w:hAnsi="Arial" w:cs="Arial"/>
        </w:rPr>
        <w:t>рубопровод</w:t>
      </w:r>
      <w:r>
        <w:rPr>
          <w:rFonts w:ascii="Arial" w:hAnsi="Arial" w:cs="Arial"/>
        </w:rPr>
        <w:t>а</w:t>
      </w:r>
      <w:r w:rsidRPr="00E27634">
        <w:rPr>
          <w:rFonts w:ascii="Arial" w:hAnsi="Arial" w:cs="Arial"/>
        </w:rPr>
        <w:t xml:space="preserve"> </w:t>
      </w:r>
      <w:r>
        <w:rPr>
          <w:rFonts w:ascii="Arial" w:hAnsi="Arial" w:cs="Arial"/>
          <w:lang w:val="en-US"/>
        </w:rPr>
        <w:t>IV</w:t>
      </w:r>
      <w:r w:rsidRPr="00E27634">
        <w:rPr>
          <w:rFonts w:ascii="Arial" w:hAnsi="Arial" w:cs="Arial"/>
        </w:rPr>
        <w:t xml:space="preserve"> категори</w:t>
      </w:r>
      <w:r>
        <w:rPr>
          <w:rFonts w:ascii="Arial" w:hAnsi="Arial" w:cs="Arial"/>
        </w:rPr>
        <w:t xml:space="preserve">и – 20 лет, </w:t>
      </w:r>
      <w:r w:rsidRPr="00E27634">
        <w:rPr>
          <w:rFonts w:ascii="Arial" w:hAnsi="Arial" w:cs="Arial"/>
        </w:rPr>
        <w:t>при условии, что число пусков из холодного состояния за расчетный срок службы не пр</w:t>
      </w:r>
      <w:r w:rsidRPr="00E27634">
        <w:rPr>
          <w:rFonts w:ascii="Arial" w:hAnsi="Arial" w:cs="Arial"/>
        </w:rPr>
        <w:t>е</w:t>
      </w:r>
      <w:r w:rsidRPr="00E27634">
        <w:rPr>
          <w:rFonts w:ascii="Arial" w:hAnsi="Arial" w:cs="Arial"/>
        </w:rPr>
        <w:t xml:space="preserve">высит </w:t>
      </w:r>
      <w:r>
        <w:rPr>
          <w:rFonts w:ascii="Arial" w:hAnsi="Arial" w:cs="Arial"/>
        </w:rPr>
        <w:t>1000.</w:t>
      </w:r>
      <w:r w:rsidR="00B376DB">
        <w:rPr>
          <w:rFonts w:ascii="Arial" w:hAnsi="Arial" w:cs="Arial"/>
          <w:color w:val="000000"/>
        </w:rPr>
        <w:br w:type="page"/>
      </w:r>
    </w:p>
    <w:p w:rsidR="00964CB5" w:rsidRPr="00B376DB" w:rsidRDefault="00B376DB" w:rsidP="00933258">
      <w:pPr>
        <w:pStyle w:val="afe"/>
        <w:keepNext/>
        <w:numPr>
          <w:ilvl w:val="0"/>
          <w:numId w:val="13"/>
        </w:numPr>
        <w:suppressAutoHyphens/>
        <w:spacing w:before="240" w:after="240"/>
        <w:ind w:left="431" w:right="425" w:firstLine="561"/>
        <w:contextualSpacing w:val="0"/>
        <w:jc w:val="center"/>
        <w:rPr>
          <w:rFonts w:ascii="Arial" w:hAnsi="Arial" w:cs="Arial"/>
          <w:b/>
          <w:sz w:val="28"/>
          <w:szCs w:val="28"/>
        </w:rPr>
      </w:pPr>
      <w:r w:rsidRPr="00B376DB">
        <w:rPr>
          <w:rFonts w:ascii="Arial" w:hAnsi="Arial" w:cs="Arial"/>
          <w:b/>
          <w:sz w:val="28"/>
          <w:szCs w:val="28"/>
        </w:rPr>
        <w:lastRenderedPageBreak/>
        <w:t>Мероприятия по обеспечению пожарной безопасности</w:t>
      </w:r>
    </w:p>
    <w:p w:rsidR="006911A4" w:rsidRDefault="009F03D5" w:rsidP="0062357C">
      <w:pPr>
        <w:spacing w:line="360" w:lineRule="auto"/>
        <w:ind w:left="478" w:firstLine="540"/>
        <w:jc w:val="both"/>
        <w:rPr>
          <w:rFonts w:ascii="Arial" w:hAnsi="Arial" w:cs="Arial"/>
        </w:rPr>
      </w:pPr>
      <w:r w:rsidRPr="009F03D5">
        <w:rPr>
          <w:rFonts w:ascii="Arial" w:hAnsi="Arial" w:cs="Arial"/>
        </w:rPr>
        <w:t xml:space="preserve">Разработка дополнительных специальных мероприятий по обеспечению </w:t>
      </w:r>
      <w:r>
        <w:rPr>
          <w:rFonts w:ascii="Arial" w:hAnsi="Arial" w:cs="Arial"/>
        </w:rPr>
        <w:t>пожа</w:t>
      </w:r>
      <w:r>
        <w:rPr>
          <w:rFonts w:ascii="Arial" w:hAnsi="Arial" w:cs="Arial"/>
        </w:rPr>
        <w:t>р</w:t>
      </w:r>
      <w:r>
        <w:rPr>
          <w:rFonts w:ascii="Arial" w:hAnsi="Arial" w:cs="Arial"/>
        </w:rPr>
        <w:t>ной безопасности</w:t>
      </w:r>
      <w:r w:rsidRPr="009F03D5">
        <w:rPr>
          <w:rFonts w:ascii="Arial" w:hAnsi="Arial" w:cs="Arial"/>
        </w:rPr>
        <w:t xml:space="preserve"> не требуется.</w:t>
      </w:r>
      <w:r w:rsidR="006911A4">
        <w:rPr>
          <w:rFonts w:ascii="Arial" w:hAnsi="Arial" w:cs="Arial"/>
        </w:rPr>
        <w:br w:type="page"/>
      </w:r>
    </w:p>
    <w:p w:rsidR="00B16E4E" w:rsidRDefault="00B16E4E">
      <w:pPr>
        <w:rPr>
          <w:rFonts w:ascii="Arial" w:hAnsi="Arial" w:cs="Arial"/>
          <w:b/>
          <w:sz w:val="28"/>
          <w:szCs w:val="28"/>
        </w:rPr>
      </w:pPr>
    </w:p>
    <w:p w:rsidR="00035B4F" w:rsidRPr="006A37E3" w:rsidRDefault="00035B4F" w:rsidP="006A37E3">
      <w:pPr>
        <w:keepNext/>
        <w:spacing w:after="240"/>
        <w:ind w:right="567"/>
        <w:jc w:val="center"/>
        <w:rPr>
          <w:rFonts w:ascii="Arial" w:hAnsi="Arial" w:cs="Arial"/>
          <w:b/>
          <w:sz w:val="28"/>
          <w:szCs w:val="28"/>
        </w:rPr>
      </w:pPr>
      <w:bookmarkStart w:id="3" w:name="_Toc317845081"/>
      <w:bookmarkStart w:id="4" w:name="_Toc318704030"/>
      <w:r w:rsidRPr="006A37E3">
        <w:rPr>
          <w:rFonts w:ascii="Arial" w:hAnsi="Arial" w:cs="Arial"/>
          <w:b/>
          <w:sz w:val="28"/>
          <w:szCs w:val="28"/>
        </w:rPr>
        <w:t>Лист регистрации изменений</w:t>
      </w:r>
      <w:bookmarkEnd w:id="3"/>
      <w:bookmarkEnd w:id="4"/>
    </w:p>
    <w:tbl>
      <w:tblPr>
        <w:tblW w:w="10490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797"/>
        <w:gridCol w:w="1244"/>
        <w:gridCol w:w="1245"/>
        <w:gridCol w:w="1033"/>
        <w:gridCol w:w="1456"/>
        <w:gridCol w:w="1603"/>
        <w:gridCol w:w="1020"/>
        <w:gridCol w:w="926"/>
        <w:gridCol w:w="1166"/>
      </w:tblGrid>
      <w:tr w:rsidR="00035B4F" w:rsidRPr="007E7F95" w:rsidTr="009C4285">
        <w:tc>
          <w:tcPr>
            <w:tcW w:w="797" w:type="dxa"/>
            <w:vMerge w:val="restart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Изм.</w:t>
            </w:r>
          </w:p>
        </w:tc>
        <w:tc>
          <w:tcPr>
            <w:tcW w:w="4978" w:type="dxa"/>
            <w:gridSpan w:val="4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Номера листов (страниц)</w:t>
            </w:r>
          </w:p>
        </w:tc>
        <w:tc>
          <w:tcPr>
            <w:tcW w:w="1603" w:type="dxa"/>
            <w:vMerge w:val="restart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Всего листов (страниц) в док.</w:t>
            </w:r>
          </w:p>
        </w:tc>
        <w:tc>
          <w:tcPr>
            <w:tcW w:w="1020" w:type="dxa"/>
            <w:vMerge w:val="restart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Номер</w:t>
            </w:r>
          </w:p>
          <w:p w:rsidR="00035B4F" w:rsidRPr="007E7F95" w:rsidRDefault="002D2B39" w:rsidP="004311B1">
            <w:pPr>
              <w:suppressAutoHyphens/>
              <w:jc w:val="center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4" behindDoc="1" locked="0" layoutInCell="1" allowOverlap="1" wp14:anchorId="7E3F2EA5" wp14:editId="58ED7769">
                  <wp:simplePos x="0" y="0"/>
                  <wp:positionH relativeFrom="column">
                    <wp:posOffset>573405</wp:posOffset>
                  </wp:positionH>
                  <wp:positionV relativeFrom="paragraph">
                    <wp:posOffset>563880</wp:posOffset>
                  </wp:positionV>
                  <wp:extent cx="816610" cy="276860"/>
                  <wp:effectExtent l="0" t="0" r="2540" b="8890"/>
                  <wp:wrapNone/>
                  <wp:docPr id="350" name="Рисунок 3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4" name="Рисунок 344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6610" cy="276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35B4F" w:rsidRPr="007E7F95">
              <w:rPr>
                <w:sz w:val="28"/>
                <w:szCs w:val="28"/>
              </w:rPr>
              <w:t>док.</w:t>
            </w:r>
          </w:p>
        </w:tc>
        <w:tc>
          <w:tcPr>
            <w:tcW w:w="926" w:type="dxa"/>
            <w:vMerge w:val="restart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Подп.</w:t>
            </w:r>
          </w:p>
        </w:tc>
        <w:tc>
          <w:tcPr>
            <w:tcW w:w="1166" w:type="dxa"/>
            <w:vMerge w:val="restart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Дата</w:t>
            </w:r>
          </w:p>
        </w:tc>
      </w:tr>
      <w:tr w:rsidR="00035B4F" w:rsidRPr="007E7F95" w:rsidTr="009C4285">
        <w:tc>
          <w:tcPr>
            <w:tcW w:w="797" w:type="dxa"/>
            <w:vMerge/>
            <w:shd w:val="clear" w:color="auto" w:fill="auto"/>
          </w:tcPr>
          <w:p w:rsidR="00035B4F" w:rsidRPr="007E7F95" w:rsidRDefault="00035B4F" w:rsidP="004311B1">
            <w:pPr>
              <w:suppressAutoHyphens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измененных</w:t>
            </w:r>
          </w:p>
        </w:tc>
        <w:tc>
          <w:tcPr>
            <w:tcW w:w="1245" w:type="dxa"/>
            <w:shd w:val="clear" w:color="auto" w:fill="auto"/>
          </w:tcPr>
          <w:p w:rsidR="00035B4F" w:rsidRPr="007E7F95" w:rsidRDefault="002D5F4C" w:rsidP="004311B1">
            <w:pPr>
              <w:suppressAutoHyphens/>
              <w:jc w:val="center"/>
              <w:rPr>
                <w:sz w:val="28"/>
                <w:szCs w:val="28"/>
              </w:rPr>
            </w:pPr>
            <w:proofErr w:type="gramStart"/>
            <w:r w:rsidRPr="007E7F95">
              <w:rPr>
                <w:sz w:val="28"/>
                <w:szCs w:val="28"/>
              </w:rPr>
              <w:t>Замененных</w:t>
            </w:r>
            <w:proofErr w:type="gramEnd"/>
          </w:p>
        </w:tc>
        <w:tc>
          <w:tcPr>
            <w:tcW w:w="1033" w:type="dxa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новых</w:t>
            </w:r>
          </w:p>
        </w:tc>
        <w:tc>
          <w:tcPr>
            <w:tcW w:w="1456" w:type="dxa"/>
            <w:shd w:val="clear" w:color="auto" w:fill="auto"/>
          </w:tcPr>
          <w:p w:rsidR="00035B4F" w:rsidRPr="007E7F95" w:rsidRDefault="002D5F4C" w:rsidP="004311B1">
            <w:pPr>
              <w:suppressAutoHyphens/>
              <w:jc w:val="center"/>
              <w:rPr>
                <w:sz w:val="28"/>
                <w:szCs w:val="28"/>
              </w:rPr>
            </w:pPr>
            <w:r w:rsidRPr="007E7F95">
              <w:rPr>
                <w:sz w:val="28"/>
                <w:szCs w:val="28"/>
              </w:rPr>
              <w:t>Аннулированных</w:t>
            </w:r>
          </w:p>
        </w:tc>
        <w:tc>
          <w:tcPr>
            <w:tcW w:w="1603" w:type="dxa"/>
            <w:vMerge/>
            <w:shd w:val="clear" w:color="auto" w:fill="auto"/>
          </w:tcPr>
          <w:p w:rsidR="00035B4F" w:rsidRPr="007E7F95" w:rsidRDefault="00035B4F" w:rsidP="004311B1">
            <w:pPr>
              <w:suppressAutoHyphens/>
              <w:rPr>
                <w:sz w:val="28"/>
                <w:szCs w:val="28"/>
              </w:rPr>
            </w:pPr>
          </w:p>
        </w:tc>
        <w:tc>
          <w:tcPr>
            <w:tcW w:w="1020" w:type="dxa"/>
            <w:vMerge/>
            <w:shd w:val="clear" w:color="auto" w:fill="auto"/>
          </w:tcPr>
          <w:p w:rsidR="00035B4F" w:rsidRPr="007E7F95" w:rsidRDefault="00035B4F" w:rsidP="004311B1">
            <w:pPr>
              <w:suppressAutoHyphens/>
              <w:rPr>
                <w:sz w:val="28"/>
                <w:szCs w:val="28"/>
              </w:rPr>
            </w:pPr>
          </w:p>
        </w:tc>
        <w:tc>
          <w:tcPr>
            <w:tcW w:w="926" w:type="dxa"/>
            <w:vMerge/>
            <w:shd w:val="clear" w:color="auto" w:fill="auto"/>
          </w:tcPr>
          <w:p w:rsidR="00035B4F" w:rsidRPr="007E7F95" w:rsidRDefault="00035B4F" w:rsidP="004311B1">
            <w:pPr>
              <w:suppressAutoHyphens/>
              <w:rPr>
                <w:sz w:val="28"/>
                <w:szCs w:val="28"/>
              </w:rPr>
            </w:pPr>
          </w:p>
        </w:tc>
        <w:tc>
          <w:tcPr>
            <w:tcW w:w="1166" w:type="dxa"/>
            <w:vMerge/>
            <w:shd w:val="clear" w:color="auto" w:fill="auto"/>
          </w:tcPr>
          <w:p w:rsidR="00035B4F" w:rsidRPr="007E7F95" w:rsidRDefault="00035B4F" w:rsidP="004311B1">
            <w:pPr>
              <w:suppressAutoHyphens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E7F95" w:rsidRDefault="00D15388" w:rsidP="004311B1">
            <w:pPr>
              <w:suppressAutoHyphens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44" w:type="dxa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E7F95" w:rsidRDefault="00D15388" w:rsidP="004311B1">
            <w:pPr>
              <w:suppressAutoHyphens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</w:t>
            </w:r>
          </w:p>
        </w:tc>
        <w:tc>
          <w:tcPr>
            <w:tcW w:w="1033" w:type="dxa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E7F95" w:rsidRDefault="00D15388" w:rsidP="004311B1">
            <w:pPr>
              <w:suppressAutoHyphens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15-10</w:t>
            </w:r>
          </w:p>
        </w:tc>
        <w:tc>
          <w:tcPr>
            <w:tcW w:w="926" w:type="dxa"/>
            <w:shd w:val="clear" w:color="auto" w:fill="auto"/>
          </w:tcPr>
          <w:p w:rsidR="00035B4F" w:rsidRPr="007E7F95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D15388" w:rsidP="004311B1">
            <w:pPr>
              <w:suppressAutoHyphens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08.10.15</w:t>
            </w: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  <w:tr w:rsidR="00035B4F" w:rsidRPr="00733DCF" w:rsidTr="009C4285">
        <w:tc>
          <w:tcPr>
            <w:tcW w:w="797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4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245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3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45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603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020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92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  <w:tc>
          <w:tcPr>
            <w:tcW w:w="1166" w:type="dxa"/>
            <w:shd w:val="clear" w:color="auto" w:fill="auto"/>
          </w:tcPr>
          <w:p w:rsidR="00035B4F" w:rsidRPr="00733DCF" w:rsidRDefault="00035B4F" w:rsidP="004311B1">
            <w:pPr>
              <w:suppressAutoHyphens/>
              <w:jc w:val="center"/>
              <w:rPr>
                <w:sz w:val="28"/>
                <w:szCs w:val="28"/>
              </w:rPr>
            </w:pPr>
          </w:p>
        </w:tc>
      </w:tr>
    </w:tbl>
    <w:p w:rsidR="00035B4F" w:rsidRDefault="00035B4F" w:rsidP="00035B4F">
      <w:pPr>
        <w:suppressAutoHyphens/>
        <w:ind w:left="288"/>
      </w:pPr>
    </w:p>
    <w:p w:rsidR="00773DB7" w:rsidRDefault="00773DB7">
      <w:r>
        <w:br w:type="page"/>
      </w:r>
    </w:p>
    <w:p w:rsidR="00773DB7" w:rsidRPr="00406913" w:rsidRDefault="00773DB7" w:rsidP="00773DB7">
      <w:pPr>
        <w:jc w:val="right"/>
      </w:pPr>
      <w:r>
        <w:lastRenderedPageBreak/>
        <w:t>Приложение</w:t>
      </w:r>
      <w:proofErr w:type="gramStart"/>
      <w:r>
        <w:t xml:space="preserve"> А</w:t>
      </w:r>
      <w:proofErr w:type="gramEnd"/>
    </w:p>
    <w:p w:rsidR="00865D3B" w:rsidRPr="005A6DD7" w:rsidRDefault="00865D3B" w:rsidP="00865D3B">
      <w:pPr>
        <w:keepLines/>
        <w:suppressAutoHyphens/>
        <w:jc w:val="center"/>
        <w:rPr>
          <w:rFonts w:ascii="Arial" w:hAnsi="Arial" w:cs="Arial"/>
          <w:b/>
        </w:rPr>
      </w:pPr>
      <w:r w:rsidRPr="005A6DD7">
        <w:rPr>
          <w:rFonts w:ascii="Arial" w:hAnsi="Arial" w:cs="Arial"/>
          <w:b/>
        </w:rPr>
        <w:t>Техническое задание на разработку рабочей и проектной документации по установке подогревателя сетевой воды ПСВ-200 ст. №3 турбинного цеха, для нужд ООО «</w:t>
      </w:r>
      <w:proofErr w:type="spellStart"/>
      <w:r w:rsidRPr="005A6DD7">
        <w:rPr>
          <w:rFonts w:ascii="Arial" w:hAnsi="Arial" w:cs="Arial"/>
          <w:b/>
        </w:rPr>
        <w:t>Ростсельмашэнерго</w:t>
      </w:r>
      <w:proofErr w:type="spellEnd"/>
      <w:r w:rsidRPr="005A6DD7">
        <w:rPr>
          <w:rFonts w:ascii="Arial" w:hAnsi="Arial" w:cs="Arial"/>
          <w:b/>
        </w:rPr>
        <w:t xml:space="preserve">», </w:t>
      </w:r>
      <w:r>
        <w:rPr>
          <w:rFonts w:ascii="Arial" w:hAnsi="Arial" w:cs="Arial"/>
          <w:b/>
        </w:rPr>
        <w:t>от</w:t>
      </w:r>
      <w:r w:rsidRPr="005A6DD7">
        <w:rPr>
          <w:rFonts w:ascii="Arial" w:hAnsi="Arial" w:cs="Arial"/>
          <w:b/>
        </w:rPr>
        <w:t xml:space="preserve"> 06.07.2015г</w:t>
      </w:r>
    </w:p>
    <w:p w:rsidR="00865D3B" w:rsidRPr="00406913" w:rsidRDefault="00865D3B" w:rsidP="00773DB7">
      <w:pPr>
        <w:keepLines/>
        <w:suppressAutoHyphens/>
        <w:jc w:val="center"/>
        <w:rPr>
          <w:b/>
        </w:rPr>
      </w:pPr>
    </w:p>
    <w:tbl>
      <w:tblPr>
        <w:tblStyle w:val="ac"/>
        <w:tblW w:w="10399" w:type="dxa"/>
        <w:tblInd w:w="5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99"/>
      </w:tblGrid>
      <w:tr w:rsidR="00773DB7" w:rsidTr="00773DB7">
        <w:tc>
          <w:tcPr>
            <w:tcW w:w="10399" w:type="dxa"/>
          </w:tcPr>
          <w:p w:rsidR="00773DB7" w:rsidRDefault="007743C3" w:rsidP="00773DB7">
            <w:pPr>
              <w:ind w:left="85" w:hanging="85"/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62BC87B3" wp14:editId="75AEC7AC">
                  <wp:simplePos x="0" y="0"/>
                  <wp:positionH relativeFrom="column">
                    <wp:posOffset>457835</wp:posOffset>
                  </wp:positionH>
                  <wp:positionV relativeFrom="paragraph">
                    <wp:posOffset>1905</wp:posOffset>
                  </wp:positionV>
                  <wp:extent cx="5810885" cy="6839585"/>
                  <wp:effectExtent l="0" t="0" r="0" b="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D47347.tmp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885" cy="6839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FF2CE4" w:rsidRDefault="00FF2CE4"/>
    <w:p w:rsidR="007743C3" w:rsidRDefault="007743C3">
      <w:r>
        <w:br w:type="page"/>
      </w:r>
    </w:p>
    <w:p w:rsidR="007743C3" w:rsidRPr="00406913" w:rsidRDefault="007743C3" w:rsidP="007743C3">
      <w:pPr>
        <w:jc w:val="right"/>
      </w:pPr>
      <w:r>
        <w:lastRenderedPageBreak/>
        <w:t>Приложение</w:t>
      </w:r>
      <w:proofErr w:type="gramStart"/>
      <w:r>
        <w:t xml:space="preserve"> Б</w:t>
      </w:r>
      <w:proofErr w:type="gramEnd"/>
    </w:p>
    <w:p w:rsidR="00865D3B" w:rsidRDefault="00865D3B" w:rsidP="00865D3B">
      <w:pPr>
        <w:keepLines/>
        <w:suppressAutoHyphens/>
        <w:jc w:val="center"/>
        <w:rPr>
          <w:rFonts w:ascii="Arial" w:hAnsi="Arial" w:cs="Arial"/>
          <w:b/>
        </w:rPr>
      </w:pPr>
      <w:r w:rsidRPr="0094072E">
        <w:rPr>
          <w:rFonts w:ascii="Arial" w:hAnsi="Arial" w:cs="Arial"/>
          <w:b/>
        </w:rPr>
        <w:t xml:space="preserve">Технические условия на присоединение проектируемого ПСВ-200 ст. №3 </w:t>
      </w:r>
      <w:r>
        <w:rPr>
          <w:rFonts w:ascii="Arial" w:hAnsi="Arial" w:cs="Arial"/>
          <w:b/>
        </w:rPr>
        <w:br/>
      </w:r>
      <w:r w:rsidRPr="0094072E">
        <w:rPr>
          <w:rFonts w:ascii="Arial" w:hAnsi="Arial" w:cs="Arial"/>
          <w:b/>
        </w:rPr>
        <w:t>к действующим сетям ТЭЦ ООО «</w:t>
      </w:r>
      <w:proofErr w:type="spellStart"/>
      <w:r w:rsidRPr="0094072E">
        <w:rPr>
          <w:rFonts w:ascii="Arial" w:hAnsi="Arial" w:cs="Arial"/>
          <w:b/>
        </w:rPr>
        <w:t>Ростсельмашэнерго</w:t>
      </w:r>
      <w:proofErr w:type="spellEnd"/>
      <w:r w:rsidRPr="0094072E">
        <w:rPr>
          <w:rFonts w:ascii="Arial" w:hAnsi="Arial" w:cs="Arial"/>
          <w:b/>
        </w:rPr>
        <w:t xml:space="preserve">», </w:t>
      </w:r>
      <w:r>
        <w:rPr>
          <w:rFonts w:ascii="Arial" w:hAnsi="Arial" w:cs="Arial"/>
          <w:b/>
        </w:rPr>
        <w:br/>
      </w:r>
      <w:r w:rsidRPr="0094072E">
        <w:rPr>
          <w:rFonts w:ascii="Arial" w:hAnsi="Arial" w:cs="Arial"/>
          <w:b/>
        </w:rPr>
        <w:t>выданные ООО «</w:t>
      </w:r>
      <w:proofErr w:type="spellStart"/>
      <w:r w:rsidRPr="0094072E">
        <w:rPr>
          <w:rFonts w:ascii="Arial" w:hAnsi="Arial" w:cs="Arial"/>
          <w:b/>
        </w:rPr>
        <w:t>Ростсельмашэнерго</w:t>
      </w:r>
      <w:proofErr w:type="spellEnd"/>
      <w:r w:rsidRPr="0094072E">
        <w:rPr>
          <w:rFonts w:ascii="Arial" w:hAnsi="Arial" w:cs="Arial"/>
          <w:b/>
        </w:rPr>
        <w:t>» 27.07.2015 г.</w:t>
      </w:r>
    </w:p>
    <w:p w:rsidR="00865D3B" w:rsidRDefault="00865D3B" w:rsidP="007743C3">
      <w:pPr>
        <w:keepLines/>
        <w:suppressAutoHyphens/>
        <w:jc w:val="center"/>
        <w:rPr>
          <w:rFonts w:ascii="Arial" w:hAnsi="Arial" w:cs="Arial"/>
          <w:b/>
        </w:rPr>
      </w:pPr>
    </w:p>
    <w:tbl>
      <w:tblPr>
        <w:tblStyle w:val="ac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72"/>
      </w:tblGrid>
      <w:tr w:rsidR="007743C3" w:rsidTr="007743C3">
        <w:tc>
          <w:tcPr>
            <w:tcW w:w="10172" w:type="dxa"/>
          </w:tcPr>
          <w:p w:rsidR="007743C3" w:rsidRDefault="007743C3">
            <w:r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8480" behindDoc="0" locked="0" layoutInCell="1" allowOverlap="1" wp14:anchorId="16270075" wp14:editId="714949D7">
                  <wp:simplePos x="0" y="0"/>
                  <wp:positionH relativeFrom="column">
                    <wp:posOffset>528320</wp:posOffset>
                  </wp:positionH>
                  <wp:positionV relativeFrom="paragraph">
                    <wp:posOffset>31115</wp:posOffset>
                  </wp:positionV>
                  <wp:extent cx="5351780" cy="7554595"/>
                  <wp:effectExtent l="0" t="0" r="1270" b="8255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D4E863.tmp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1780" cy="7554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773DB7" w:rsidRDefault="00773DB7"/>
    <w:p w:rsidR="007743C3" w:rsidRDefault="007743C3">
      <w:r>
        <w:br w:type="page"/>
      </w:r>
    </w:p>
    <w:p w:rsidR="007743C3" w:rsidRDefault="007743C3" w:rsidP="007743C3">
      <w:pPr>
        <w:ind w:right="142"/>
        <w:jc w:val="right"/>
        <w:rPr>
          <w:b/>
        </w:rPr>
      </w:pPr>
      <w:r>
        <w:rPr>
          <w:b/>
        </w:rPr>
        <w:lastRenderedPageBreak/>
        <w:t>Приложение</w:t>
      </w:r>
      <w:proofErr w:type="gramStart"/>
      <w:r>
        <w:rPr>
          <w:b/>
        </w:rPr>
        <w:t xml:space="preserve"> В</w:t>
      </w:r>
      <w:proofErr w:type="gramEnd"/>
    </w:p>
    <w:p w:rsidR="007743C3" w:rsidRDefault="007743C3" w:rsidP="007743C3">
      <w:pPr>
        <w:suppressAutoHyphens/>
        <w:jc w:val="center"/>
        <w:rPr>
          <w:rFonts w:ascii="Arial" w:hAnsi="Arial" w:cs="Arial"/>
          <w:b/>
          <w:color w:val="000000"/>
        </w:rPr>
      </w:pPr>
      <w:r w:rsidRPr="00A04404">
        <w:rPr>
          <w:rFonts w:ascii="Arial" w:hAnsi="Arial" w:cs="Arial"/>
          <w:b/>
          <w:color w:val="000000"/>
        </w:rPr>
        <w:t xml:space="preserve">Удостоверения и протоколы аттестации руководителей и специалистов </w:t>
      </w:r>
      <w:r>
        <w:rPr>
          <w:rFonts w:ascii="Arial" w:hAnsi="Arial" w:cs="Arial"/>
          <w:b/>
          <w:color w:val="000000"/>
        </w:rPr>
        <w:br/>
      </w:r>
      <w:r w:rsidRPr="00A04404">
        <w:rPr>
          <w:rFonts w:ascii="Arial" w:hAnsi="Arial" w:cs="Arial"/>
          <w:b/>
          <w:color w:val="000000"/>
        </w:rPr>
        <w:t>ООО «ПКТИ «Технопроект» в области промышленной безопасности</w:t>
      </w:r>
    </w:p>
    <w:p w:rsidR="002D2B39" w:rsidRPr="00A04404" w:rsidRDefault="002D2B39" w:rsidP="007743C3">
      <w:pPr>
        <w:suppressAutoHyphens/>
        <w:jc w:val="center"/>
        <w:rPr>
          <w:b/>
        </w:rPr>
      </w:pPr>
    </w:p>
    <w:tbl>
      <w:tblPr>
        <w:tblStyle w:val="ac"/>
        <w:tblW w:w="10513" w:type="dxa"/>
        <w:tblInd w:w="108" w:type="dxa"/>
        <w:tblLook w:val="04A0" w:firstRow="1" w:lastRow="0" w:firstColumn="1" w:lastColumn="0" w:noHBand="0" w:noVBand="1"/>
      </w:tblPr>
      <w:tblGrid>
        <w:gridCol w:w="10513"/>
      </w:tblGrid>
      <w:tr w:rsidR="007743C3" w:rsidTr="00DA763D">
        <w:tc>
          <w:tcPr>
            <w:tcW w:w="10513" w:type="dxa"/>
            <w:tcBorders>
              <w:top w:val="nil"/>
              <w:left w:val="nil"/>
              <w:bottom w:val="nil"/>
              <w:right w:val="nil"/>
            </w:tcBorders>
          </w:tcPr>
          <w:p w:rsidR="007743C3" w:rsidRDefault="002D2B39">
            <w:r>
              <w:rPr>
                <w:b/>
                <w:noProof/>
              </w:rPr>
              <w:drawing>
                <wp:anchor distT="0" distB="0" distL="114300" distR="114300" simplePos="0" relativeHeight="251694080" behindDoc="0" locked="0" layoutInCell="1" allowOverlap="1" wp14:anchorId="084DC3D9" wp14:editId="2A5F0651">
                  <wp:simplePos x="0" y="0"/>
                  <wp:positionH relativeFrom="column">
                    <wp:posOffset>368300</wp:posOffset>
                  </wp:positionH>
                  <wp:positionV relativeFrom="paragraph">
                    <wp:posOffset>-635</wp:posOffset>
                  </wp:positionV>
                  <wp:extent cx="5962650" cy="7552690"/>
                  <wp:effectExtent l="0" t="0" r="0" b="0"/>
                  <wp:wrapTopAndBottom/>
                  <wp:docPr id="351" name="Рисунок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ECF265.tmp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2650" cy="7552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21F19" w:rsidTr="00DA763D">
        <w:tc>
          <w:tcPr>
            <w:tcW w:w="10513" w:type="dxa"/>
            <w:tcBorders>
              <w:top w:val="nil"/>
              <w:left w:val="nil"/>
              <w:bottom w:val="nil"/>
              <w:right w:val="nil"/>
            </w:tcBorders>
          </w:tcPr>
          <w:p w:rsidR="00B21F19" w:rsidRDefault="002D2B39">
            <w:r>
              <w:rPr>
                <w:noProof/>
              </w:rPr>
              <w:lastRenderedPageBreak/>
              <w:drawing>
                <wp:anchor distT="0" distB="0" distL="114300" distR="114300" simplePos="0" relativeHeight="251692032" behindDoc="0" locked="0" layoutInCell="1" allowOverlap="1" wp14:anchorId="3AB007A8" wp14:editId="0E229818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135255</wp:posOffset>
                  </wp:positionV>
                  <wp:extent cx="6426835" cy="7353300"/>
                  <wp:effectExtent l="0" t="0" r="0" b="0"/>
                  <wp:wrapTopAndBottom/>
                  <wp:docPr id="308" name="Рисунок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B0EA35.tmp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6835" cy="735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773DB7" w:rsidRDefault="00773DB7"/>
    <w:p w:rsidR="00B21F19" w:rsidRDefault="00B21F19">
      <w:r>
        <w:br w:type="page"/>
      </w:r>
    </w:p>
    <w:p w:rsidR="00FC71B9" w:rsidRPr="00406913" w:rsidRDefault="00FC71B9" w:rsidP="00FC71B9">
      <w:pPr>
        <w:jc w:val="right"/>
      </w:pPr>
      <w:r>
        <w:lastRenderedPageBreak/>
        <w:t>Приложение Г</w:t>
      </w:r>
    </w:p>
    <w:p w:rsidR="00FC71B9" w:rsidRPr="00406913" w:rsidRDefault="00FC71B9" w:rsidP="00FC71B9">
      <w:pPr>
        <w:keepLines/>
        <w:suppressAutoHyphens/>
        <w:jc w:val="center"/>
        <w:rPr>
          <w:b/>
        </w:rPr>
      </w:pPr>
      <w:r w:rsidRPr="004B133A">
        <w:rPr>
          <w:rFonts w:ascii="Arial" w:hAnsi="Arial" w:cs="Arial"/>
          <w:b/>
        </w:rPr>
        <w:t xml:space="preserve">Разрешение на применение </w:t>
      </w:r>
      <w:r w:rsidR="006A1581">
        <w:rPr>
          <w:rFonts w:ascii="Arial" w:hAnsi="Arial" w:cs="Arial"/>
          <w:b/>
        </w:rPr>
        <w:t>оборудования тепловых установок</w:t>
      </w:r>
      <w:r w:rsidRPr="004B133A">
        <w:rPr>
          <w:rFonts w:ascii="Arial" w:hAnsi="Arial" w:cs="Arial"/>
          <w:b/>
        </w:rPr>
        <w:t xml:space="preserve"> №; РРС 0</w:t>
      </w:r>
      <w:r w:rsidR="006A1581">
        <w:rPr>
          <w:rFonts w:ascii="Arial" w:hAnsi="Arial" w:cs="Arial"/>
          <w:b/>
        </w:rPr>
        <w:t>4-11</w:t>
      </w:r>
      <w:r w:rsidRPr="004B133A">
        <w:rPr>
          <w:rFonts w:ascii="Arial" w:hAnsi="Arial" w:cs="Arial"/>
          <w:b/>
        </w:rPr>
        <w:t>-</w:t>
      </w:r>
      <w:r w:rsidR="006A1581">
        <w:rPr>
          <w:rFonts w:ascii="Arial" w:hAnsi="Arial" w:cs="Arial"/>
          <w:b/>
        </w:rPr>
        <w:t>000385</w:t>
      </w:r>
    </w:p>
    <w:tbl>
      <w:tblPr>
        <w:tblStyle w:val="ac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72"/>
      </w:tblGrid>
      <w:tr w:rsidR="00FC71B9" w:rsidTr="00FC71B9">
        <w:tc>
          <w:tcPr>
            <w:tcW w:w="10172" w:type="dxa"/>
          </w:tcPr>
          <w:p w:rsidR="00FC71B9" w:rsidRDefault="00FC71B9">
            <w:r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567CCDBC" wp14:editId="0CED8702">
                  <wp:simplePos x="0" y="0"/>
                  <wp:positionH relativeFrom="column">
                    <wp:posOffset>339725</wp:posOffset>
                  </wp:positionH>
                  <wp:positionV relativeFrom="paragraph">
                    <wp:posOffset>0</wp:posOffset>
                  </wp:positionV>
                  <wp:extent cx="5369560" cy="7638415"/>
                  <wp:effectExtent l="0" t="0" r="2540" b="635"/>
                  <wp:wrapTopAndBottom/>
                  <wp:docPr id="348" name="Рисунок 3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D43FEE.tmp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9560" cy="7638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C71B9" w:rsidTr="00FC71B9">
        <w:tc>
          <w:tcPr>
            <w:tcW w:w="10172" w:type="dxa"/>
          </w:tcPr>
          <w:p w:rsidR="00FC71B9" w:rsidRDefault="00FC71B9">
            <w:r>
              <w:rPr>
                <w:noProof/>
              </w:rPr>
              <w:lastRenderedPageBreak/>
              <w:drawing>
                <wp:anchor distT="0" distB="0" distL="114300" distR="114300" simplePos="0" relativeHeight="251678720" behindDoc="0" locked="0" layoutInCell="1" allowOverlap="1" wp14:anchorId="5302B2E1" wp14:editId="29955534">
                  <wp:simplePos x="0" y="0"/>
                  <wp:positionH relativeFrom="column">
                    <wp:posOffset>421005</wp:posOffset>
                  </wp:positionH>
                  <wp:positionV relativeFrom="paragraph">
                    <wp:posOffset>29210</wp:posOffset>
                  </wp:positionV>
                  <wp:extent cx="5602605" cy="8050530"/>
                  <wp:effectExtent l="0" t="0" r="0" b="7620"/>
                  <wp:wrapTopAndBottom/>
                  <wp:docPr id="349" name="Рисунок 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D4EC3.tmp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2605" cy="8050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7743C3" w:rsidRDefault="007743C3"/>
    <w:p w:rsidR="00FC71B9" w:rsidRDefault="00FC71B9"/>
    <w:sectPr w:rsidR="00FC71B9" w:rsidSect="00AB43EA">
      <w:headerReference w:type="default" r:id="rId28"/>
      <w:footerReference w:type="default" r:id="rId29"/>
      <w:headerReference w:type="first" r:id="rId30"/>
      <w:footerReference w:type="first" r:id="rId31"/>
      <w:pgSz w:w="11906" w:h="16838" w:code="9"/>
      <w:pgMar w:top="454" w:right="566" w:bottom="454" w:left="1134" w:header="567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40AA" w:rsidRDefault="008F40AA">
      <w:r>
        <w:separator/>
      </w:r>
    </w:p>
  </w:endnote>
  <w:endnote w:type="continuationSeparator" w:id="0">
    <w:p w:rsidR="008F40AA" w:rsidRDefault="008F40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416C29B" wp14:editId="7834605D">
              <wp:simplePos x="0" y="0"/>
              <wp:positionH relativeFrom="column">
                <wp:posOffset>6295390</wp:posOffset>
              </wp:positionH>
              <wp:positionV relativeFrom="paragraph">
                <wp:posOffset>-237490</wp:posOffset>
              </wp:positionV>
              <wp:extent cx="1270" cy="529590"/>
              <wp:effectExtent l="18415" t="19685" r="18415" b="12700"/>
              <wp:wrapNone/>
              <wp:docPr id="259" name="Lin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0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.7pt,-18.7pt" to="495.8pt,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0C61C880" wp14:editId="1E557B98">
              <wp:simplePos x="0" y="0"/>
              <wp:positionH relativeFrom="column">
                <wp:posOffset>6296660</wp:posOffset>
              </wp:positionH>
              <wp:positionV relativeFrom="paragraph">
                <wp:posOffset>-74295</wp:posOffset>
              </wp:positionV>
              <wp:extent cx="353060" cy="635"/>
              <wp:effectExtent l="10160" t="11430" r="8255" b="6985"/>
              <wp:wrapNone/>
              <wp:docPr id="258" name="Lin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353060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3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.8pt,-5.85pt" to="523.6pt,-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5952" behindDoc="0" locked="0" layoutInCell="1" allowOverlap="1" wp14:anchorId="50732652" wp14:editId="6C920927">
              <wp:simplePos x="0" y="0"/>
              <wp:positionH relativeFrom="column">
                <wp:posOffset>6320155</wp:posOffset>
              </wp:positionH>
              <wp:positionV relativeFrom="paragraph">
                <wp:posOffset>-3810</wp:posOffset>
              </wp:positionV>
              <wp:extent cx="329565" cy="215265"/>
              <wp:effectExtent l="0" t="0" r="0" b="0"/>
              <wp:wrapNone/>
              <wp:docPr id="257" name="Rectangl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2152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673CC0" w:rsidRDefault="00D86CB2" w:rsidP="003E5B82">
                          <w:pPr>
                            <w:jc w:val="center"/>
                          </w:pPr>
                          <w:r>
                            <w:rPr>
                              <w:rStyle w:val="ab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</w:rPr>
                            <w:instrText xml:space="preserve"> PAGE </w:instrText>
                          </w:r>
                          <w:r>
                            <w:rPr>
                              <w:rStyle w:val="ab"/>
                            </w:rPr>
                            <w:fldChar w:fldCharType="separate"/>
                          </w:r>
                          <w:r w:rsidR="00C31BBD">
                            <w:rPr>
                              <w:rStyle w:val="ab"/>
                              <w:noProof/>
                            </w:rPr>
                            <w:t>4</w:t>
                          </w:r>
                          <w:r>
                            <w:rPr>
                              <w:rStyle w:val="ab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0" o:spid="_x0000_s1026" style="position:absolute;margin-left:497.65pt;margin-top:-.3pt;width:25.95pt;height:16.9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" filled="f" stroked="f" strokeweight=".25pt">
              <v:textbox inset="1pt,1pt,1pt,1pt">
                <w:txbxContent>
                  <w:p w:rsidR="00D86CB2" w:rsidRPr="00673CC0" w:rsidRDefault="00D86CB2" w:rsidP="003E5B82">
                    <w:pPr>
                      <w:jc w:val="center"/>
                    </w:pPr>
                    <w:r>
                      <w:rPr>
                        <w:rStyle w:val="ab"/>
                      </w:rPr>
                      <w:fldChar w:fldCharType="begin"/>
                    </w:r>
                    <w:r>
                      <w:rPr>
                        <w:rStyle w:val="ab"/>
                      </w:rPr>
                      <w:instrText xml:space="preserve"> PAGE </w:instrText>
                    </w:r>
                    <w:r>
                      <w:rPr>
                        <w:rStyle w:val="ab"/>
                      </w:rPr>
                      <w:fldChar w:fldCharType="separate"/>
                    </w:r>
                    <w:r w:rsidR="00C31BBD">
                      <w:rPr>
                        <w:rStyle w:val="ab"/>
                        <w:noProof/>
                      </w:rPr>
                      <w:t>4</w:t>
                    </w:r>
                    <w:r>
                      <w:rPr>
                        <w:rStyle w:val="ab"/>
                      </w:rP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3976168D" wp14:editId="024C02F5">
              <wp:simplePos x="0" y="0"/>
              <wp:positionH relativeFrom="column">
                <wp:posOffset>6320155</wp:posOffset>
              </wp:positionH>
              <wp:positionV relativeFrom="paragraph">
                <wp:posOffset>-237490</wp:posOffset>
              </wp:positionV>
              <wp:extent cx="329565" cy="157480"/>
              <wp:effectExtent l="0" t="635" r="0" b="3810"/>
              <wp:wrapNone/>
              <wp:docPr id="256" name="Rectangle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 w:rsidRPr="00F61D23">
                            <w:rPr>
                              <w:sz w:val="22"/>
                              <w:szCs w:val="22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69" o:spid="_x0000_s1027" style="position:absolute;margin-left:497.65pt;margin-top:-18.7pt;width:25.95pt;height:12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 w:rsidRPr="00F61D23">
                      <w:rPr>
                        <w:sz w:val="22"/>
                        <w:szCs w:val="22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391A1B6A" wp14:editId="399A8402">
              <wp:simplePos x="0" y="0"/>
              <wp:positionH relativeFrom="column">
                <wp:posOffset>721360</wp:posOffset>
              </wp:positionH>
              <wp:positionV relativeFrom="paragraph">
                <wp:posOffset>110490</wp:posOffset>
              </wp:positionV>
              <wp:extent cx="363220" cy="157480"/>
              <wp:effectExtent l="0" t="0" r="1270" b="0"/>
              <wp:wrapNone/>
              <wp:docPr id="255" name="Rectangl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32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66" o:spid="_x0000_s1028" style="position:absolute;margin-left:56.8pt;margin-top:8.7pt;width:28.6pt;height:12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77C70AAD" wp14:editId="29F199C4">
              <wp:simplePos x="0" y="0"/>
              <wp:positionH relativeFrom="column">
                <wp:posOffset>2007870</wp:posOffset>
              </wp:positionH>
              <wp:positionV relativeFrom="paragraph">
                <wp:posOffset>106680</wp:posOffset>
              </wp:positionV>
              <wp:extent cx="329565" cy="157480"/>
              <wp:effectExtent l="0" t="1905" r="0" b="2540"/>
              <wp:wrapNone/>
              <wp:docPr id="254" name="Rectangle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91D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F6191D">
                            <w:rPr>
                              <w:sz w:val="18"/>
                              <w:szCs w:val="18"/>
                              <w:lang w:val="ru-RU"/>
                            </w:rPr>
                            <w:t>Дата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68" o:spid="_x0000_s1029" style="position:absolute;margin-left:158.1pt;margin-top:8.4pt;width:25.95pt;height:12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" filled="f" stroked="f" strokeweight=".25pt">
              <v:textbox inset="1pt,1pt,1pt,1pt">
                <w:txbxContent>
                  <w:p w:rsidR="00D86CB2" w:rsidRPr="00F6191D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F6191D">
                      <w:rPr>
                        <w:sz w:val="18"/>
                        <w:szCs w:val="18"/>
                        <w:lang w:val="ru-RU"/>
                      </w:rPr>
                      <w:t>Дата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34A4C50D" wp14:editId="30285D30">
              <wp:simplePos x="0" y="0"/>
              <wp:positionH relativeFrom="column">
                <wp:posOffset>1449070</wp:posOffset>
              </wp:positionH>
              <wp:positionV relativeFrom="paragraph">
                <wp:posOffset>106680</wp:posOffset>
              </wp:positionV>
              <wp:extent cx="505460" cy="157480"/>
              <wp:effectExtent l="1270" t="1905" r="0" b="2540"/>
              <wp:wrapNone/>
              <wp:docPr id="253" name="Rectangle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0546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91D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F6191D">
                            <w:rPr>
                              <w:sz w:val="18"/>
                              <w:szCs w:val="18"/>
                              <w:lang w:val="ru-RU"/>
                            </w:rPr>
                            <w:t>Подпись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67" o:spid="_x0000_s1030" style="position:absolute;margin-left:114.1pt;margin-top:8.4pt;width:39.8pt;height:12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" filled="f" stroked="f" strokeweight=".25pt">
              <v:textbox inset="1pt,1pt,1pt,1pt">
                <w:txbxContent>
                  <w:p w:rsidR="00D86CB2" w:rsidRPr="00F6191D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F6191D">
                      <w:rPr>
                        <w:sz w:val="18"/>
                        <w:szCs w:val="18"/>
                        <w:lang w:val="ru-RU"/>
                      </w:rPr>
                      <w:t>Подпись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178BCFA2" wp14:editId="69A9417B">
              <wp:simplePos x="0" y="0"/>
              <wp:positionH relativeFrom="column">
                <wp:posOffset>1085215</wp:posOffset>
              </wp:positionH>
              <wp:positionV relativeFrom="paragraph">
                <wp:posOffset>110490</wp:posOffset>
              </wp:positionV>
              <wp:extent cx="363220" cy="157480"/>
              <wp:effectExtent l="0" t="0" r="0" b="0"/>
              <wp:wrapNone/>
              <wp:docPr id="252" name="Rectangl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32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№ док.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31" style="position:absolute;margin-left:85.45pt;margin-top:8.7pt;width:28.6pt;height:12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№ док.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D41FE67" wp14:editId="07C96C6B">
              <wp:simplePos x="0" y="0"/>
              <wp:positionH relativeFrom="column">
                <wp:posOffset>354330</wp:posOffset>
              </wp:positionH>
              <wp:positionV relativeFrom="paragraph">
                <wp:posOffset>110490</wp:posOffset>
              </wp:positionV>
              <wp:extent cx="329565" cy="157480"/>
              <wp:effectExtent l="1905" t="0" r="1905" b="0"/>
              <wp:wrapNone/>
              <wp:docPr id="251" name="Rectangle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proofErr w:type="spellStart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Кол</w:t>
                          </w:r>
                          <w:proofErr w:type="gramStart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.у</w:t>
                          </w:r>
                          <w:proofErr w:type="gramEnd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ч</w:t>
                          </w:r>
                          <w:proofErr w:type="spellEnd"/>
                          <w:r>
                            <w:rPr>
                              <w:sz w:val="22"/>
                              <w:szCs w:val="22"/>
                              <w:lang w:val="ru-RU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65" o:spid="_x0000_s1032" style="position:absolute;margin-left:27.9pt;margin-top:8.7pt;width:25.95pt;height:12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proofErr w:type="spellStart"/>
                    <w:r w:rsidRPr="00D06CB9">
                      <w:rPr>
                        <w:sz w:val="18"/>
                        <w:szCs w:val="18"/>
                        <w:lang w:val="ru-RU"/>
                      </w:rPr>
                      <w:t>Кол</w:t>
                    </w:r>
                    <w:proofErr w:type="gramStart"/>
                    <w:r w:rsidRPr="00D06CB9">
                      <w:rPr>
                        <w:sz w:val="18"/>
                        <w:szCs w:val="18"/>
                        <w:lang w:val="ru-RU"/>
                      </w:rPr>
                      <w:t>.у</w:t>
                    </w:r>
                    <w:proofErr w:type="gramEnd"/>
                    <w:r w:rsidRPr="00D06CB9">
                      <w:rPr>
                        <w:sz w:val="18"/>
                        <w:szCs w:val="18"/>
                        <w:lang w:val="ru-RU"/>
                      </w:rPr>
                      <w:t>ч</w:t>
                    </w:r>
                    <w:proofErr w:type="spellEnd"/>
                    <w:r>
                      <w:rPr>
                        <w:sz w:val="22"/>
                        <w:szCs w:val="22"/>
                        <w:lang w:val="ru-RU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55104C9" wp14:editId="20316A8A">
              <wp:simplePos x="0" y="0"/>
              <wp:positionH relativeFrom="column">
                <wp:posOffset>-3175</wp:posOffset>
              </wp:positionH>
              <wp:positionV relativeFrom="paragraph">
                <wp:posOffset>110490</wp:posOffset>
              </wp:positionV>
              <wp:extent cx="329565" cy="157480"/>
              <wp:effectExtent l="0" t="0" r="0" b="0"/>
              <wp:wrapNone/>
              <wp:docPr id="250" name="Rectangle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D06CB9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Изм.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64" o:spid="_x0000_s1033" style="position:absolute;margin-left:-.25pt;margin-top:8.7pt;width:25.95pt;height:12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" filled="f" stroked="f" strokeweight=".25pt">
              <v:textbox inset="1pt,1pt,1pt,1pt">
                <w:txbxContent>
                  <w:p w:rsidR="00D86CB2" w:rsidRPr="00D06CB9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D06CB9">
                      <w:rPr>
                        <w:sz w:val="18"/>
                        <w:szCs w:val="18"/>
                        <w:lang w:val="ru-RU"/>
                      </w:rPr>
                      <w:t>Изм.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2D0E99B" wp14:editId="439E9EFF">
              <wp:simplePos x="0" y="0"/>
              <wp:positionH relativeFrom="column">
                <wp:posOffset>-17780</wp:posOffset>
              </wp:positionH>
              <wp:positionV relativeFrom="paragraph">
                <wp:posOffset>103505</wp:posOffset>
              </wp:positionV>
              <wp:extent cx="2355215" cy="635"/>
              <wp:effectExtent l="20320" t="17780" r="15240" b="19685"/>
              <wp:wrapNone/>
              <wp:docPr id="249" name="Lin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55215" cy="63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2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4pt,8.15pt" to="184.0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746859D" wp14:editId="27809DDF">
              <wp:simplePos x="0" y="0"/>
              <wp:positionH relativeFrom="column">
                <wp:posOffset>-17780</wp:posOffset>
              </wp:positionH>
              <wp:positionV relativeFrom="paragraph">
                <wp:posOffset>-76200</wp:posOffset>
              </wp:positionV>
              <wp:extent cx="2355215" cy="1905"/>
              <wp:effectExtent l="10795" t="9525" r="15240" b="7620"/>
              <wp:wrapNone/>
              <wp:docPr id="248" name="Lin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55215" cy="190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4pt,-6pt" to="184.05pt,-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C353295" wp14:editId="6FE224F0">
              <wp:simplePos x="0" y="0"/>
              <wp:positionH relativeFrom="column">
                <wp:posOffset>2337435</wp:posOffset>
              </wp:positionH>
              <wp:positionV relativeFrom="paragraph">
                <wp:posOffset>-246380</wp:posOffset>
              </wp:positionV>
              <wp:extent cx="635" cy="524510"/>
              <wp:effectExtent l="13335" t="20320" r="14605" b="17145"/>
              <wp:wrapNone/>
              <wp:docPr id="247" name="Lin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451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9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05pt,-19.4pt" to="184.1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1B00ED6" wp14:editId="6A360720">
              <wp:simplePos x="0" y="0"/>
              <wp:positionH relativeFrom="column">
                <wp:posOffset>1975485</wp:posOffset>
              </wp:positionH>
              <wp:positionV relativeFrom="paragraph">
                <wp:posOffset>-251460</wp:posOffset>
              </wp:positionV>
              <wp:extent cx="635" cy="524510"/>
              <wp:effectExtent l="13335" t="15240" r="14605" b="12700"/>
              <wp:wrapNone/>
              <wp:docPr id="246" name="Lin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451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8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5.55pt,-19.8pt" to="155.6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BC393B" wp14:editId="10EC67C6">
              <wp:simplePos x="0" y="0"/>
              <wp:positionH relativeFrom="column">
                <wp:posOffset>1448435</wp:posOffset>
              </wp:positionH>
              <wp:positionV relativeFrom="paragraph">
                <wp:posOffset>-261620</wp:posOffset>
              </wp:positionV>
              <wp:extent cx="635" cy="529590"/>
              <wp:effectExtent l="19685" t="14605" r="17780" b="17780"/>
              <wp:wrapNone/>
              <wp:docPr id="245" name="Line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7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05pt,-20.6pt" to="114.1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855DA84" wp14:editId="70ACCDA5">
              <wp:simplePos x="0" y="0"/>
              <wp:positionH relativeFrom="column">
                <wp:posOffset>725170</wp:posOffset>
              </wp:positionH>
              <wp:positionV relativeFrom="paragraph">
                <wp:posOffset>-251460</wp:posOffset>
              </wp:positionV>
              <wp:extent cx="635" cy="529590"/>
              <wp:effectExtent l="20320" t="15240" r="17145" b="17145"/>
              <wp:wrapNone/>
              <wp:docPr id="244" name="Lin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6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.1pt,-19.8pt" to="57.15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05A2F06" wp14:editId="0ECACB3B">
              <wp:simplePos x="0" y="0"/>
              <wp:positionH relativeFrom="column">
                <wp:posOffset>354330</wp:posOffset>
              </wp:positionH>
              <wp:positionV relativeFrom="paragraph">
                <wp:posOffset>-261620</wp:posOffset>
              </wp:positionV>
              <wp:extent cx="635" cy="529590"/>
              <wp:effectExtent l="20955" t="14605" r="16510" b="17780"/>
              <wp:wrapNone/>
              <wp:docPr id="243" name="Line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4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.9pt,-20.6pt" to="27.95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14E345F1" wp14:editId="6DFEE82B">
              <wp:simplePos x="0" y="0"/>
              <wp:positionH relativeFrom="column">
                <wp:posOffset>1084580</wp:posOffset>
              </wp:positionH>
              <wp:positionV relativeFrom="paragraph">
                <wp:posOffset>-265430</wp:posOffset>
              </wp:positionV>
              <wp:extent cx="635" cy="529590"/>
              <wp:effectExtent l="17780" t="20320" r="19685" b="21590"/>
              <wp:wrapNone/>
              <wp:docPr id="242" name="Lin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6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4pt,-20.9pt" to="85.4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4928" behindDoc="0" locked="0" layoutInCell="1" allowOverlap="1" wp14:anchorId="671DAD9C" wp14:editId="789A1A67">
              <wp:simplePos x="0" y="0"/>
              <wp:positionH relativeFrom="column">
                <wp:posOffset>-20955</wp:posOffset>
              </wp:positionH>
              <wp:positionV relativeFrom="paragraph">
                <wp:posOffset>-245745</wp:posOffset>
              </wp:positionV>
              <wp:extent cx="6670675" cy="0"/>
              <wp:effectExtent l="17145" t="20955" r="17780" b="17145"/>
              <wp:wrapNone/>
              <wp:docPr id="241" name="Lin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067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5" o:spid="_x0000_s1026" style="position:absolute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65pt,-19.35pt" to="523.6pt,-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" strokeweight="2pt"/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48000" behindDoc="0" locked="0" layoutInCell="1" allowOverlap="1" wp14:anchorId="4AF3CE5D" wp14:editId="0640A3D3">
              <wp:simplePos x="0" y="0"/>
              <wp:positionH relativeFrom="column">
                <wp:posOffset>-457200</wp:posOffset>
              </wp:positionH>
              <wp:positionV relativeFrom="paragraph">
                <wp:posOffset>-2760345</wp:posOffset>
              </wp:positionV>
              <wp:extent cx="436245" cy="3049905"/>
              <wp:effectExtent l="19050" t="20955" r="20955" b="15240"/>
              <wp:wrapNone/>
              <wp:docPr id="231" name="Group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245" cy="3049905"/>
                        <a:chOff x="408" y="11706"/>
                        <a:chExt cx="687" cy="4803"/>
                      </a:xfrm>
                    </wpg:grpSpPr>
                    <wps:wsp>
                      <wps:cNvPr id="232" name="Line 76"/>
                      <wps:cNvCnPr/>
                      <wps:spPr bwMode="auto">
                        <a:xfrm>
                          <a:off x="736" y="11715"/>
                          <a:ext cx="0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33" name="Line 76"/>
                      <wps:cNvCnPr/>
                      <wps:spPr bwMode="auto">
                        <a:xfrm>
                          <a:off x="408" y="11715"/>
                          <a:ext cx="1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34" name="Line 92"/>
                      <wps:cNvCnPr/>
                      <wps:spPr bwMode="auto">
                        <a:xfrm flipV="1">
                          <a:off x="408" y="1650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35" name="Line 92"/>
                      <wps:cNvCnPr/>
                      <wps:spPr bwMode="auto">
                        <a:xfrm flipV="1">
                          <a:off x="429" y="1508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36" name="Line 92"/>
                      <wps:cNvCnPr/>
                      <wps:spPr bwMode="auto">
                        <a:xfrm flipV="1">
                          <a:off x="421" y="13101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37" name="Line 92"/>
                      <wps:cNvCnPr/>
                      <wps:spPr bwMode="auto">
                        <a:xfrm flipV="1">
                          <a:off x="408" y="11706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38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5082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39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3417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40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1768"/>
                          <a:ext cx="328" cy="1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E1211E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Взам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. Инв. №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8" o:spid="_x0000_s1034" style="position:absolute;margin-left:-36pt;margin-top:-217.35pt;width:34.35pt;height:240.15pt;z-index:251648000" coordorigin="408,11706" coordsize="687,4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">
              <v:line id="Line 76" o:spid="_x0000_s1035" style="position:absolute;visibility:visible;mso-wrap-style:square" from="736,11715" to="736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S0+cMAAADcAAAADwAAAGRycy9kb3ducmV2LnhtbESPQWvCQBSE7wX/w/IEb83GSItEVwmB&#10;iLfS6CW3Z/aZBLNvQ3bV+O+7hUKPw8x8w2z3k+nFg0bXWVawjGIQxLXVHTcKzqfifQ3CeWSNvWVS&#10;8CIH+93sbYuptk/+pkfpGxEg7FJU0Ho/pFK6uiWDLrIDcfCudjTogxwbqUd8BrjpZRLHn9Jgx2Gh&#10;xYHylupbeTcKbtX5ozh85frUl5m+NIWvLlet1GI+ZRsQnib/H/5rH7WCZJXA75lwBO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6ktPnDAAAA3AAAAA8AAAAAAAAAAAAA&#10;AAAAoQIAAGRycy9kb3ducmV2LnhtbFBLBQYAAAAABAAEAPkAAACRAwAAAAA=&#10;" strokeweight="2pt"/>
              <v:line id="Line 76" o:spid="_x0000_s1036" style="position:absolute;visibility:visible;mso-wrap-style:square" from="408,11715" to="409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gRYs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rGkwl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HoEWLAAAAA3AAAAA8AAAAAAAAAAAAAAAAA&#10;oQIAAGRycy9kb3ducmV2LnhtbFBLBQYAAAAABAAEAPkAAACOAwAAAAA=&#10;" strokeweight="2pt"/>
              <v:line id="Line 92" o:spid="_x0000_s1037" style="position:absolute;flip:y;visibility:visible;mso-wrap-style:square" from="408,16500" to="1074,16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g1PGsUAAADcAAAADwAAAGRycy9kb3ducmV2LnhtbESP3WrCQBSE74W+w3IKvdNNkyIhdZVi&#10;WpDeqX2A0+xpEs2ejdnNT/v0XUHwcpiZb5jVZjKNGKhztWUFz4sIBHFhdc2lgq/jxzwF4TyyxsYy&#10;KfglB5v1w2yFmbYj72k4+FIECLsMFVTet5mUrqjIoFvYljh4P7Yz6IPsSqk7HAPcNDKOoqU0WHNY&#10;qLClbUXF+dAbBXleHi99nO6G4vudt5f6z34mJ6WeHqe3VxCeJn8P39o7rSBOXuB6JhwB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g1PGsUAAADcAAAADwAAAAAAAAAA&#10;AAAAAAChAgAAZHJzL2Rvd25yZXYueG1sUEsFBgAAAAAEAAQA+QAAAJMDAAAAAA==&#10;" strokeweight="2pt"/>
              <v:line id="Line 92" o:spid="_x0000_s1038" style="position:absolute;flip:y;visibility:visible;mso-wrap-style:square" from="429,15080" to="1095,15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HqgcUAAADcAAAADwAAAGRycy9kb3ducmV2LnhtbESP3WrCQBSE74W+w3IKvdNNEyohdZVi&#10;WpDeqX2A0+xpEs2ejdnNT/v0XUHwcpiZb5jVZjKNGKhztWUFz4sIBHFhdc2lgq/jxzwF4TyyxsYy&#10;KfglB5v1w2yFmbYj72k4+FIECLsMFVTet5mUrqjIoFvYljh4P7Yz6IPsSqk7HAPcNDKOoqU0WHNY&#10;qLClbUXF+dAbBXleHi99nO6G4vudt5f6z34mJ6WeHqe3VxCeJn8P39o7rSBOXuB6JhwB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UHqgcUAAADcAAAADwAAAAAAAAAA&#10;AAAAAAChAgAAZHJzL2Rvd25yZXYueG1sUEsFBgAAAAAEAAQA+QAAAJMDAAAAAA==&#10;" strokeweight="2pt"/>
              <v:line id="Line 92" o:spid="_x0000_s1039" style="position:absolute;flip:y;visibility:visible;mso-wrap-style:square" from="421,13101" to="1087,131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N09sMAAADcAAAADwAAAGRycy9kb3ducmV2LnhtbESP3YrCMBSE7wXfIRxh7zS1gkg1iqgL&#10;4p0/D3Bsjm21OalNrHWffiMIXg4z8w0zW7SmFA3VrrCsYDiIQBCnVhecKTgdf/sTEM4jaywtk4IX&#10;OVjMu50ZJto+eU/NwWciQNglqCD3vkqkdGlOBt3AVsTBu9jaoA+yzqSu8RngppRxFI2lwYLDQo4V&#10;rXJKb4eHUbBeZ8f7I55sm/S84dW9+LO70VWpn167nILw1Ppv+NPeagXxaAzvM+EIyPk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2TdPbDAAAA3AAAAA8AAAAAAAAAAAAA&#10;AAAAoQIAAGRycy9kb3ducmV2LnhtbFBLBQYAAAAABAAEAPkAAACRAwAAAAA=&#10;" strokeweight="2pt"/>
              <v:line id="Line 92" o:spid="_x0000_s1040" style="position:absolute;flip:y;visibility:visible;mso-wrap-style:square" from="408,11706" to="1074,11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/RbcUAAADcAAAADwAAAGRycy9kb3ducmV2LnhtbESP3WrCQBSE74W+w3IKvdNNE6ghdZVi&#10;WpDeqX2A0+xpEs2ejdnNT/v0XUHwcpiZb5jVZjKNGKhztWUFz4sIBHFhdc2lgq/jxzwF4TyyxsYy&#10;KfglB5v1w2yFmbYj72k4+FIECLsMFVTet5mUrqjIoFvYljh4P7Yz6IPsSqk7HAPcNDKOohdpsOaw&#10;UGFL24qK86E3CvK8PF76ON0Nxfc7by/1n/1MTko9PU5vryA8Tf4evrV3WkGcLOF6JhwB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/RbcUAAADcAAAADwAAAAAAAAAA&#10;AAAAAAChAgAAZHJzL2Rvd25yZXYueG1sUEsFBgAAAAAEAAQA+QAAAJMDAAAAAA==&#10;" strokeweight="2pt"/>
              <v:rect id="_x0000_s1041" style="position:absolute;left:408;top:15082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L6kMMA&#10;AADcAAAADwAAAGRycy9kb3ducmV2LnhtbERPz2vCMBS+C/4P4Qm7zVSHUjqjTLeBAw+betnt2Tyb&#10;sualJFmt++vNYeDx4/u9WPW2ER35UDtWMBlnIIhLp2uuFBwP7485iBCRNTaOScGVAqyWw8ECC+0u&#10;/EXdPlYihXAoUIGJsS2kDKUhi2HsWuLEnZ23GBP0ldQeLyncNnKaZXNpsebUYLCljaHyZ/9rFdi3&#10;idnN+8+Qd9rPXten7+0ffyj1MOpfnkFE6uNd/O/eagXTp7Q2nUlH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L6kMMAAADcAAAADwAAAAAAAAAAAAAAAACYAgAAZHJzL2Rv&#10;d25yZXYueG1sUEsFBgAAAAAEAAQA9QAAAIg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Инв. № подл.</w:t>
                      </w:r>
                    </w:p>
                  </w:txbxContent>
                </v:textbox>
              </v:rect>
              <v:rect id="_x0000_s1042" style="position:absolute;left:408;top:13417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5fC8YA&#10;AADcAAAADwAAAGRycy9kb3ducmV2LnhtbESPT2sCMRTE74LfIbyCN82qVOzWKP1jQaGH1nrx9rp5&#10;3SxuXpYkrqufvikIPQ4z8xtmsepsLVryoXKsYDzKQBAXTldcKth/vQ3nIEJE1lg7JgUXCrBa9nsL&#10;zLU78ye1u1iKBOGQowITY5NLGQpDFsPINcTJ+3HeYkzSl1J7PCe4reUky2bSYsVpwWBDL4aK4+5k&#10;Fdj12LzPuo8wb7W/f33+PmyuvFVqcNc9PYKI1MX/8K290Qom0wf4O5OO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5fC8YAAADcAAAADwAAAAAAAAAAAAAAAACYAgAAZHJz&#10;L2Rvd25yZXYueG1sUEsFBgAAAAAEAAQA9QAAAIs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Подп. И дата</w:t>
                      </w:r>
                    </w:p>
                  </w:txbxContent>
                </v:textbox>
              </v:rect>
              <v:rect id="_x0000_s1043" style="position:absolute;left:408;top:11768;width:328;height:1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KF68MA&#10;AADcAAAADwAAAGRycy9kb3ducmV2LnhtbERPz2vCMBS+C/4P4Qm7zVSZUjqjTLeBAw+betnt2Tyb&#10;sualJFmt++vNYeDx4/u9WPW2ER35UDtWMBlnIIhLp2uuFBwP7485iBCRNTaOScGVAqyWw8ECC+0u&#10;/EXdPlYihXAoUIGJsS2kDKUhi2HsWuLEnZ23GBP0ldQeLyncNnKaZXNpsebUYLCljaHyZ/9rFdi3&#10;idnN+8+Qd9rPXten7+0ffyj1MOpfnkFE6uNd/O/eagXTpzQ/nUlH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KF68MAAADcAAAADwAAAAAAAAAAAAAAAACYAgAAZHJzL2Rv&#10;d25yZXYueG1sUEsFBgAAAAAEAAQA9QAAAIg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E1211E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sz w:val="18"/>
                          <w:szCs w:val="18"/>
                          <w:lang w:val="ru-RU"/>
                        </w:rPr>
                        <w:t>Взам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ru-RU"/>
                        </w:rPr>
                        <w:t>. Инв. №</w:t>
                      </w:r>
                    </w:p>
                  </w:txbxContent>
                </v:textbox>
              </v:rect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8D9878D" wp14:editId="4C322B60">
              <wp:simplePos x="0" y="0"/>
              <wp:positionH relativeFrom="column">
                <wp:posOffset>2530475</wp:posOffset>
              </wp:positionH>
              <wp:positionV relativeFrom="paragraph">
                <wp:posOffset>-113030</wp:posOffset>
              </wp:positionV>
              <wp:extent cx="3648710" cy="243205"/>
              <wp:effectExtent l="0" t="1270" r="2540" b="3175"/>
              <wp:wrapNone/>
              <wp:docPr id="230" name="Rectangle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48710" cy="243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763636" w:rsidRDefault="00D86CB2" w:rsidP="00790784">
                          <w:pPr>
                            <w:jc w:val="center"/>
                          </w:pPr>
                          <w:r w:rsidRPr="002060AD">
                            <w:rPr>
                              <w:rFonts w:ascii="Arial" w:hAnsi="Arial" w:cs="Arial"/>
                              <w:b/>
                              <w:i/>
                            </w:rPr>
                            <w:t>В-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400032</w:t>
                          </w:r>
                          <w:r w:rsidRPr="002060AD">
                            <w:rPr>
                              <w:rFonts w:ascii="Arial" w:hAnsi="Arial" w:cs="Arial"/>
                              <w:b/>
                              <w:i/>
                            </w:rPr>
                            <w:t>-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ПЗ</w:t>
                          </w:r>
                          <w:r w:rsidRPr="004924B7">
                            <w:rPr>
                              <w:rFonts w:ascii="Arial" w:hAnsi="Arial" w:cs="Arial"/>
                              <w:b/>
                              <w:i/>
                            </w:rPr>
                            <w:t>С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1" o:spid="_x0000_s1044" style="position:absolute;margin-left:199.25pt;margin-top:-8.9pt;width:287.3pt;height:19.1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" filled="f" stroked="f" strokeweight=".25pt">
              <v:textbox inset="1pt,1pt,1pt,1pt">
                <w:txbxContent>
                  <w:p w:rsidR="00D86CB2" w:rsidRPr="00763636" w:rsidRDefault="00D86CB2" w:rsidP="00790784">
                    <w:pPr>
                      <w:jc w:val="center"/>
                    </w:pPr>
                    <w:r w:rsidRPr="002060AD">
                      <w:rPr>
                        <w:rFonts w:ascii="Arial" w:hAnsi="Arial" w:cs="Arial"/>
                        <w:b/>
                        <w:i/>
                      </w:rPr>
                      <w:t>В-</w:t>
                    </w:r>
                    <w:r>
                      <w:rPr>
                        <w:rFonts w:ascii="Arial" w:hAnsi="Arial" w:cs="Arial"/>
                        <w:b/>
                        <w:i/>
                      </w:rPr>
                      <w:t>400032</w:t>
                    </w:r>
                    <w:r w:rsidRPr="002060AD">
                      <w:rPr>
                        <w:rFonts w:ascii="Arial" w:hAnsi="Arial" w:cs="Arial"/>
                        <w:b/>
                        <w:i/>
                      </w:rPr>
                      <w:t>-</w:t>
                    </w:r>
                    <w:r>
                      <w:rPr>
                        <w:rFonts w:ascii="Arial" w:hAnsi="Arial" w:cs="Arial"/>
                        <w:b/>
                        <w:i/>
                      </w:rPr>
                      <w:t>ПЗ</w:t>
                    </w:r>
                    <w:r w:rsidRPr="004924B7">
                      <w:rPr>
                        <w:rFonts w:ascii="Arial" w:hAnsi="Arial" w:cs="Arial"/>
                        <w:b/>
                        <w:i/>
                      </w:rPr>
                      <w:t>С</w:t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Pr="00933434" w:rsidRDefault="00D86CB2" w:rsidP="000F2E66">
    <w:pPr>
      <w:pStyle w:val="a9"/>
      <w:tabs>
        <w:tab w:val="left" w:pos="567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857920" behindDoc="0" locked="0" layoutInCell="1" allowOverlap="1" wp14:anchorId="5B7CB25E" wp14:editId="59D3B7F5">
              <wp:simplePos x="0" y="0"/>
              <wp:positionH relativeFrom="column">
                <wp:posOffset>-476885</wp:posOffset>
              </wp:positionH>
              <wp:positionV relativeFrom="paragraph">
                <wp:posOffset>-2764155</wp:posOffset>
              </wp:positionV>
              <wp:extent cx="436245" cy="3049905"/>
              <wp:effectExtent l="0" t="0" r="20955" b="36195"/>
              <wp:wrapNone/>
              <wp:docPr id="331" name="Group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245" cy="3049905"/>
                        <a:chOff x="408" y="11706"/>
                        <a:chExt cx="687" cy="4803"/>
                      </a:xfrm>
                    </wpg:grpSpPr>
                    <wps:wsp>
                      <wps:cNvPr id="332" name="Line 76"/>
                      <wps:cNvCnPr/>
                      <wps:spPr bwMode="auto">
                        <a:xfrm>
                          <a:off x="736" y="11715"/>
                          <a:ext cx="0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33" name="Line 76"/>
                      <wps:cNvCnPr/>
                      <wps:spPr bwMode="auto">
                        <a:xfrm>
                          <a:off x="408" y="11715"/>
                          <a:ext cx="1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34" name="Line 92"/>
                      <wps:cNvCnPr/>
                      <wps:spPr bwMode="auto">
                        <a:xfrm flipV="1">
                          <a:off x="408" y="1650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35" name="Line 92"/>
                      <wps:cNvCnPr/>
                      <wps:spPr bwMode="auto">
                        <a:xfrm flipV="1">
                          <a:off x="429" y="1508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36" name="Line 92"/>
                      <wps:cNvCnPr/>
                      <wps:spPr bwMode="auto">
                        <a:xfrm flipV="1">
                          <a:off x="421" y="13101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37" name="Line 92"/>
                      <wps:cNvCnPr/>
                      <wps:spPr bwMode="auto">
                        <a:xfrm flipV="1">
                          <a:off x="408" y="11706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38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5082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39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3417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40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1768"/>
                          <a:ext cx="328" cy="1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E1211E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Взам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. Инв. №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7" o:spid="_x0000_s1046" style="position:absolute;margin-left:-37.55pt;margin-top:-217.65pt;width:34.35pt;height:240.15pt;z-index:251857920" coordorigin="408,11706" coordsize="687,4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">
              <v:line id="Line 76" o:spid="_x0000_s1047" style="position:absolute;visibility:visible;mso-wrap-style:square" from="736,11715" to="736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W7ZMAAAADcAAAADwAAAGRycy9kb3ducmV2LnhtbESPwQrCMBBE74L/EFbwpqmKItUoIlS8&#10;idWLt7VZ22KzKU3U+vdGEDwOM/OGWa5bU4knNa60rGA0jEAQZ1aXnCs4n5LBHITzyBory6TgTQ7W&#10;q25nibG2Lz7SM/W5CBB2MSoovK9jKV1WkEE3tDVx8G62MeiDbHKpG3wFuKnkOIpm0mDJYaHAmrYF&#10;Zff0YRTcL+dpsjts9alKN/qaJ/5yvWml+r12swDhqfX/8K+91womkz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hFu2TAAAAA3AAAAA8AAAAAAAAAAAAAAAAA&#10;oQIAAGRycy9kb3ducmV2LnhtbFBLBQYAAAAABAAEAPkAAACOAwAAAAA=&#10;" strokeweight="2pt"/>
              <v:line id="Line 76" o:spid="_x0000_s1048" style="position:absolute;visibility:visible;mso-wrap-style:square" from="408,11715" to="409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ke/8MAAADcAAAADwAAAGRycy9kb3ducmV2LnhtbESPQYvCMBSE74L/ITzBm6a7RZFuo4jQ&#10;ZW+LtRdvz+bZljYvpclq/fcbQfA4zMw3TLobTSduNLjGsoKPZQSCuLS64UpBccoWGxDOI2vsLJOC&#10;BznYbaeTFBNt73ykW+4rESDsElRQe98nUrqyJoNuaXvi4F3tYNAHOVRSD3gPcNPJzyhaS4MNh4Ua&#10;ezrUVLb5n1HQnotV9v170Kcu3+tLlfnz5aqVms/G/RcIT6N/h1/tH60gjmN4nglHQG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cJHv/DAAAA3AAAAA8AAAAAAAAAAAAA&#10;AAAAoQIAAGRycy9kb3ducmV2LnhtbFBLBQYAAAAABAAEAPkAAACRAwAAAAA=&#10;" strokeweight="2pt"/>
              <v:line id="Line 92" o:spid="_x0000_s1049" style="position:absolute;flip:y;visibility:visible;mso-wrap-style:square" from="408,16500" to="1074,16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xAh8QAAADcAAAADwAAAGRycy9kb3ducmV2LnhtbESP3YrCMBSE7xd8h3CEvVtTrUipRhF/&#10;QPZu1Qc4Nse22pzUJtbuPr1ZELwcZuYbZrboTCVaalxpWcFwEIEgzqwuOVdwPGy/EhDOI2usLJOC&#10;X3KwmPc+Zphq++Afavc+FwHCLkUFhfd1KqXLCjLoBrYmDt7ZNgZ9kE0udYOPADeVHEXRRBosOSwU&#10;WNOqoOy6vxsF63V+uN1Hya7NThte3co/+x1flPrsd8spCE+df4df7Z1WEMdj+D8TjoCcP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7ECHxAAAANwAAAAPAAAAAAAAAAAA&#10;AAAAAKECAABkcnMvZG93bnJldi54bWxQSwUGAAAAAAQABAD5AAAAkgMAAAAA&#10;" strokeweight="2pt"/>
              <v:line id="Line 92" o:spid="_x0000_s1050" style="position:absolute;flip:y;visibility:visible;mso-wrap-style:square" from="429,15080" to="1095,15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6DlHMQAAADcAAAADwAAAGRycy9kb3ducmV2LnhtbESP3YrCMBSE7xd8h3CEvVtTLUqpRhF/&#10;QPZu1Qc4Nse22pzUJtbuPr1ZELwcZuYbZrboTCVaalxpWcFwEIEgzqwuOVdwPGy/EhDOI2usLJOC&#10;X3KwmPc+Zphq++Afavc+FwHCLkUFhfd1KqXLCjLoBrYmDt7ZNgZ9kE0udYOPADeVHEXRRBosOSwU&#10;WNOqoOy6vxsF63V+uN1Hya7NThte3co/+x1flPrsd8spCE+df4df7Z1WEMdj+D8TjoCcP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oOUcxAAAANwAAAAPAAAAAAAAAAAA&#10;AAAAAKECAABkcnMvZG93bnJldi54bWxQSwUGAAAAAAQABAD5AAAAkgMAAAAA&#10;" strokeweight="2pt"/>
              <v:line id="Line 92" o:spid="_x0000_s1051" style="position:absolute;flip:y;visibility:visible;mso-wrap-style:square" from="421,13101" to="1087,131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J7a8MAAADcAAAADwAAAGRycy9kb3ducmV2LnhtbESP3YrCMBSE7wXfIRxh7zTVgkg1iqgL&#10;4p0/D3Bsjm21OalNrHWffiMIXg4z8w0zW7SmFA3VrrCsYDiIQBCnVhecKTgdf/sTEM4jaywtk4IX&#10;OVjMu50ZJto+eU/NwWciQNglqCD3vkqkdGlOBt3AVsTBu9jaoA+yzqSu8RngppSjKBpLgwWHhRwr&#10;WuWU3g4Po2C9zo73x2iybdLzhlf34s/u4qtSP712OQXhqfXf8Ke91QrieAzvM+EIyPk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tye2vDAAAA3AAAAA8AAAAAAAAAAAAA&#10;AAAAoQIAAGRycy9kb3ducmV2LnhtbFBLBQYAAAAABAAEAPkAAACRAwAAAAA=&#10;" strokeweight="2pt"/>
              <v:line id="Line 92" o:spid="_x0000_s1052" style="position:absolute;flip:y;visibility:visible;mso-wrap-style:square" from="408,11706" to="1074,11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7e8MQAAADcAAAADwAAAGRycy9kb3ducmV2LnhtbESP3YrCMBSE7xd8h3CEvVtTLWipRhF/&#10;QPZu1Qc4Nse22pzUJtbuPr1ZELwcZuYbZrboTCVaalxpWcFwEIEgzqwuOVdwPGy/EhDOI2usLJOC&#10;X3KwmPc+Zphq++Afavc+FwHCLkUFhfd1KqXLCjLoBrYmDt7ZNgZ9kE0udYOPADeVHEXRWBosOSwU&#10;WNOqoOy6vxsF63V+uN1Hya7NThte3co/+x1flPrsd8spCE+df4df7Z1WEMcT+D8TjoCcP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Pt7wxAAAANwAAAAPAAAAAAAAAAAA&#10;AAAAAKECAABkcnMvZG93bnJldi54bWxQSwUGAAAAAAQABAD5AAAAkgMAAAAA&#10;" strokeweight="2pt"/>
              <v:rect id="_x0000_s1053" style="position:absolute;left:408;top:15082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P1DcIA&#10;AADcAAAADwAAAGRycy9kb3ducmV2LnhtbERPTWsCMRC9F/ofwhS8aValIqtRbFVQ6EFtL96mm+lm&#10;cTNZkrhu/fXNQejx8b7ny87WoiUfKscKhoMMBHHhdMWlgq/PbX8KIkRkjbVjUvBLAZaL56c55trd&#10;+EjtKZYihXDIUYGJscmlDIUhi2HgGuLE/ThvMSboS6k93lK4reUoyybSYsWpwWBD74aKy+lqFdjN&#10;0HxMukOYttq/rt++z7s775XqvXSrGYhIXfwXP9w7rWA8TmvTmXQE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s/UNwgAAANwAAAAPAAAAAAAAAAAAAAAAAJgCAABkcnMvZG93&#10;bnJldi54bWxQSwUGAAAAAAQABAD1AAAAhwMAAAAA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Инв. № подл.</w:t>
                      </w:r>
                    </w:p>
                  </w:txbxContent>
                </v:textbox>
              </v:rect>
              <v:rect id="_x0000_s1054" style="position:absolute;left:408;top:13417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9QlsYA&#10;AADcAAAADwAAAGRycy9kb3ducmV2LnhtbESPQWsCMRSE70L/Q3hCb5pVqdjVKK21YKGH1nrx9tw8&#10;N0s3L0sS121/vREKPQ4z8w2zWHW2Fi35UDlWMBpmIIgLpysuFey/XgczECEia6wdk4IfCrBa3vUW&#10;mGt34U9qd7EUCcIhRwUmxiaXMhSGLIaha4iTd3LeYkzSl1J7vCS4reU4y6bSYsVpwWBDa0PF9+5s&#10;FdjNyLxPu48wa7V/eHk+Hra//KbUfb97moOI1MX/8F97qxVMJo9wO5OO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9QlsYAAADcAAAADwAAAAAAAAAAAAAAAACYAgAAZHJz&#10;L2Rvd25yZXYueG1sUEsFBgAAAAAEAAQA9QAAAIs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Подп. И дата</w:t>
                      </w:r>
                    </w:p>
                  </w:txbxContent>
                </v:textbox>
              </v:rect>
              <v:rect id="_x0000_s1055" style="position:absolute;left:408;top:11768;width:328;height:1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OKdsMA&#10;AADcAAAADwAAAGRycy9kb3ducmV2LnhtbERPy2oCMRTdF/yHcAV3NaO2IlOj+GjBQhdqu+nuOrlO&#10;Bic3Q5KOo1/fLApdHs57vuxsLVryoXKsYDTMQBAXTldcKvj6fHucgQgRWWPtmBTcKMBy0XuYY67d&#10;lQ/UHmMpUgiHHBWYGJtcylAYshiGriFO3Nl5izFBX0rt8ZrCbS3HWTaVFitODQYb2hgqLscfq8C+&#10;jszHtNuHWav983Z9+t7d+V2pQb9bvYCI1MV/8Z97pxVMntL8dCYdAbn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OKdsMAAADcAAAADwAAAAAAAAAAAAAAAACYAgAAZHJzL2Rv&#10;d25yZXYueG1sUEsFBgAAAAAEAAQA9QAAAIg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E1211E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sz w:val="18"/>
                          <w:szCs w:val="18"/>
                          <w:lang w:val="ru-RU"/>
                        </w:rPr>
                        <w:t>Взам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ru-RU"/>
                        </w:rPr>
                        <w:t>. Инв. №</w:t>
                      </w:r>
                    </w:p>
                  </w:txbxContent>
                </v:textbox>
              </v:rect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C9473C">
    <w:pPr>
      <w:pStyle w:val="a9"/>
      <w:tabs>
        <w:tab w:val="left" w:pos="567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2060672" behindDoc="0" locked="0" layoutInCell="1" allowOverlap="1" wp14:anchorId="0E1F469C" wp14:editId="60E48FEF">
              <wp:simplePos x="0" y="0"/>
              <wp:positionH relativeFrom="column">
                <wp:posOffset>-461010</wp:posOffset>
              </wp:positionH>
              <wp:positionV relativeFrom="paragraph">
                <wp:posOffset>-1357630</wp:posOffset>
              </wp:positionV>
              <wp:extent cx="436245" cy="3049905"/>
              <wp:effectExtent l="15240" t="13970" r="15240" b="12700"/>
              <wp:wrapNone/>
              <wp:docPr id="209" name="Group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245" cy="3049905"/>
                        <a:chOff x="408" y="11706"/>
                        <a:chExt cx="687" cy="4803"/>
                      </a:xfrm>
                    </wpg:grpSpPr>
                    <wps:wsp>
                      <wps:cNvPr id="210" name="Line 76"/>
                      <wps:cNvCnPr/>
                      <wps:spPr bwMode="auto">
                        <a:xfrm>
                          <a:off x="736" y="11715"/>
                          <a:ext cx="0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11" name="Line 76"/>
                      <wps:cNvCnPr/>
                      <wps:spPr bwMode="auto">
                        <a:xfrm>
                          <a:off x="408" y="11715"/>
                          <a:ext cx="1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12" name="Line 92"/>
                      <wps:cNvCnPr/>
                      <wps:spPr bwMode="auto">
                        <a:xfrm flipV="1">
                          <a:off x="408" y="1650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16" name="Line 92"/>
                      <wps:cNvCnPr/>
                      <wps:spPr bwMode="auto">
                        <a:xfrm flipV="1">
                          <a:off x="429" y="1508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17" name="Line 92"/>
                      <wps:cNvCnPr/>
                      <wps:spPr bwMode="auto">
                        <a:xfrm flipV="1">
                          <a:off x="421" y="13101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18" name="Line 92"/>
                      <wps:cNvCnPr/>
                      <wps:spPr bwMode="auto">
                        <a:xfrm flipV="1">
                          <a:off x="408" y="11706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19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5082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20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3417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21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1768"/>
                          <a:ext cx="328" cy="1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E1211E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Взам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. Инв. №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057" style="position:absolute;margin-left:-36.3pt;margin-top:-106.9pt;width:34.35pt;height:240.15pt;z-index:252060672" coordorigin="408,11706" coordsize="687,4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">
              <v:line id="Line 76" o:spid="_x0000_s1058" style="position:absolute;visibility:visible;mso-wrap-style:square" from="736,11715" to="736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/Tdb0AAADcAAAADwAAAGRycy9kb3ducmV2LnhtbERPuwrCMBTdBf8hXMFNUwVFqqmIUHET&#10;q4vbtbl9YHNTmqj1780gOB7Oe7PtTSNe1LnasoLZNAJBnFtdc6ngekknKxDOI2tsLJOCDznYJsPB&#10;BmNt33ymV+ZLEULYxaig8r6NpXR5RQbd1LbEgStsZ9AH2JVSd/gO4aaR8yhaSoM1h4YKW9pXlD+y&#10;p1HwuF0X6eG015cm2+l7mfrbvdBKjUf9bg3CU+//4p/7qBXMZ2F+OBOOgEy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qP03W9AAAA3AAAAA8AAAAAAAAAAAAAAAAAoQIA&#10;AGRycy9kb3ducmV2LnhtbFBLBQYAAAAABAAEAPkAAACLAwAAAAA=&#10;" strokeweight="2pt"/>
              <v:line id="Line 76" o:spid="_x0000_s1059" style="position:absolute;visibility:visible;mso-wrap-style:square" from="408,11715" to="409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N27r8AAADcAAAADwAAAGRycy9kb3ducmV2LnhtbESPwQrCMBBE74L/EFbwpmkFRapRRKh4&#10;E6sXb2uztsVmU5qo9e+NIHgcZuYNs1x3phZPal1lWUE8jkAQ51ZXXCg4n9LRHITzyBpry6TgTQ7W&#10;q35viYm2Lz7SM/OFCBB2CSoovW8SKV1ekkE3tg1x8G62NeiDbAupW3wFuKnlJIpm0mDFYaHEhrYl&#10;5ffsYRTcL+dpujts9anONvpapP5yvWmlhoNuswDhqfP/8K+91womcQzfM+EIyNU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cN27r8AAADcAAAADwAAAAAAAAAAAAAAAACh&#10;AgAAZHJzL2Rvd25yZXYueG1sUEsFBgAAAAAEAAQA+QAAAI0DAAAAAA==&#10;" strokeweight="2pt"/>
              <v:line id="Line 92" o:spid="_x0000_s1060" style="position:absolute;flip:y;visibility:visible;mso-wrap-style:square" from="408,16500" to="1074,16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0ulcQAAADcAAAADwAAAGRycy9kb3ducmV2LnhtbESP0WrCQBRE3wv9h+UKvtVNUhBJXUWS&#10;FsS3aj/gNnubRLN3k+wao1/fFQQfh5k5wyzXo2nEQL2rLSuIZxEI4sLqmksFP4evtwUI55E1NpZJ&#10;wZUcrFevL0tMtb3wNw17X4oAYZeigsr7NpXSFRUZdDPbEgfvz/YGfZB9KXWPlwA3jUyiaC4N1hwW&#10;Kmwpq6g47c9GQZ6Xh+6cLLZD8fvJWVff7O79qNR0Mm4+QHga/TP8aG+1giRO4H4mHAG5+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HS6VxAAAANwAAAAPAAAAAAAAAAAA&#10;AAAAAKECAABkcnMvZG93bnJldi54bWxQSwUGAAAAAAQABAD5AAAAkgMAAAAA&#10;" strokeweight="2pt"/>
              <v:line id="Line 92" o:spid="_x0000_s1061" style="position:absolute;flip:y;visibility:visible;mso-wrap-style:square" from="429,15080" to="1095,15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YolsQAAADcAAAADwAAAGRycy9kb3ducmV2LnhtbESP3YrCMBSE7xd8h3AE79bUCiJd0yK6&#10;C7J3/jzA2ebYVpuT2sTa9emNIHg5zMw3zCLrTS06al1lWcFkHIEgzq2uuFBw2P98zkE4j6yxtkwK&#10;/slBlg4+Fphoe+MtdTtfiABhl6CC0vsmkdLlJRl0Y9sQB+9oW4M+yLaQusVbgJtaxlE0kwYrDgsl&#10;NrQqKT/vrkbBel3sL9d4vunyv29eXaq7/Z2elBoN++UXCE+9f4df7Y1WEE9m8DwTjoBM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JiiWxAAAANwAAAAPAAAAAAAAAAAA&#10;AAAAAKECAABkcnMvZG93bnJldi54bWxQSwUGAAAAAAQABAD5AAAAkgMAAAAA&#10;" strokeweight="2pt"/>
              <v:line id="Line 92" o:spid="_x0000_s1062" style="position:absolute;flip:y;visibility:visible;mso-wrap-style:square" from="421,13101" to="1087,131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qNDcMAAADcAAAADwAAAGRycy9kb3ducmV2LnhtbESP0YrCMBRE3wX/IVxh3zS1CyrVKKIu&#10;iG+rfsC1ubbV5qY2sXb9erMg+DjMzBlmtmhNKRqqXWFZwXAQgSBOrS44U3A8/PQnIJxH1lhaJgV/&#10;5GAx73ZmmGj74F9q9j4TAcIuQQW591UipUtzMugGtiIO3tnWBn2QdSZ1jY8AN6WMo2gkDRYcFnKs&#10;aJVTet3fjYL1Ojvc7vFk26SnDa9uxdPuvi9KffXa5RSEp9Z/wu/2ViuIh2P4PxOOgJ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lqjQ3DAAAA3AAAAA8AAAAAAAAAAAAA&#10;AAAAoQIAAGRycy9kb3ducmV2LnhtbFBLBQYAAAAABAAEAPkAAACRAwAAAAA=&#10;" strokeweight="2pt"/>
              <v:line id="Line 92" o:spid="_x0000_s1063" style="position:absolute;flip:y;visibility:visible;mso-wrap-style:square" from="408,11706" to="1074,11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UZf8IAAADcAAAADwAAAGRycy9kb3ducmV2LnhtbERPzWrCQBC+C32HZQrezMYIElJXKdpC&#10;6M3oA0yz0yRtdjZm1yT16d2D4PHj+9/sJtOKgXrXWFawjGIQxKXVDVcKzqfPRQrCeWSNrWVS8E8O&#10;dtuX2QYzbUc+0lD4SoQQdhkqqL3vMildWZNBF9mOOHA/tjfoA+wrqXscQ7hpZRLHa2mw4dBQY0f7&#10;msq/4moUHA7V6XJN0nwovz94f2lu9mv1q9T8dXp/A+Fp8k/xw51rBckyrA1nwhGQ2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PUZf8IAAADcAAAADwAAAAAAAAAAAAAA&#10;AAChAgAAZHJzL2Rvd25yZXYueG1sUEsFBgAAAAAEAAQA+QAAAJADAAAAAA==&#10;" strokeweight="2pt"/>
              <v:rect id="_x0000_s1064" style="position:absolute;left:408;top:15082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sDa8YA&#10;AADcAAAADwAAAGRycy9kb3ducmV2LnhtbESPQWsCMRSE7wX/Q3hCb5pdoaJbo1TbgoIHtb309rp5&#10;3SzdvCxJum77640g9DjMzDfMYtXbRnTkQ+1YQT7OQBCXTtdcKXh/ex3NQISIrLFxTAp+KcBqObhb&#10;YKHdmY/UnWIlEoRDgQpMjG0hZSgNWQxj1xIn78t5izFJX0nt8ZzgtpGTLJtKizWnBYMtbQyV36cf&#10;q8C+5GY/7Q9h1mn/8Lz+/Nj+8U6p+2H/9AgiUh//w7f2ViuY5HO4nklHQC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sDa8YAAADcAAAADwAAAAAAAAAAAAAAAACYAgAAZHJz&#10;L2Rvd25yZXYueG1sUEsFBgAAAAAEAAQA9QAAAIs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Инв. № подл.</w:t>
                      </w:r>
                    </w:p>
                  </w:txbxContent>
                </v:textbox>
              </v:rect>
              <v:rect id="_x0000_s1065" style="position:absolute;left:408;top:13417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1gS8MA&#10;AADcAAAADwAAAGRycy9kb3ducmV2LnhtbERPz2vCMBS+C/sfwhvspqmFiXRG2XQDBx607uLt2bw1&#10;Zc1LSbLa7a83B8Hjx/d7sRpsK3ryoXGsYDrJQBBXTjdcK/g6foznIEJE1tg6JgV/FGC1fBgtsNDu&#10;wgfqy1iLFMKhQAUmxq6QMlSGLIaJ64gT9+28xZigr6X2eEnhtpV5ls2kxYZTg8GO1oaqn/LXKrDv&#10;U7ObDfsw77V/3rydT9t//lTq6XF4fQERaYh38c291QryPM1PZ9IRk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1gS8MAAADcAAAADwAAAAAAAAAAAAAAAACYAgAAZHJzL2Rv&#10;d25yZXYueG1sUEsFBgAAAAAEAAQA9QAAAIg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Подп. И дата</w:t>
                      </w:r>
                    </w:p>
                  </w:txbxContent>
                </v:textbox>
              </v:rect>
              <v:rect id="_x0000_s1066" style="position:absolute;left:408;top:11768;width:328;height:1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HF0MYA&#10;AADcAAAADwAAAGRycy9kb3ducmV2LnhtbESPQWsCMRSE7wX/Q3iCt5rdBUVWo1TbgoUequ3F23Pz&#10;3CzdvCxJum7765tCweMwM98wq81gW9GTD41jBfk0A0FcOd1wreDj/fl+ASJEZI2tY1LwTQE269Hd&#10;Ckvtrnyg/hhrkSAcSlRgYuxKKUNlyGKYuo44eRfnLcYkfS21x2uC21YWWTaXFhtOCwY72hmqPo9f&#10;VoF9ys3rfHgLi1772eP2fNr/8ItSk/HwsAQRaYi38H97rxUURQ5/Z9IR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bHF0MYAAADcAAAADwAAAAAAAAAAAAAAAACYAgAAZHJz&#10;L2Rvd25yZXYueG1sUEsFBgAAAAAEAAQA9QAAAIs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E1211E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sz w:val="18"/>
                          <w:szCs w:val="18"/>
                          <w:lang w:val="ru-RU"/>
                        </w:rPr>
                        <w:t>Взам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ru-RU"/>
                        </w:rPr>
                        <w:t>. Инв. №</w:t>
                      </w:r>
                    </w:p>
                  </w:txbxContent>
                </v:textbox>
              </v:rect>
            </v:group>
          </w:pict>
        </mc:Fallback>
      </mc:AlternateContent>
    </w:r>
    <w:r>
      <w:rPr>
        <w:noProof/>
      </w:rPr>
      <mc:AlternateContent>
        <mc:Choice Requires="wpc">
          <w:drawing>
            <wp:inline distT="0" distB="0" distL="0" distR="0" wp14:anchorId="3B72A5AE" wp14:editId="384AE698">
              <wp:extent cx="219075" cy="136525"/>
              <wp:effectExtent l="0" t="0" r="0" b="0"/>
              <wp:docPr id="433" name="Полотно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</wpc:wpc>
                </a:graphicData>
              </a:graphic>
            </wp:inline>
          </w:drawing>
        </mc:Choice>
        <mc:Fallback>
          <w:pict>
            <v:group id="Полотно 124" o:spid="_x0000_s1026" editas="canvas" style="width:17.25pt;height:10.75pt;mso-position-horizontal-relative:char;mso-position-vertical-relative:line" coordsize="219075,136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219075;height:136525;visibility:visible;mso-wrap-style:square">
                <v:fill o:detectmouseclick="t"/>
                <v:path o:connecttype="none"/>
              </v:shape>
              <w10:anchorlock/>
            </v:group>
          </w:pict>
        </mc:Fallback>
      </mc:AlternateContent>
    </w:r>
  </w:p>
  <w:p w:rsidR="00D86CB2" w:rsidRDefault="00D86CB2" w:rsidP="00D47C48">
    <w:pPr>
      <w:pStyle w:val="a9"/>
      <w:tabs>
        <w:tab w:val="left" w:pos="567"/>
        <w:tab w:val="left" w:pos="1134"/>
        <w:tab w:val="left" w:pos="1701"/>
        <w:tab w:val="left" w:pos="2268"/>
        <w:tab w:val="left" w:pos="3119"/>
        <w:tab w:val="left" w:pos="3686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2021760" behindDoc="0" locked="0" layoutInCell="1" allowOverlap="1" wp14:anchorId="2C7D1BA7" wp14:editId="569AA59E">
              <wp:simplePos x="0" y="0"/>
              <wp:positionH relativeFrom="column">
                <wp:posOffset>-34925</wp:posOffset>
              </wp:positionH>
              <wp:positionV relativeFrom="paragraph">
                <wp:posOffset>71120</wp:posOffset>
              </wp:positionV>
              <wp:extent cx="6680835" cy="5080"/>
              <wp:effectExtent l="0" t="0" r="24765" b="33020"/>
              <wp:wrapNone/>
              <wp:docPr id="222" name="Line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80835" cy="508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5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5.6pt" to="523.3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5856" behindDoc="0" locked="0" layoutInCell="1" allowOverlap="1" wp14:anchorId="05D070F9" wp14:editId="288ABA61">
              <wp:simplePos x="0" y="0"/>
              <wp:positionH relativeFrom="column">
                <wp:posOffset>2352040</wp:posOffset>
              </wp:positionH>
              <wp:positionV relativeFrom="paragraph">
                <wp:posOffset>76200</wp:posOffset>
              </wp:positionV>
              <wp:extent cx="635" cy="1424305"/>
              <wp:effectExtent l="0" t="0" r="37465" b="23495"/>
              <wp:wrapNone/>
              <wp:docPr id="226" name="Line 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30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9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5.2pt,6pt" to="185.25pt,11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4832" behindDoc="0" locked="0" layoutInCell="1" allowOverlap="1" wp14:anchorId="6D1CDE5F" wp14:editId="078BD921">
              <wp:simplePos x="0" y="0"/>
              <wp:positionH relativeFrom="column">
                <wp:posOffset>1985010</wp:posOffset>
              </wp:positionH>
              <wp:positionV relativeFrom="paragraph">
                <wp:posOffset>71120</wp:posOffset>
              </wp:positionV>
              <wp:extent cx="635" cy="1424940"/>
              <wp:effectExtent l="0" t="0" r="37465" b="22860"/>
              <wp:wrapNone/>
              <wp:docPr id="227" name="Line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8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6.3pt,5.6pt" to="156.35pt,1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3808" behindDoc="0" locked="0" layoutInCell="1" allowOverlap="1" wp14:anchorId="1B1568C9" wp14:editId="1F61976D">
              <wp:simplePos x="0" y="0"/>
              <wp:positionH relativeFrom="column">
                <wp:posOffset>1432560</wp:posOffset>
              </wp:positionH>
              <wp:positionV relativeFrom="paragraph">
                <wp:posOffset>71120</wp:posOffset>
              </wp:positionV>
              <wp:extent cx="635" cy="1424940"/>
              <wp:effectExtent l="0" t="0" r="37465" b="22860"/>
              <wp:wrapNone/>
              <wp:docPr id="228" name="Line 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7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8pt,5.6pt" to="112.85pt,1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0736" behindDoc="0" locked="0" layoutInCell="1" allowOverlap="1" wp14:anchorId="7DFAF11C" wp14:editId="1F00A813">
              <wp:simplePos x="0" y="0"/>
              <wp:positionH relativeFrom="column">
                <wp:posOffset>1080135</wp:posOffset>
              </wp:positionH>
              <wp:positionV relativeFrom="paragraph">
                <wp:posOffset>80645</wp:posOffset>
              </wp:positionV>
              <wp:extent cx="635" cy="528955"/>
              <wp:effectExtent l="0" t="0" r="37465" b="23495"/>
              <wp:wrapNone/>
              <wp:docPr id="229" name="Lin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895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4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05pt,6.35pt" to="85.1pt,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6336" behindDoc="0" locked="0" layoutInCell="1" allowOverlap="1" wp14:anchorId="773C9FC4" wp14:editId="6BCA0B40">
              <wp:simplePos x="0" y="0"/>
              <wp:positionH relativeFrom="column">
                <wp:posOffset>361315</wp:posOffset>
              </wp:positionH>
              <wp:positionV relativeFrom="paragraph">
                <wp:posOffset>85090</wp:posOffset>
              </wp:positionV>
              <wp:extent cx="635" cy="528955"/>
              <wp:effectExtent l="0" t="0" r="37465" b="23495"/>
              <wp:wrapNone/>
              <wp:docPr id="301" name="Lin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895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4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45pt,6.7pt" to="28.5pt,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2784" behindDoc="0" locked="0" layoutInCell="1" allowOverlap="1" wp14:anchorId="411E896A" wp14:editId="4B8A8864">
              <wp:simplePos x="0" y="0"/>
              <wp:positionH relativeFrom="column">
                <wp:posOffset>717550</wp:posOffset>
              </wp:positionH>
              <wp:positionV relativeFrom="paragraph">
                <wp:posOffset>80645</wp:posOffset>
              </wp:positionV>
              <wp:extent cx="635" cy="1424940"/>
              <wp:effectExtent l="0" t="0" r="37465" b="22860"/>
              <wp:wrapNone/>
              <wp:docPr id="302" name="Line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6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.5pt,6.35pt" to="56.55pt,1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" strokeweight="2pt"/>
          </w:pict>
        </mc:Fallback>
      </mc:AlternateContent>
    </w:r>
  </w:p>
  <w:p w:rsidR="00D86CB2" w:rsidRDefault="00D86CB2" w:rsidP="00092465">
    <w:pPr>
      <w:pStyle w:val="a9"/>
    </w:pPr>
    <w:r>
      <w:rPr>
        <w:noProof/>
      </w:rPr>
      <mc:AlternateContent>
        <mc:Choice Requires="wps">
          <w:drawing>
            <wp:anchor distT="0" distB="0" distL="114300" distR="114300" simplePos="0" relativeHeight="252032000" behindDoc="0" locked="0" layoutInCell="1" allowOverlap="1" wp14:anchorId="1C9F38DA" wp14:editId="2354B27A">
              <wp:simplePos x="0" y="0"/>
              <wp:positionH relativeFrom="column">
                <wp:posOffset>2513330</wp:posOffset>
              </wp:positionH>
              <wp:positionV relativeFrom="paragraph">
                <wp:posOffset>24765</wp:posOffset>
              </wp:positionV>
              <wp:extent cx="4005580" cy="243205"/>
              <wp:effectExtent l="0" t="0" r="0" b="4445"/>
              <wp:wrapNone/>
              <wp:docPr id="303" name="Rectangle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005580" cy="243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763636">
                          <w:pPr>
                            <w:jc w:val="center"/>
                          </w:pPr>
                          <w:r w:rsidRPr="002060AD">
                            <w:rPr>
                              <w:rFonts w:ascii="Arial" w:hAnsi="Arial" w:cs="Arial"/>
                              <w:b/>
                              <w:i/>
                            </w:rPr>
                            <w:t>В-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400032</w:t>
                          </w:r>
                          <w:r w:rsidRPr="002060AD">
                            <w:rPr>
                              <w:rFonts w:ascii="Arial" w:hAnsi="Arial" w:cs="Arial"/>
                              <w:b/>
                              <w:i/>
                            </w:rPr>
                            <w:t>-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ПЗ</w:t>
                          </w:r>
                          <w:r w:rsidRPr="004924B7">
                            <w:rPr>
                              <w:rFonts w:ascii="Arial" w:hAnsi="Arial" w:cs="Arial"/>
                              <w:b/>
                              <w:i/>
                            </w:rPr>
                            <w:t>С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90" o:spid="_x0000_s1067" style="position:absolute;margin-left:197.9pt;margin-top:1.95pt;width:315.4pt;height:19.15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" filled="f" stroked="f" strokeweight=".25pt">
              <v:textbox inset="1pt,1pt,1pt,1pt">
                <w:txbxContent>
                  <w:p w:rsidR="00D86CB2" w:rsidRDefault="00D86CB2" w:rsidP="00763636">
                    <w:pPr>
                      <w:jc w:val="center"/>
                    </w:pPr>
                    <w:r w:rsidRPr="002060AD">
                      <w:rPr>
                        <w:rFonts w:ascii="Arial" w:hAnsi="Arial" w:cs="Arial"/>
                        <w:b/>
                        <w:i/>
                      </w:rPr>
                      <w:t>В-</w:t>
                    </w:r>
                    <w:r>
                      <w:rPr>
                        <w:rFonts w:ascii="Arial" w:hAnsi="Arial" w:cs="Arial"/>
                        <w:b/>
                        <w:i/>
                      </w:rPr>
                      <w:t>400032</w:t>
                    </w:r>
                    <w:r w:rsidRPr="002060AD">
                      <w:rPr>
                        <w:rFonts w:ascii="Arial" w:hAnsi="Arial" w:cs="Arial"/>
                        <w:b/>
                        <w:i/>
                      </w:rPr>
                      <w:t>-</w:t>
                    </w:r>
                    <w:r>
                      <w:rPr>
                        <w:rFonts w:ascii="Arial" w:hAnsi="Arial" w:cs="Arial"/>
                        <w:b/>
                        <w:i/>
                      </w:rPr>
                      <w:t>ПЗ</w:t>
                    </w:r>
                    <w:r w:rsidRPr="004924B7">
                      <w:rPr>
                        <w:rFonts w:ascii="Arial" w:hAnsi="Arial" w:cs="Arial"/>
                        <w:b/>
                        <w:i/>
                      </w:rPr>
                      <w:t>С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5072" behindDoc="0" locked="0" layoutInCell="1" allowOverlap="1" wp14:anchorId="034FBD67" wp14:editId="2521CC0C">
              <wp:simplePos x="0" y="0"/>
              <wp:positionH relativeFrom="column">
                <wp:posOffset>-34925</wp:posOffset>
              </wp:positionH>
              <wp:positionV relativeFrom="paragraph">
                <wp:posOffset>75565</wp:posOffset>
              </wp:positionV>
              <wp:extent cx="2386965" cy="635"/>
              <wp:effectExtent l="0" t="0" r="13335" b="37465"/>
              <wp:wrapNone/>
              <wp:docPr id="304" name="Line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6965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3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5.95pt" to="185.2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" strokeweight="1pt"/>
          </w:pict>
        </mc:Fallback>
      </mc:AlternateContent>
    </w:r>
    <w:r>
      <w:tab/>
    </w:r>
  </w:p>
  <w:p w:rsidR="00D86CB2" w:rsidRDefault="00D86CB2" w:rsidP="00764D78">
    <w:pPr>
      <w:pStyle w:val="a9"/>
      <w:tabs>
        <w:tab w:val="clear" w:pos="4677"/>
        <w:tab w:val="center" w:pos="720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2050432" behindDoc="0" locked="0" layoutInCell="1" allowOverlap="1" wp14:anchorId="1C9DA19C" wp14:editId="664D9F75">
              <wp:simplePos x="0" y="0"/>
              <wp:positionH relativeFrom="column">
                <wp:posOffset>1418590</wp:posOffset>
              </wp:positionH>
              <wp:positionV relativeFrom="paragraph">
                <wp:posOffset>89535</wp:posOffset>
              </wp:positionV>
              <wp:extent cx="566420" cy="157480"/>
              <wp:effectExtent l="0" t="0" r="5080" b="0"/>
              <wp:wrapNone/>
              <wp:docPr id="305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664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Подп.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83" o:spid="_x0000_s1068" style="position:absolute;margin-left:111.7pt;margin-top:7.05pt;width:44.6pt;height:12.4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Подп.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51456" behindDoc="0" locked="0" layoutInCell="1" allowOverlap="1" wp14:anchorId="4AEB37C6" wp14:editId="3CC792D4">
              <wp:simplePos x="0" y="0"/>
              <wp:positionH relativeFrom="column">
                <wp:posOffset>1975485</wp:posOffset>
              </wp:positionH>
              <wp:positionV relativeFrom="paragraph">
                <wp:posOffset>92710</wp:posOffset>
              </wp:positionV>
              <wp:extent cx="377190" cy="157480"/>
              <wp:effectExtent l="0" t="0" r="3810" b="0"/>
              <wp:wrapNone/>
              <wp:docPr id="306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Дата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69" style="position:absolute;margin-left:155.55pt;margin-top:7.3pt;width:29.7pt;height:12.4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3oV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Дата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9408" behindDoc="0" locked="0" layoutInCell="1" allowOverlap="1" wp14:anchorId="4F589812" wp14:editId="14CEC834">
              <wp:simplePos x="0" y="0"/>
              <wp:positionH relativeFrom="column">
                <wp:posOffset>1056005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307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№ док.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0" style="position:absolute;margin-left:83.15pt;margin-top:6.55pt;width:29.7pt;height:12.4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5EC7A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№ док.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8384" behindDoc="0" locked="0" layoutInCell="1" allowOverlap="1" wp14:anchorId="5BE32850" wp14:editId="348E7275">
              <wp:simplePos x="0" y="0"/>
              <wp:positionH relativeFrom="column">
                <wp:posOffset>709295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316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1" style="position:absolute;margin-left:55.85pt;margin-top:6.55pt;width:29.7pt;height:12.4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y8/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7360" behindDoc="0" locked="0" layoutInCell="1" allowOverlap="1" wp14:anchorId="57C9D3D6" wp14:editId="74D090B5">
              <wp:simplePos x="0" y="0"/>
              <wp:positionH relativeFrom="column">
                <wp:posOffset>350520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317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Кол</w:t>
                          </w:r>
                          <w:proofErr w:type="gram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.у</w:t>
                          </w:r>
                          <w:proofErr w:type="gramEnd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ч</w:t>
                          </w:r>
                          <w:proofErr w:type="spellEnd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2" style="position:absolute;margin-left:27.6pt;margin-top:6.55pt;width:29.7pt;height:12.4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8Qo7A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Кол</w:t>
                    </w:r>
                    <w:proofErr w:type="gram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.у</w:t>
                    </w:r>
                    <w:proofErr w:type="gramEnd"/>
                    <w:r w:rsidRPr="0033569A">
                      <w:rPr>
                        <w:sz w:val="18"/>
                        <w:szCs w:val="18"/>
                        <w:lang w:val="ru-RU"/>
                      </w:rPr>
                      <w:t>ч</w:t>
                    </w:r>
                    <w:proofErr w:type="spellEnd"/>
                    <w:r>
                      <w:rPr>
                        <w:sz w:val="18"/>
                        <w:szCs w:val="18"/>
                        <w:lang w:val="ru-RU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9952" behindDoc="0" locked="0" layoutInCell="1" allowOverlap="1" wp14:anchorId="004C530A" wp14:editId="0B1A4DAD">
              <wp:simplePos x="0" y="0"/>
              <wp:positionH relativeFrom="column">
                <wp:posOffset>-15875</wp:posOffset>
              </wp:positionH>
              <wp:positionV relativeFrom="paragraph">
                <wp:posOffset>81915</wp:posOffset>
              </wp:positionV>
              <wp:extent cx="377190" cy="157480"/>
              <wp:effectExtent l="0" t="0" r="3810" b="0"/>
              <wp:wrapNone/>
              <wp:docPr id="318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Изм</w:t>
                          </w:r>
                          <w:proofErr w:type="spellEnd"/>
                          <w:r w:rsidRPr="0033569A">
                            <w:rPr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3" style="position:absolute;margin-left:-1.25pt;margin-top:6.45pt;width:29.7pt;height:12.4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lL/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Изм</w:t>
                    </w:r>
                    <w:proofErr w:type="spellEnd"/>
                    <w:r w:rsidRPr="0033569A">
                      <w:rPr>
                        <w:sz w:val="18"/>
                        <w:szCs w:val="18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4048" behindDoc="0" locked="0" layoutInCell="1" allowOverlap="1" wp14:anchorId="0B228B51" wp14:editId="47475D63">
              <wp:simplePos x="0" y="0"/>
              <wp:positionH relativeFrom="column">
                <wp:posOffset>-29845</wp:posOffset>
              </wp:positionH>
              <wp:positionV relativeFrom="paragraph">
                <wp:posOffset>81280</wp:posOffset>
              </wp:positionV>
              <wp:extent cx="2382520" cy="635"/>
              <wp:effectExtent l="0" t="0" r="17780" b="37465"/>
              <wp:wrapNone/>
              <wp:docPr id="319" name="Line 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2520" cy="63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2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35pt,6.4pt" to="185.2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" strokeweight="2pt"/>
          </w:pict>
        </mc:Fallback>
      </mc:AlternateContent>
    </w:r>
    <w:r>
      <w:tab/>
    </w:r>
  </w:p>
  <w:p w:rsidR="00D86CB2" w:rsidRDefault="00D86CB2" w:rsidP="00D47C48">
    <w:pPr>
      <w:pStyle w:val="a9"/>
      <w:tabs>
        <w:tab w:val="left" w:pos="7655"/>
        <w:tab w:val="left" w:pos="8505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2062720" behindDoc="0" locked="0" layoutInCell="1" allowOverlap="1" wp14:anchorId="2CD790F0" wp14:editId="64E02200">
              <wp:simplePos x="0" y="0"/>
              <wp:positionH relativeFrom="column">
                <wp:posOffset>1985011</wp:posOffset>
              </wp:positionH>
              <wp:positionV relativeFrom="paragraph">
                <wp:posOffset>99694</wp:posOffset>
              </wp:positionV>
              <wp:extent cx="372110" cy="167005"/>
              <wp:effectExtent l="0" t="0" r="8890" b="4445"/>
              <wp:wrapNone/>
              <wp:docPr id="330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2110" cy="167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D86CB2" w:rsidP="0033569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  <w:lang w:val="ru-RU"/>
                            </w:rPr>
                            <w:t>08.15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4" style="position:absolute;margin-left:156.3pt;margin-top:7.85pt;width:29.3pt;height:13.15pt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" filled="f" stroked="f" strokeweight=".25pt">
              <v:textbox inset="1pt,1pt,1pt,1pt">
                <w:txbxContent>
                  <w:p w:rsidR="00D86CB2" w:rsidRPr="004A7F2E" w:rsidRDefault="00D86CB2" w:rsidP="0033569A">
                    <w:pPr>
                      <w:pStyle w:val="a7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  <w:lang w:val="ru-RU"/>
                      </w:rPr>
                      <w:t>08.15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61696" behindDoc="0" locked="0" layoutInCell="1" allowOverlap="1" wp14:anchorId="0585398A" wp14:editId="62FD06F2">
              <wp:simplePos x="0" y="0"/>
              <wp:positionH relativeFrom="column">
                <wp:posOffset>727710</wp:posOffset>
              </wp:positionH>
              <wp:positionV relativeFrom="paragraph">
                <wp:posOffset>87182</wp:posOffset>
              </wp:positionV>
              <wp:extent cx="705485" cy="157480"/>
              <wp:effectExtent l="0" t="0" r="0" b="0"/>
              <wp:wrapNone/>
              <wp:docPr id="380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548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D86CB2" w:rsidP="00C20824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sz w:val="20"/>
                              <w:lang w:val="ru-RU"/>
                            </w:rPr>
                            <w:t>Таланова</w:t>
                          </w:r>
                          <w:proofErr w:type="spellEnd"/>
                        </w:p>
                        <w:p w:rsidR="00D86CB2" w:rsidRPr="00E50BE5" w:rsidRDefault="00D86CB2" w:rsidP="0033569A">
                          <w:pPr>
                            <w:pStyle w:val="a7"/>
                            <w:jc w:val="left"/>
                            <w:rPr>
                              <w:sz w:val="20"/>
                              <w:lang w:val="ru-RU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5" style="position:absolute;margin-left:57.3pt;margin-top:6.85pt;width:55.55pt;height:12.4pt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" filled="f" stroked="f" strokeweight=".25pt">
              <v:textbox inset="1pt,1pt,1pt,1pt">
                <w:txbxContent>
                  <w:p w:rsidR="00D86CB2" w:rsidRPr="004A7F2E" w:rsidRDefault="00D86CB2" w:rsidP="00C20824">
                    <w:pPr>
                      <w:pStyle w:val="a7"/>
                      <w:jc w:val="left"/>
                      <w:rPr>
                        <w:sz w:val="20"/>
                      </w:rPr>
                    </w:pPr>
                    <w:proofErr w:type="spellStart"/>
                    <w:r>
                      <w:rPr>
                        <w:sz w:val="20"/>
                        <w:lang w:val="ru-RU"/>
                      </w:rPr>
                      <w:t>Таланова</w:t>
                    </w:r>
                    <w:proofErr w:type="spellEnd"/>
                  </w:p>
                  <w:p w:rsidR="00D86CB2" w:rsidRPr="00E50BE5" w:rsidRDefault="00D86CB2" w:rsidP="0033569A">
                    <w:pPr>
                      <w:pStyle w:val="a7"/>
                      <w:jc w:val="left"/>
                      <w:rPr>
                        <w:sz w:val="20"/>
                        <w:lang w:val="ru-RU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9168" behindDoc="0" locked="0" layoutInCell="1" allowOverlap="1" wp14:anchorId="20006B60" wp14:editId="4B240636">
              <wp:simplePos x="0" y="0"/>
              <wp:positionH relativeFrom="column">
                <wp:posOffset>2380615</wp:posOffset>
              </wp:positionH>
              <wp:positionV relativeFrom="paragraph">
                <wp:posOffset>106045</wp:posOffset>
              </wp:positionV>
              <wp:extent cx="2457450" cy="864235"/>
              <wp:effectExtent l="0" t="0" r="0" b="0"/>
              <wp:wrapNone/>
              <wp:docPr id="382" name="Rectangle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457450" cy="864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733162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</w:rPr>
                          </w:pPr>
                        </w:p>
                        <w:p w:rsidR="00D86CB2" w:rsidRDefault="00D86CB2" w:rsidP="00733162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</w:rPr>
                          </w:pPr>
                        </w:p>
                        <w:p w:rsidR="00D86CB2" w:rsidRPr="00AF48B9" w:rsidRDefault="00D86CB2" w:rsidP="00AC36B6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</w:rPr>
                          </w:pPr>
                          <w:r w:rsidRPr="00AF48B9">
                            <w:rPr>
                              <w:rFonts w:ascii="Arial" w:hAnsi="Arial" w:cs="Arial"/>
                              <w:b/>
                              <w:i/>
                            </w:rPr>
                            <w:t>Содержание тома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12" o:spid="_x0000_s1076" style="position:absolute;margin-left:187.45pt;margin-top:8.35pt;width:193.5pt;height:68.05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" filled="f" stroked="f" strokeweight=".25pt">
              <v:textbox inset="1pt,1pt,1pt,1pt">
                <w:txbxContent>
                  <w:p w:rsidR="00D86CB2" w:rsidRDefault="00D86CB2" w:rsidP="00733162">
                    <w:pPr>
                      <w:jc w:val="center"/>
                      <w:rPr>
                        <w:rFonts w:ascii="Arial" w:hAnsi="Arial" w:cs="Arial"/>
                        <w:b/>
                        <w:i/>
                      </w:rPr>
                    </w:pPr>
                  </w:p>
                  <w:p w:rsidR="00D86CB2" w:rsidRDefault="00D86CB2" w:rsidP="00733162">
                    <w:pPr>
                      <w:jc w:val="center"/>
                      <w:rPr>
                        <w:rFonts w:ascii="Arial" w:hAnsi="Arial" w:cs="Arial"/>
                        <w:b/>
                        <w:i/>
                      </w:rPr>
                    </w:pPr>
                  </w:p>
                  <w:p w:rsidR="00D86CB2" w:rsidRPr="00AF48B9" w:rsidRDefault="00D86CB2" w:rsidP="00AC36B6">
                    <w:pPr>
                      <w:jc w:val="center"/>
                      <w:rPr>
                        <w:rFonts w:ascii="Arial" w:hAnsi="Arial" w:cs="Arial"/>
                        <w:b/>
                        <w:i/>
                      </w:rPr>
                    </w:pPr>
                    <w:r w:rsidRPr="00AF48B9">
                      <w:rPr>
                        <w:rFonts w:ascii="Arial" w:hAnsi="Arial" w:cs="Arial"/>
                        <w:b/>
                        <w:i/>
                      </w:rPr>
                      <w:t>Содержание тома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57600" behindDoc="0" locked="0" layoutInCell="1" allowOverlap="1" wp14:anchorId="400F1245" wp14:editId="1D3CB3F1">
              <wp:simplePos x="0" y="0"/>
              <wp:positionH relativeFrom="column">
                <wp:posOffset>-20955</wp:posOffset>
              </wp:positionH>
              <wp:positionV relativeFrom="paragraph">
                <wp:posOffset>445770</wp:posOffset>
              </wp:positionV>
              <wp:extent cx="738505" cy="157480"/>
              <wp:effectExtent l="0" t="0" r="4445" b="0"/>
              <wp:wrapNone/>
              <wp:docPr id="388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ГИП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7" style="position:absolute;margin-left:-1.65pt;margin-top:35.1pt;width:58.15pt;height:12.4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ГИП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56576" behindDoc="0" locked="0" layoutInCell="1" allowOverlap="1" wp14:anchorId="3CCFD3FB" wp14:editId="0C041D34">
              <wp:simplePos x="0" y="0"/>
              <wp:positionH relativeFrom="column">
                <wp:posOffset>-29845</wp:posOffset>
              </wp:positionH>
              <wp:positionV relativeFrom="paragraph">
                <wp:posOffset>626110</wp:posOffset>
              </wp:positionV>
              <wp:extent cx="738505" cy="157480"/>
              <wp:effectExtent l="0" t="0" r="4445" b="0"/>
              <wp:wrapNone/>
              <wp:docPr id="389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Н. Контр.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8" style="position:absolute;margin-left:-2.35pt;margin-top:49.3pt;width:58.15pt;height:12.4pt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Н. Контр.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55552" behindDoc="0" locked="0" layoutInCell="1" allowOverlap="1" wp14:anchorId="14E0FF47" wp14:editId="16AE00CA">
              <wp:simplePos x="0" y="0"/>
              <wp:positionH relativeFrom="column">
                <wp:posOffset>-29845</wp:posOffset>
              </wp:positionH>
              <wp:positionV relativeFrom="paragraph">
                <wp:posOffset>99060</wp:posOffset>
              </wp:positionV>
              <wp:extent cx="738505" cy="157480"/>
              <wp:effectExtent l="0" t="0" r="4445" b="0"/>
              <wp:wrapNone/>
              <wp:docPr id="390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Разраб</w:t>
                          </w:r>
                          <w:proofErr w:type="spellEnd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79" style="position:absolute;margin-left:-2.35pt;margin-top:7.8pt;width:58.15pt;height:12.4pt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kB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</w:t>
                    </w:r>
                    <w:proofErr w:type="spellStart"/>
                    <w:r>
                      <w:rPr>
                        <w:sz w:val="18"/>
                        <w:szCs w:val="18"/>
                        <w:lang w:val="ru-RU"/>
                      </w:rPr>
                      <w:t>Разраб</w:t>
                    </w:r>
                    <w:proofErr w:type="spellEnd"/>
                    <w:r>
                      <w:rPr>
                        <w:sz w:val="18"/>
                        <w:szCs w:val="18"/>
                        <w:lang w:val="ru-RU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54528" behindDoc="0" locked="0" layoutInCell="1" allowOverlap="1" wp14:anchorId="2C610F7D" wp14:editId="229BFA8A">
              <wp:simplePos x="0" y="0"/>
              <wp:positionH relativeFrom="column">
                <wp:posOffset>5952490</wp:posOffset>
              </wp:positionH>
              <wp:positionV relativeFrom="paragraph">
                <wp:posOffset>106045</wp:posOffset>
              </wp:positionV>
              <wp:extent cx="693420" cy="157480"/>
              <wp:effectExtent l="0" t="0" r="0" b="0"/>
              <wp:wrapNone/>
              <wp:docPr id="391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34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Листов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80" style="position:absolute;margin-left:468.7pt;margin-top:8.35pt;width:54.6pt;height:12.4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BcK7A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Листов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53504" behindDoc="0" locked="0" layoutInCell="1" allowOverlap="1" wp14:anchorId="54E74896" wp14:editId="47D89522">
              <wp:simplePos x="0" y="0"/>
              <wp:positionH relativeFrom="column">
                <wp:posOffset>5396230</wp:posOffset>
              </wp:positionH>
              <wp:positionV relativeFrom="paragraph">
                <wp:posOffset>99060</wp:posOffset>
              </wp:positionV>
              <wp:extent cx="556260" cy="157480"/>
              <wp:effectExtent l="0" t="0" r="0" b="0"/>
              <wp:wrapNone/>
              <wp:docPr id="392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5626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81" style="position:absolute;margin-left:424.9pt;margin-top:7.8pt;width:43.8pt;height:12.4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52480" behindDoc="0" locked="0" layoutInCell="1" allowOverlap="1" wp14:anchorId="5ADE0FBE" wp14:editId="140ED66D">
              <wp:simplePos x="0" y="0"/>
              <wp:positionH relativeFrom="column">
                <wp:posOffset>4838700</wp:posOffset>
              </wp:positionH>
              <wp:positionV relativeFrom="paragraph">
                <wp:posOffset>99060</wp:posOffset>
              </wp:positionV>
              <wp:extent cx="517525" cy="157480"/>
              <wp:effectExtent l="0" t="0" r="0" b="0"/>
              <wp:wrapNone/>
              <wp:docPr id="393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752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Стадия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82" style="position:absolute;margin-left:381pt;margin-top:7.8pt;width:40.75pt;height:12.4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SAA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Стадия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8144" behindDoc="0" locked="0" layoutInCell="1" allowOverlap="1" wp14:anchorId="1844C461" wp14:editId="212E7A3B">
              <wp:simplePos x="0" y="0"/>
              <wp:positionH relativeFrom="column">
                <wp:posOffset>4838065</wp:posOffset>
              </wp:positionH>
              <wp:positionV relativeFrom="paragraph">
                <wp:posOffset>92710</wp:posOffset>
              </wp:positionV>
              <wp:extent cx="635" cy="886460"/>
              <wp:effectExtent l="0" t="0" r="37465" b="27940"/>
              <wp:wrapNone/>
              <wp:docPr id="394" name="Line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8864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1" o:spid="_x0000_s1026" style="position:absolute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3pt" to="381pt,7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6880" behindDoc="0" locked="0" layoutInCell="1" allowOverlap="1" wp14:anchorId="0F13FDBB" wp14:editId="0CF9AFAD">
              <wp:simplePos x="0" y="0"/>
              <wp:positionH relativeFrom="column">
                <wp:posOffset>5394960</wp:posOffset>
              </wp:positionH>
              <wp:positionV relativeFrom="paragraph">
                <wp:posOffset>92710</wp:posOffset>
              </wp:positionV>
              <wp:extent cx="1270" cy="353060"/>
              <wp:effectExtent l="0" t="0" r="36830" b="27940"/>
              <wp:wrapNone/>
              <wp:docPr id="395" name="Lin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3530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0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4.8pt,7.3pt" to="424.9pt,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2240" behindDoc="0" locked="0" layoutInCell="1" allowOverlap="1" wp14:anchorId="61D530ED" wp14:editId="4AC2CCF6">
              <wp:simplePos x="0" y="0"/>
              <wp:positionH relativeFrom="column">
                <wp:posOffset>5952490</wp:posOffset>
              </wp:positionH>
              <wp:positionV relativeFrom="paragraph">
                <wp:posOffset>92710</wp:posOffset>
              </wp:positionV>
              <wp:extent cx="1270" cy="353060"/>
              <wp:effectExtent l="0" t="0" r="36830" b="27940"/>
              <wp:wrapNone/>
              <wp:docPr id="396" name="Line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3530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5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8.7pt,7.3pt" to="468.8pt,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3024" behindDoc="0" locked="0" layoutInCell="1" allowOverlap="1" wp14:anchorId="2E3DE38B" wp14:editId="174F0DBC">
              <wp:simplePos x="0" y="0"/>
              <wp:positionH relativeFrom="column">
                <wp:posOffset>-34290</wp:posOffset>
              </wp:positionH>
              <wp:positionV relativeFrom="paragraph">
                <wp:posOffset>85090</wp:posOffset>
              </wp:positionV>
              <wp:extent cx="6680200" cy="3175"/>
              <wp:effectExtent l="0" t="0" r="25400" b="34925"/>
              <wp:wrapNone/>
              <wp:docPr id="397" name="Lin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80200" cy="317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1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pt,6.7pt" to="523.3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" strokeweight="2pt"/>
          </w:pict>
        </mc:Fallback>
      </mc:AlternateContent>
    </w:r>
  </w:p>
  <w:p w:rsidR="00D86CB2" w:rsidRDefault="00D86CB2" w:rsidP="00D47C48">
    <w:pPr>
      <w:pStyle w:val="a9"/>
      <w:tabs>
        <w:tab w:val="clear" w:pos="4677"/>
        <w:tab w:val="clear" w:pos="9355"/>
        <w:tab w:val="left" w:pos="7655"/>
        <w:tab w:val="left" w:pos="8505"/>
        <w:tab w:val="center" w:pos="9180"/>
        <w:tab w:val="right" w:pos="9720"/>
      </w:tabs>
      <w:ind w:right="-122"/>
    </w:pPr>
    <w:r>
      <w:rPr>
        <w:noProof/>
      </w:rPr>
      <mc:AlternateContent>
        <mc:Choice Requires="wps">
          <w:drawing>
            <wp:anchor distT="0" distB="0" distL="114300" distR="114300" simplePos="0" relativeHeight="252068864" behindDoc="0" locked="0" layoutInCell="1" allowOverlap="1" wp14:anchorId="4ECEAEA7" wp14:editId="6A0F0FD6">
              <wp:simplePos x="0" y="0"/>
              <wp:positionH relativeFrom="column">
                <wp:posOffset>-29845</wp:posOffset>
              </wp:positionH>
              <wp:positionV relativeFrom="paragraph">
                <wp:posOffset>101600</wp:posOffset>
              </wp:positionV>
              <wp:extent cx="738505" cy="157480"/>
              <wp:effectExtent l="0" t="0" r="4445" b="0"/>
              <wp:wrapNone/>
              <wp:docPr id="436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Проверил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83" style="position:absolute;margin-left:-2.35pt;margin-top:8pt;width:58.15pt;height:12.4pt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Проверил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0976" behindDoc="0" locked="0" layoutInCell="1" allowOverlap="1" wp14:anchorId="5EDF7668" wp14:editId="3DCE62AD">
              <wp:simplePos x="0" y="0"/>
              <wp:positionH relativeFrom="column">
                <wp:posOffset>4946063</wp:posOffset>
              </wp:positionH>
              <wp:positionV relativeFrom="paragraph">
                <wp:posOffset>86360</wp:posOffset>
              </wp:positionV>
              <wp:extent cx="408109" cy="187569"/>
              <wp:effectExtent l="0" t="0" r="0" b="3175"/>
              <wp:wrapNone/>
              <wp:docPr id="398" name="Rectangle 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08109" cy="18756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DE6BBB" w:rsidRDefault="00D86CB2" w:rsidP="0033569A">
                          <w:pPr>
                            <w:jc w:val="center"/>
                          </w:pPr>
                          <w:proofErr w:type="gramStart"/>
                          <w:r>
                            <w:t>П</w:t>
                          </w:r>
                          <w:proofErr w:type="gramEnd"/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89" o:spid="_x0000_s1084" style="position:absolute;margin-left:389.45pt;margin-top:6.8pt;width:32.15pt;height:14.75pt;z-index:25203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UFK7A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" filled="f" stroked="f" strokeweight=".25pt">
              <v:textbox inset="1pt,1pt,1pt,1pt">
                <w:txbxContent>
                  <w:p w:rsidR="00D86CB2" w:rsidRPr="00DE6BBB" w:rsidRDefault="00D86CB2" w:rsidP="0033569A">
                    <w:pPr>
                      <w:jc w:val="center"/>
                    </w:pPr>
                    <w:proofErr w:type="gramStart"/>
                    <w:r>
                      <w:t>П</w:t>
                    </w:r>
                    <w:proofErr w:type="gramEnd"/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3264" behindDoc="0" locked="0" layoutInCell="1" allowOverlap="1" wp14:anchorId="31AC5A18" wp14:editId="3C091CFE">
              <wp:simplePos x="0" y="0"/>
              <wp:positionH relativeFrom="column">
                <wp:posOffset>5953760</wp:posOffset>
              </wp:positionH>
              <wp:positionV relativeFrom="paragraph">
                <wp:posOffset>90805</wp:posOffset>
              </wp:positionV>
              <wp:extent cx="692150" cy="163830"/>
              <wp:effectExtent l="0" t="0" r="0" b="7620"/>
              <wp:wrapNone/>
              <wp:docPr id="399" name="Rectangle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2150" cy="1638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50742D" w:rsidRDefault="00D86CB2" w:rsidP="007C6738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instrText xml:space="preserve"> SECTIONPAGES  </w:instrText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C31BBD">
                            <w:rPr>
                              <w:rStyle w:val="ab"/>
                              <w:noProof/>
                              <w:sz w:val="22"/>
                              <w:szCs w:val="22"/>
                            </w:rPr>
                            <w:t>4</w:t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  <w:p w:rsidR="00D86CB2" w:rsidRDefault="00D86CB2"/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18" o:spid="_x0000_s1085" style="position:absolute;margin-left:468.8pt;margin-top:7.15pt;width:54.5pt;height:12.9pt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" filled="f" stroked="f" strokeweight=".25pt">
              <v:textbox inset="1pt,1pt,1pt,1pt">
                <w:txbxContent>
                  <w:p w:rsidR="00D86CB2" w:rsidRPr="0050742D" w:rsidRDefault="00D86CB2" w:rsidP="007C6738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rStyle w:val="ab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Style w:val="ab"/>
                        <w:sz w:val="22"/>
                        <w:szCs w:val="22"/>
                      </w:rPr>
                      <w:instrText xml:space="preserve"> SECTIONPAGES  </w:instrText>
                    </w:r>
                    <w:r>
                      <w:rPr>
                        <w:rStyle w:val="ab"/>
                        <w:sz w:val="22"/>
                        <w:szCs w:val="22"/>
                      </w:rPr>
                      <w:fldChar w:fldCharType="separate"/>
                    </w:r>
                    <w:r w:rsidR="00C31BBD">
                      <w:rPr>
                        <w:rStyle w:val="ab"/>
                        <w:noProof/>
                        <w:sz w:val="22"/>
                        <w:szCs w:val="22"/>
                      </w:rPr>
                      <w:t>4</w:t>
                    </w:r>
                    <w:r>
                      <w:rPr>
                        <w:rStyle w:val="ab"/>
                        <w:sz w:val="22"/>
                        <w:szCs w:val="22"/>
                      </w:rPr>
                      <w:fldChar w:fldCharType="end"/>
                    </w:r>
                  </w:p>
                  <w:p w:rsidR="00D86CB2" w:rsidRDefault="00D86CB2"/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4288" behindDoc="0" locked="0" layoutInCell="1" allowOverlap="1" wp14:anchorId="44AA00AF" wp14:editId="48E90D32">
              <wp:simplePos x="0" y="0"/>
              <wp:positionH relativeFrom="column">
                <wp:posOffset>5420995</wp:posOffset>
              </wp:positionH>
              <wp:positionV relativeFrom="paragraph">
                <wp:posOffset>85725</wp:posOffset>
              </wp:positionV>
              <wp:extent cx="485775" cy="180975"/>
              <wp:effectExtent l="0" t="0" r="9525" b="9525"/>
              <wp:wrapNone/>
              <wp:docPr id="400" name="Rectangle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8577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764D78" w:rsidRDefault="00D86CB2" w:rsidP="00211958">
                          <w:pPr>
                            <w:jc w:val="center"/>
                          </w:pPr>
                          <w:r>
                            <w:rPr>
                              <w:rStyle w:val="ab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</w:rPr>
                            <w:instrText xml:space="preserve"> PAGE   \* MERGEFORMAT </w:instrText>
                          </w:r>
                          <w:r>
                            <w:rPr>
                              <w:rStyle w:val="ab"/>
                            </w:rPr>
                            <w:fldChar w:fldCharType="separate"/>
                          </w:r>
                          <w:r w:rsidR="00C31BBD">
                            <w:rPr>
                              <w:rStyle w:val="ab"/>
                              <w:noProof/>
                            </w:rPr>
                            <w:t>1</w:t>
                          </w:r>
                          <w:r>
                            <w:rPr>
                              <w:rStyle w:val="ab"/>
                            </w:rPr>
                            <w:fldChar w:fldCharType="end"/>
                          </w:r>
                        </w:p>
                        <w:p w:rsidR="00D86CB2" w:rsidRDefault="00D86CB2"/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86" style="position:absolute;margin-left:426.85pt;margin-top:6.75pt;width:38.25pt;height:14.2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" filled="f" stroked="f" strokeweight=".25pt">
              <v:textbox inset="1pt,1pt,1pt,1pt">
                <w:txbxContent>
                  <w:p w:rsidR="00D86CB2" w:rsidRPr="00764D78" w:rsidRDefault="00D86CB2" w:rsidP="00211958">
                    <w:pPr>
                      <w:jc w:val="center"/>
                    </w:pPr>
                    <w:r>
                      <w:rPr>
                        <w:rStyle w:val="ab"/>
                      </w:rPr>
                      <w:fldChar w:fldCharType="begin"/>
                    </w:r>
                    <w:r>
                      <w:rPr>
                        <w:rStyle w:val="ab"/>
                      </w:rPr>
                      <w:instrText xml:space="preserve"> PAGE   \* MERGEFORMAT </w:instrText>
                    </w:r>
                    <w:r>
                      <w:rPr>
                        <w:rStyle w:val="ab"/>
                      </w:rPr>
                      <w:fldChar w:fldCharType="separate"/>
                    </w:r>
                    <w:r w:rsidR="00C31BBD">
                      <w:rPr>
                        <w:rStyle w:val="ab"/>
                        <w:noProof/>
                      </w:rPr>
                      <w:t>1</w:t>
                    </w:r>
                    <w:r>
                      <w:rPr>
                        <w:rStyle w:val="ab"/>
                      </w:rPr>
                      <w:fldChar w:fldCharType="end"/>
                    </w:r>
                  </w:p>
                  <w:p w:rsidR="00D86CB2" w:rsidRDefault="00D86CB2"/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0192" behindDoc="0" locked="0" layoutInCell="1" allowOverlap="1" wp14:anchorId="2FAC05EA" wp14:editId="756BB82C">
              <wp:simplePos x="0" y="0"/>
              <wp:positionH relativeFrom="column">
                <wp:posOffset>4838065</wp:posOffset>
              </wp:positionH>
              <wp:positionV relativeFrom="paragraph">
                <wp:posOffset>90805</wp:posOffset>
              </wp:positionV>
              <wp:extent cx="1807845" cy="0"/>
              <wp:effectExtent l="0" t="0" r="20955" b="19050"/>
              <wp:wrapNone/>
              <wp:docPr id="401" name="Line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80784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3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15pt" to="523.3pt,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7120" behindDoc="0" locked="0" layoutInCell="1" allowOverlap="1" wp14:anchorId="40856BD7" wp14:editId="5986FAAF">
              <wp:simplePos x="0" y="0"/>
              <wp:positionH relativeFrom="column">
                <wp:posOffset>-34925</wp:posOffset>
              </wp:positionH>
              <wp:positionV relativeFrom="paragraph">
                <wp:posOffset>88265</wp:posOffset>
              </wp:positionV>
              <wp:extent cx="2387600" cy="0"/>
              <wp:effectExtent l="0" t="0" r="12700" b="19050"/>
              <wp:wrapNone/>
              <wp:docPr id="402" name="Line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5" o:spid="_x0000_s1026" style="position:absolute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6.95pt" to="185.2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" strokeweight="1pt"/>
          </w:pict>
        </mc:Fallback>
      </mc:AlternateContent>
    </w:r>
  </w:p>
  <w:p w:rsidR="00D86CB2" w:rsidRDefault="00076FE8" w:rsidP="00D47C48">
    <w:pPr>
      <w:pStyle w:val="a9"/>
      <w:tabs>
        <w:tab w:val="clear" w:pos="4677"/>
        <w:tab w:val="clear" w:pos="9355"/>
        <w:tab w:val="left" w:pos="7525"/>
        <w:tab w:val="center" w:pos="9180"/>
        <w:tab w:val="right" w:pos="9356"/>
      </w:tabs>
      <w:ind w:right="-122"/>
    </w:pPr>
    <w:r>
      <w:rPr>
        <w:rFonts w:ascii="Arial" w:hAnsi="Arial" w:cs="Arial"/>
        <w:noProof/>
      </w:rPr>
      <w:drawing>
        <wp:anchor distT="0" distB="0" distL="114300" distR="114300" simplePos="0" relativeHeight="252164096" behindDoc="1" locked="0" layoutInCell="1" allowOverlap="1" wp14:anchorId="6D4B0212" wp14:editId="719B68C4">
          <wp:simplePos x="0" y="0"/>
          <wp:positionH relativeFrom="column">
            <wp:posOffset>1415587</wp:posOffset>
          </wp:positionH>
          <wp:positionV relativeFrom="paragraph">
            <wp:posOffset>44210</wp:posOffset>
          </wp:positionV>
          <wp:extent cx="818559" cy="277906"/>
          <wp:effectExtent l="0" t="0" r="635" b="8255"/>
          <wp:wrapNone/>
          <wp:docPr id="344" name="Рисунок 3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Палюшенко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8559" cy="2779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072960" behindDoc="0" locked="0" layoutInCell="1" allowOverlap="1" wp14:anchorId="737074D1" wp14:editId="3C3E7D9F">
              <wp:simplePos x="0" y="0"/>
              <wp:positionH relativeFrom="column">
                <wp:posOffset>1979930</wp:posOffset>
              </wp:positionH>
              <wp:positionV relativeFrom="paragraph">
                <wp:posOffset>100965</wp:posOffset>
              </wp:positionV>
              <wp:extent cx="372110" cy="167005"/>
              <wp:effectExtent l="0" t="0" r="8890" b="4445"/>
              <wp:wrapNone/>
              <wp:docPr id="439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2110" cy="167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D86CB2" w:rsidP="0033569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  <w:lang w:val="ru-RU"/>
                            </w:rPr>
                            <w:t>08.15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87" style="position:absolute;margin-left:155.9pt;margin-top:7.95pt;width:29.3pt;height:13.15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" filled="f" stroked="f" strokeweight=".25pt">
              <v:textbox inset="1pt,1pt,1pt,1pt">
                <w:txbxContent>
                  <w:p w:rsidR="00D86CB2" w:rsidRPr="004A7F2E" w:rsidRDefault="00D86CB2" w:rsidP="0033569A">
                    <w:pPr>
                      <w:pStyle w:val="a7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  <w:lang w:val="ru-RU"/>
                      </w:rPr>
                      <w:t>08.15</w:t>
                    </w:r>
                  </w:p>
                </w:txbxContent>
              </v:textbox>
            </v:rect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045312" behindDoc="0" locked="0" layoutInCell="1" allowOverlap="1" wp14:anchorId="446614CD" wp14:editId="1B38E6B9">
              <wp:simplePos x="0" y="0"/>
              <wp:positionH relativeFrom="column">
                <wp:posOffset>4838700</wp:posOffset>
              </wp:positionH>
              <wp:positionV relativeFrom="paragraph">
                <wp:posOffset>135255</wp:posOffset>
              </wp:positionV>
              <wp:extent cx="1807210" cy="452120"/>
              <wp:effectExtent l="0" t="0" r="2540" b="5080"/>
              <wp:wrapNone/>
              <wp:docPr id="416" name="Rectangle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7210" cy="452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C12530" w:rsidRDefault="00D86CB2" w:rsidP="007749E7">
                          <w:pPr>
                            <w:jc w:val="center"/>
                            <w:rPr>
                              <w:sz w:val="18"/>
                            </w:rPr>
                          </w:pP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 xml:space="preserve">ООО 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br/>
                          </w: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«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ПКТИ «Технопроект</w:t>
                          </w: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»</w:t>
                          </w:r>
                        </w:p>
                        <w:p w:rsidR="00D86CB2" w:rsidRPr="00C12530" w:rsidRDefault="00D86CB2" w:rsidP="00DF213D">
                          <w:pPr>
                            <w:pStyle w:val="a7"/>
                            <w:jc w:val="center"/>
                            <w:rPr>
                              <w:sz w:val="18"/>
                              <w:lang w:val="ru-RU"/>
                            </w:rPr>
                          </w:pPr>
                        </w:p>
                        <w:p w:rsidR="00D86CB2" w:rsidRPr="00C12530" w:rsidRDefault="00D86CB2" w:rsidP="00DF213D">
                          <w:pPr>
                            <w:pStyle w:val="a7"/>
                            <w:jc w:val="center"/>
                            <w:rPr>
                              <w:sz w:val="18"/>
                              <w:lang w:val="ru-RU"/>
                            </w:rPr>
                          </w:pPr>
                        </w:p>
                        <w:p w:rsidR="00D86CB2" w:rsidRPr="00C12530" w:rsidRDefault="00D86CB2" w:rsidP="00DF213D">
                          <w:pPr>
                            <w:pStyle w:val="a7"/>
                            <w:jc w:val="center"/>
                            <w:rPr>
                              <w:sz w:val="18"/>
                              <w:lang w:val="ru-RU"/>
                            </w:rPr>
                          </w:pPr>
                        </w:p>
                        <w:p w:rsidR="00D86CB2" w:rsidRPr="00C12530" w:rsidRDefault="00D86CB2" w:rsidP="00DF213D">
                          <w:pPr>
                            <w:pStyle w:val="a7"/>
                            <w:jc w:val="center"/>
                            <w:rPr>
                              <w:sz w:val="18"/>
                              <w:lang w:val="ru-RU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27" o:spid="_x0000_s1088" style="position:absolute;margin-left:381pt;margin-top:10.65pt;width:142.3pt;height:35.6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" filled="f" stroked="f" strokeweight=".25pt">
              <v:textbox inset="1pt,1pt,1pt,1pt">
                <w:txbxContent>
                  <w:p w:rsidR="00D86CB2" w:rsidRPr="00C12530" w:rsidRDefault="00D86CB2" w:rsidP="007749E7">
                    <w:pPr>
                      <w:jc w:val="center"/>
                      <w:rPr>
                        <w:sz w:val="18"/>
                      </w:rPr>
                    </w:pP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 xml:space="preserve">ООО </w:t>
                    </w:r>
                    <w:r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br/>
                    </w: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«</w:t>
                    </w:r>
                    <w:r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ПКТИ «Технопроект</w:t>
                    </w: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»</w:t>
                    </w:r>
                  </w:p>
                  <w:p w:rsidR="00D86CB2" w:rsidRPr="00C12530" w:rsidRDefault="00D86CB2" w:rsidP="00DF213D">
                    <w:pPr>
                      <w:pStyle w:val="a7"/>
                      <w:jc w:val="center"/>
                      <w:rPr>
                        <w:sz w:val="18"/>
                        <w:lang w:val="ru-RU"/>
                      </w:rPr>
                    </w:pPr>
                  </w:p>
                  <w:p w:rsidR="00D86CB2" w:rsidRPr="00C12530" w:rsidRDefault="00D86CB2" w:rsidP="00DF213D">
                    <w:pPr>
                      <w:pStyle w:val="a7"/>
                      <w:jc w:val="center"/>
                      <w:rPr>
                        <w:sz w:val="18"/>
                        <w:lang w:val="ru-RU"/>
                      </w:rPr>
                    </w:pPr>
                  </w:p>
                  <w:p w:rsidR="00D86CB2" w:rsidRPr="00C12530" w:rsidRDefault="00D86CB2" w:rsidP="00DF213D">
                    <w:pPr>
                      <w:pStyle w:val="a7"/>
                      <w:jc w:val="center"/>
                      <w:rPr>
                        <w:sz w:val="18"/>
                        <w:lang w:val="ru-RU"/>
                      </w:rPr>
                    </w:pPr>
                  </w:p>
                  <w:p w:rsidR="00D86CB2" w:rsidRPr="00C12530" w:rsidRDefault="00D86CB2" w:rsidP="00DF213D">
                    <w:pPr>
                      <w:pStyle w:val="a7"/>
                      <w:jc w:val="center"/>
                      <w:rPr>
                        <w:sz w:val="18"/>
                        <w:lang w:val="ru-RU"/>
                      </w:rPr>
                    </w:pPr>
                  </w:p>
                </w:txbxContent>
              </v:textbox>
            </v:rect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041216" behindDoc="0" locked="0" layoutInCell="1" allowOverlap="1" wp14:anchorId="70F81069" wp14:editId="779A77BD">
              <wp:simplePos x="0" y="0"/>
              <wp:positionH relativeFrom="column">
                <wp:posOffset>4838065</wp:posOffset>
              </wp:positionH>
              <wp:positionV relativeFrom="paragraph">
                <wp:posOffset>95250</wp:posOffset>
              </wp:positionV>
              <wp:extent cx="1807845" cy="0"/>
              <wp:effectExtent l="0" t="0" r="20955" b="19050"/>
              <wp:wrapNone/>
              <wp:docPr id="417" name="Line 1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80784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4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5pt" to="523.3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" strokeweight="2pt"/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036096" behindDoc="0" locked="0" layoutInCell="1" allowOverlap="1" wp14:anchorId="7BF08791" wp14:editId="558DB3E5">
              <wp:simplePos x="0" y="0"/>
              <wp:positionH relativeFrom="column">
                <wp:posOffset>-34925</wp:posOffset>
              </wp:positionH>
              <wp:positionV relativeFrom="paragraph">
                <wp:posOffset>91440</wp:posOffset>
              </wp:positionV>
              <wp:extent cx="2387600" cy="2540"/>
              <wp:effectExtent l="12700" t="15240" r="9525" b="10795"/>
              <wp:wrapNone/>
              <wp:docPr id="427" name="Line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87600" cy="254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4" o:spid="_x0000_s1026" style="position:absolute;flip:y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7.2pt" to="185.2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" strokeweight="1pt"/>
          </w:pict>
        </mc:Fallback>
      </mc:AlternateContent>
    </w:r>
  </w:p>
  <w:p w:rsidR="00D86CB2" w:rsidRPr="00763636" w:rsidRDefault="00D86CB2" w:rsidP="00092465">
    <w:pPr>
      <w:pStyle w:val="a9"/>
      <w:rPr>
        <w:b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59648" behindDoc="0" locked="0" layoutInCell="1" allowOverlap="1" wp14:anchorId="5A3E7719" wp14:editId="296BEBC0">
              <wp:simplePos x="0" y="0"/>
              <wp:positionH relativeFrom="column">
                <wp:posOffset>727710</wp:posOffset>
              </wp:positionH>
              <wp:positionV relativeFrom="paragraph">
                <wp:posOffset>-80010</wp:posOffset>
              </wp:positionV>
              <wp:extent cx="705485" cy="157480"/>
              <wp:effectExtent l="0" t="0" r="0" b="0"/>
              <wp:wrapNone/>
              <wp:docPr id="429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548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076FE8" w:rsidP="0033569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sz w:val="20"/>
                              <w:lang w:val="ru-RU"/>
                            </w:rPr>
                            <w:t>П</w:t>
                          </w:r>
                          <w:r w:rsidR="00C31BBD">
                            <w:rPr>
                              <w:sz w:val="20"/>
                              <w:lang w:val="ru-RU"/>
                            </w:rPr>
                            <w:t>о</w:t>
                          </w:r>
                          <w:r>
                            <w:rPr>
                              <w:sz w:val="20"/>
                              <w:lang w:val="ru-RU"/>
                            </w:rPr>
                            <w:t>люшенко</w:t>
                          </w:r>
                          <w:proofErr w:type="spellEnd"/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89" style="position:absolute;margin-left:57.3pt;margin-top:-6.3pt;width:55.55pt;height:12.4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oUb7A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" filled="f" stroked="f" strokeweight=".25pt">
              <v:textbox inset="1pt,1pt,1pt,1pt">
                <w:txbxContent>
                  <w:p w:rsidR="00D86CB2" w:rsidRPr="004A7F2E" w:rsidRDefault="00076FE8" w:rsidP="0033569A">
                    <w:pPr>
                      <w:pStyle w:val="a7"/>
                      <w:jc w:val="left"/>
                      <w:rPr>
                        <w:sz w:val="20"/>
                      </w:rPr>
                    </w:pPr>
                    <w:proofErr w:type="spellStart"/>
                    <w:r>
                      <w:rPr>
                        <w:sz w:val="20"/>
                        <w:lang w:val="ru-RU"/>
                      </w:rPr>
                      <w:t>П</w:t>
                    </w:r>
                    <w:r w:rsidR="00C31BBD">
                      <w:rPr>
                        <w:sz w:val="20"/>
                        <w:lang w:val="ru-RU"/>
                      </w:rPr>
                      <w:t>о</w:t>
                    </w:r>
                    <w:r>
                      <w:rPr>
                        <w:sz w:val="20"/>
                        <w:lang w:val="ru-RU"/>
                      </w:rPr>
                      <w:t>люшенко</w:t>
                    </w:r>
                    <w:proofErr w:type="spellEnd"/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7904" behindDoc="0" locked="0" layoutInCell="1" allowOverlap="1" wp14:anchorId="37285FB1" wp14:editId="22EBCDB6">
              <wp:simplePos x="0" y="0"/>
              <wp:positionH relativeFrom="column">
                <wp:posOffset>-34925</wp:posOffset>
              </wp:positionH>
              <wp:positionV relativeFrom="paragraph">
                <wp:posOffset>99695</wp:posOffset>
              </wp:positionV>
              <wp:extent cx="2387600" cy="635"/>
              <wp:effectExtent l="0" t="0" r="12700" b="37465"/>
              <wp:wrapNone/>
              <wp:docPr id="431" name="Line 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1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7.85pt" to="185.2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" strokeweight="1pt"/>
          </w:pict>
        </mc:Fallback>
      </mc:AlternateContent>
    </w:r>
  </w:p>
  <w:p w:rsidR="00D86CB2" w:rsidRPr="00933434" w:rsidRDefault="00D86CB2" w:rsidP="00092465">
    <w:pPr>
      <w:pStyle w:val="a9"/>
    </w:pPr>
    <w:r>
      <w:rPr>
        <w:noProof/>
      </w:rPr>
      <mc:AlternateContent>
        <mc:Choice Requires="wps">
          <w:drawing>
            <wp:anchor distT="0" distB="0" distL="114300" distR="114300" simplePos="0" relativeHeight="252028928" behindDoc="0" locked="0" layoutInCell="1" allowOverlap="1" wp14:anchorId="4B3F92BD" wp14:editId="60ED2B68">
              <wp:simplePos x="0" y="0"/>
              <wp:positionH relativeFrom="column">
                <wp:posOffset>-34925</wp:posOffset>
              </wp:positionH>
              <wp:positionV relativeFrom="paragraph">
                <wp:posOffset>104140</wp:posOffset>
              </wp:positionV>
              <wp:extent cx="2387600" cy="0"/>
              <wp:effectExtent l="0" t="0" r="12700" b="19050"/>
              <wp:wrapNone/>
              <wp:docPr id="432" name="Line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2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8.2pt" to="185.2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" strokeweight="1pt"/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783168" behindDoc="0" locked="0" layoutInCell="1" allowOverlap="1" wp14:anchorId="05A73151" wp14:editId="7A1B9F8D">
              <wp:simplePos x="0" y="0"/>
              <wp:positionH relativeFrom="column">
                <wp:posOffset>6295390</wp:posOffset>
              </wp:positionH>
              <wp:positionV relativeFrom="paragraph">
                <wp:posOffset>-237490</wp:posOffset>
              </wp:positionV>
              <wp:extent cx="1270" cy="529590"/>
              <wp:effectExtent l="18415" t="19685" r="18415" b="12700"/>
              <wp:wrapNone/>
              <wp:docPr id="271" name="Lin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0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.7pt,-18.7pt" to="495.8pt,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6240" behindDoc="0" locked="0" layoutInCell="1" allowOverlap="1" wp14:anchorId="10C4EE18" wp14:editId="6DEECA95">
              <wp:simplePos x="0" y="0"/>
              <wp:positionH relativeFrom="column">
                <wp:posOffset>6296660</wp:posOffset>
              </wp:positionH>
              <wp:positionV relativeFrom="paragraph">
                <wp:posOffset>-74295</wp:posOffset>
              </wp:positionV>
              <wp:extent cx="353060" cy="635"/>
              <wp:effectExtent l="10160" t="11430" r="8255" b="6985"/>
              <wp:wrapNone/>
              <wp:docPr id="272" name="Lin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353060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3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.8pt,-5.85pt" to="523.6pt,-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3952" behindDoc="0" locked="0" layoutInCell="1" allowOverlap="1" wp14:anchorId="7CDEBB59" wp14:editId="07C6440A">
              <wp:simplePos x="0" y="0"/>
              <wp:positionH relativeFrom="column">
                <wp:posOffset>6320155</wp:posOffset>
              </wp:positionH>
              <wp:positionV relativeFrom="paragraph">
                <wp:posOffset>-3810</wp:posOffset>
              </wp:positionV>
              <wp:extent cx="329565" cy="215265"/>
              <wp:effectExtent l="0" t="0" r="0" b="0"/>
              <wp:wrapNone/>
              <wp:docPr id="273" name="Rectangl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2152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673CC0" w:rsidRDefault="00D86CB2" w:rsidP="003E5B82">
                          <w:pPr>
                            <w:jc w:val="center"/>
                          </w:pPr>
                          <w:r>
                            <w:rPr>
                              <w:rStyle w:val="ab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</w:rPr>
                            <w:instrText xml:space="preserve"> PAGE </w:instrText>
                          </w:r>
                          <w:r>
                            <w:rPr>
                              <w:rStyle w:val="ab"/>
                            </w:rPr>
                            <w:fldChar w:fldCharType="separate"/>
                          </w:r>
                          <w:r>
                            <w:rPr>
                              <w:rStyle w:val="ab"/>
                              <w:noProof/>
                            </w:rPr>
                            <w:t>2</w:t>
                          </w:r>
                          <w:r>
                            <w:rPr>
                              <w:rStyle w:val="ab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0" style="position:absolute;margin-left:497.65pt;margin-top:-.3pt;width:25.95pt;height:16.9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" filled="f" stroked="f" strokeweight=".25pt">
              <v:textbox inset="1pt,1pt,1pt,1pt">
                <w:txbxContent>
                  <w:p w:rsidR="00D86CB2" w:rsidRPr="00673CC0" w:rsidRDefault="00D86CB2" w:rsidP="003E5B82">
                    <w:pPr>
                      <w:jc w:val="center"/>
                    </w:pPr>
                    <w:r>
                      <w:rPr>
                        <w:rStyle w:val="ab"/>
                      </w:rPr>
                      <w:fldChar w:fldCharType="begin"/>
                    </w:r>
                    <w:r>
                      <w:rPr>
                        <w:rStyle w:val="ab"/>
                      </w:rPr>
                      <w:instrText xml:space="preserve"> PAGE </w:instrText>
                    </w:r>
                    <w:r>
                      <w:rPr>
                        <w:rStyle w:val="ab"/>
                      </w:rPr>
                      <w:fldChar w:fldCharType="separate"/>
                    </w:r>
                    <w:r>
                      <w:rPr>
                        <w:rStyle w:val="ab"/>
                        <w:noProof/>
                      </w:rPr>
                      <w:t>2</w:t>
                    </w:r>
                    <w:r>
                      <w:rPr>
                        <w:rStyle w:val="ab"/>
                      </w:rP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2384" behindDoc="0" locked="0" layoutInCell="1" allowOverlap="1" wp14:anchorId="5C2CED1A" wp14:editId="4290E47F">
              <wp:simplePos x="0" y="0"/>
              <wp:positionH relativeFrom="column">
                <wp:posOffset>6320155</wp:posOffset>
              </wp:positionH>
              <wp:positionV relativeFrom="paragraph">
                <wp:posOffset>-237490</wp:posOffset>
              </wp:positionV>
              <wp:extent cx="329565" cy="157480"/>
              <wp:effectExtent l="0" t="635" r="0" b="3810"/>
              <wp:wrapNone/>
              <wp:docPr id="274" name="Rectangle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 w:rsidRPr="00F61D23">
                            <w:rPr>
                              <w:sz w:val="22"/>
                              <w:szCs w:val="22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1" style="position:absolute;margin-left:497.65pt;margin-top:-18.7pt;width:25.95pt;height:12.4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 w:rsidRPr="00F61D23">
                      <w:rPr>
                        <w:sz w:val="22"/>
                        <w:szCs w:val="22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3408" behindDoc="0" locked="0" layoutInCell="1" allowOverlap="1" wp14:anchorId="4B9AC51C" wp14:editId="0B88AF5F">
              <wp:simplePos x="0" y="0"/>
              <wp:positionH relativeFrom="column">
                <wp:posOffset>721360</wp:posOffset>
              </wp:positionH>
              <wp:positionV relativeFrom="paragraph">
                <wp:posOffset>110490</wp:posOffset>
              </wp:positionV>
              <wp:extent cx="363220" cy="157480"/>
              <wp:effectExtent l="0" t="0" r="1270" b="0"/>
              <wp:wrapNone/>
              <wp:docPr id="275" name="Rectangl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32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2" style="position:absolute;margin-left:56.8pt;margin-top:8.7pt;width:28.6pt;height:12.4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1360" behindDoc="0" locked="0" layoutInCell="1" allowOverlap="1" wp14:anchorId="15BC8E14" wp14:editId="7DA36270">
              <wp:simplePos x="0" y="0"/>
              <wp:positionH relativeFrom="column">
                <wp:posOffset>2007870</wp:posOffset>
              </wp:positionH>
              <wp:positionV relativeFrom="paragraph">
                <wp:posOffset>106680</wp:posOffset>
              </wp:positionV>
              <wp:extent cx="329565" cy="157480"/>
              <wp:effectExtent l="0" t="1905" r="0" b="2540"/>
              <wp:wrapNone/>
              <wp:docPr id="276" name="Rectangle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91D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F6191D">
                            <w:rPr>
                              <w:sz w:val="18"/>
                              <w:szCs w:val="18"/>
                              <w:lang w:val="ru-RU"/>
                            </w:rPr>
                            <w:t>Дата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3" style="position:absolute;margin-left:158.1pt;margin-top:8.4pt;width:25.95pt;height:12.4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" filled="f" stroked="f" strokeweight=".25pt">
              <v:textbox inset="1pt,1pt,1pt,1pt">
                <w:txbxContent>
                  <w:p w:rsidR="00D86CB2" w:rsidRPr="00F6191D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F6191D">
                      <w:rPr>
                        <w:sz w:val="18"/>
                        <w:szCs w:val="18"/>
                        <w:lang w:val="ru-RU"/>
                      </w:rPr>
                      <w:t>Дата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0336" behindDoc="0" locked="0" layoutInCell="1" allowOverlap="1" wp14:anchorId="00046657" wp14:editId="43D6D0A0">
              <wp:simplePos x="0" y="0"/>
              <wp:positionH relativeFrom="column">
                <wp:posOffset>1449070</wp:posOffset>
              </wp:positionH>
              <wp:positionV relativeFrom="paragraph">
                <wp:posOffset>106680</wp:posOffset>
              </wp:positionV>
              <wp:extent cx="505460" cy="157480"/>
              <wp:effectExtent l="1270" t="1905" r="0" b="2540"/>
              <wp:wrapNone/>
              <wp:docPr id="277" name="Rectangle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0546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91D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F6191D">
                            <w:rPr>
                              <w:sz w:val="18"/>
                              <w:szCs w:val="18"/>
                              <w:lang w:val="ru-RU"/>
                            </w:rPr>
                            <w:t>Подпись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4" style="position:absolute;margin-left:114.1pt;margin-top:8.4pt;width:39.8pt;height:12.4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" filled="f" stroked="f" strokeweight=".25pt">
              <v:textbox inset="1pt,1pt,1pt,1pt">
                <w:txbxContent>
                  <w:p w:rsidR="00D86CB2" w:rsidRPr="00F6191D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F6191D">
                      <w:rPr>
                        <w:sz w:val="18"/>
                        <w:szCs w:val="18"/>
                        <w:lang w:val="ru-RU"/>
                      </w:rPr>
                      <w:t>Подпись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9312" behindDoc="0" locked="0" layoutInCell="1" allowOverlap="1" wp14:anchorId="230E6CBC" wp14:editId="7B6E2B21">
              <wp:simplePos x="0" y="0"/>
              <wp:positionH relativeFrom="column">
                <wp:posOffset>1085215</wp:posOffset>
              </wp:positionH>
              <wp:positionV relativeFrom="paragraph">
                <wp:posOffset>110490</wp:posOffset>
              </wp:positionV>
              <wp:extent cx="363220" cy="157480"/>
              <wp:effectExtent l="0" t="0" r="0" b="0"/>
              <wp:wrapNone/>
              <wp:docPr id="278" name="Rectangl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32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№ док.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5" style="position:absolute;margin-left:85.45pt;margin-top:8.7pt;width:28.6pt;height:12.4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№ док.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8288" behindDoc="0" locked="0" layoutInCell="1" allowOverlap="1" wp14:anchorId="4C799217" wp14:editId="6EE654FE">
              <wp:simplePos x="0" y="0"/>
              <wp:positionH relativeFrom="column">
                <wp:posOffset>354330</wp:posOffset>
              </wp:positionH>
              <wp:positionV relativeFrom="paragraph">
                <wp:posOffset>110490</wp:posOffset>
              </wp:positionV>
              <wp:extent cx="329565" cy="157480"/>
              <wp:effectExtent l="1905" t="0" r="1905" b="0"/>
              <wp:wrapNone/>
              <wp:docPr id="279" name="Rectangle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proofErr w:type="spellStart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Кол</w:t>
                          </w:r>
                          <w:proofErr w:type="gramStart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.у</w:t>
                          </w:r>
                          <w:proofErr w:type="gramEnd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ч</w:t>
                          </w:r>
                          <w:proofErr w:type="spellEnd"/>
                          <w:r>
                            <w:rPr>
                              <w:sz w:val="22"/>
                              <w:szCs w:val="22"/>
                              <w:lang w:val="ru-RU"/>
                            </w:rPr>
                            <w:t>..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6" style="position:absolute;margin-left:27.9pt;margin-top:8.7pt;width:25.95pt;height:12.4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proofErr w:type="spellStart"/>
                    <w:r w:rsidRPr="00D06CB9">
                      <w:rPr>
                        <w:sz w:val="18"/>
                        <w:szCs w:val="18"/>
                        <w:lang w:val="ru-RU"/>
                      </w:rPr>
                      <w:t>Кол</w:t>
                    </w:r>
                    <w:proofErr w:type="gramStart"/>
                    <w:r w:rsidRPr="00D06CB9">
                      <w:rPr>
                        <w:sz w:val="18"/>
                        <w:szCs w:val="18"/>
                        <w:lang w:val="ru-RU"/>
                      </w:rPr>
                      <w:t>.у</w:t>
                    </w:r>
                    <w:proofErr w:type="gramEnd"/>
                    <w:r w:rsidRPr="00D06CB9">
                      <w:rPr>
                        <w:sz w:val="18"/>
                        <w:szCs w:val="18"/>
                        <w:lang w:val="ru-RU"/>
                      </w:rPr>
                      <w:t>ч</w:t>
                    </w:r>
                    <w:proofErr w:type="spellEnd"/>
                    <w:r>
                      <w:rPr>
                        <w:sz w:val="22"/>
                        <w:szCs w:val="22"/>
                        <w:lang w:val="ru-RU"/>
                      </w:rPr>
                      <w:t>..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7264" behindDoc="0" locked="0" layoutInCell="1" allowOverlap="1" wp14:anchorId="15578FE8" wp14:editId="5B388608">
              <wp:simplePos x="0" y="0"/>
              <wp:positionH relativeFrom="column">
                <wp:posOffset>-3175</wp:posOffset>
              </wp:positionH>
              <wp:positionV relativeFrom="paragraph">
                <wp:posOffset>110490</wp:posOffset>
              </wp:positionV>
              <wp:extent cx="329565" cy="157480"/>
              <wp:effectExtent l="0" t="0" r="0" b="0"/>
              <wp:wrapNone/>
              <wp:docPr id="280" name="Rectangle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D06CB9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Изм.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97" style="position:absolute;margin-left:-.25pt;margin-top:8.7pt;width:25.95pt;height:12.4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" filled="f" stroked="f" strokeweight=".25pt">
              <v:textbox inset="1pt,1pt,1pt,1pt">
                <w:txbxContent>
                  <w:p w:rsidR="00D86CB2" w:rsidRPr="00D06CB9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D06CB9">
                      <w:rPr>
                        <w:sz w:val="18"/>
                        <w:szCs w:val="18"/>
                        <w:lang w:val="ru-RU"/>
                      </w:rPr>
                      <w:t>Изм.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5216" behindDoc="0" locked="0" layoutInCell="1" allowOverlap="1" wp14:anchorId="227AB713" wp14:editId="58CE2965">
              <wp:simplePos x="0" y="0"/>
              <wp:positionH relativeFrom="column">
                <wp:posOffset>-17780</wp:posOffset>
              </wp:positionH>
              <wp:positionV relativeFrom="paragraph">
                <wp:posOffset>103505</wp:posOffset>
              </wp:positionV>
              <wp:extent cx="2355215" cy="635"/>
              <wp:effectExtent l="20320" t="17780" r="15240" b="19685"/>
              <wp:wrapNone/>
              <wp:docPr id="281" name="Lin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55215" cy="63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2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4pt,8.15pt" to="184.0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4192" behindDoc="0" locked="0" layoutInCell="1" allowOverlap="1" wp14:anchorId="7816EB31" wp14:editId="2249BF66">
              <wp:simplePos x="0" y="0"/>
              <wp:positionH relativeFrom="column">
                <wp:posOffset>-17780</wp:posOffset>
              </wp:positionH>
              <wp:positionV relativeFrom="paragraph">
                <wp:posOffset>-76200</wp:posOffset>
              </wp:positionV>
              <wp:extent cx="2355215" cy="1905"/>
              <wp:effectExtent l="10795" t="9525" r="15240" b="7620"/>
              <wp:wrapNone/>
              <wp:docPr id="282" name="Lin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55215" cy="190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4pt,-6pt" to="184.05pt,-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2144" behindDoc="0" locked="0" layoutInCell="1" allowOverlap="1" wp14:anchorId="024064A1" wp14:editId="7B612D48">
              <wp:simplePos x="0" y="0"/>
              <wp:positionH relativeFrom="column">
                <wp:posOffset>2337435</wp:posOffset>
              </wp:positionH>
              <wp:positionV relativeFrom="paragraph">
                <wp:posOffset>-246380</wp:posOffset>
              </wp:positionV>
              <wp:extent cx="635" cy="524510"/>
              <wp:effectExtent l="13335" t="20320" r="14605" b="17145"/>
              <wp:wrapNone/>
              <wp:docPr id="283" name="Lin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451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9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05pt,-19.4pt" to="184.1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1120" behindDoc="0" locked="0" layoutInCell="1" allowOverlap="1" wp14:anchorId="5A131739" wp14:editId="296EBE0D">
              <wp:simplePos x="0" y="0"/>
              <wp:positionH relativeFrom="column">
                <wp:posOffset>1975485</wp:posOffset>
              </wp:positionH>
              <wp:positionV relativeFrom="paragraph">
                <wp:posOffset>-251460</wp:posOffset>
              </wp:positionV>
              <wp:extent cx="635" cy="524510"/>
              <wp:effectExtent l="13335" t="15240" r="14605" b="12700"/>
              <wp:wrapNone/>
              <wp:docPr id="284" name="Lin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451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8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5.55pt,-19.8pt" to="155.6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0096" behindDoc="0" locked="0" layoutInCell="1" allowOverlap="1" wp14:anchorId="187DB21F" wp14:editId="292707FC">
              <wp:simplePos x="0" y="0"/>
              <wp:positionH relativeFrom="column">
                <wp:posOffset>1448435</wp:posOffset>
              </wp:positionH>
              <wp:positionV relativeFrom="paragraph">
                <wp:posOffset>-261620</wp:posOffset>
              </wp:positionV>
              <wp:extent cx="635" cy="529590"/>
              <wp:effectExtent l="19685" t="14605" r="17780" b="17780"/>
              <wp:wrapNone/>
              <wp:docPr id="285" name="Line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05pt,-20.6pt" to="114.1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9072" behindDoc="0" locked="0" layoutInCell="1" allowOverlap="1" wp14:anchorId="596A1547" wp14:editId="55BF309D">
              <wp:simplePos x="0" y="0"/>
              <wp:positionH relativeFrom="column">
                <wp:posOffset>725170</wp:posOffset>
              </wp:positionH>
              <wp:positionV relativeFrom="paragraph">
                <wp:posOffset>-251460</wp:posOffset>
              </wp:positionV>
              <wp:extent cx="635" cy="529590"/>
              <wp:effectExtent l="20320" t="15240" r="17145" b="17145"/>
              <wp:wrapNone/>
              <wp:docPr id="286" name="Lin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6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.1pt,-19.8pt" to="57.15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8048" behindDoc="0" locked="0" layoutInCell="1" allowOverlap="1" wp14:anchorId="22B8DF7D" wp14:editId="296279D4">
              <wp:simplePos x="0" y="0"/>
              <wp:positionH relativeFrom="column">
                <wp:posOffset>354330</wp:posOffset>
              </wp:positionH>
              <wp:positionV relativeFrom="paragraph">
                <wp:posOffset>-261620</wp:posOffset>
              </wp:positionV>
              <wp:extent cx="635" cy="529590"/>
              <wp:effectExtent l="20955" t="14605" r="16510" b="17780"/>
              <wp:wrapNone/>
              <wp:docPr id="287" name="Line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4" o:spid="_x0000_s1026" style="position:absolute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.9pt,-20.6pt" to="27.95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7024" behindDoc="0" locked="0" layoutInCell="1" allowOverlap="1" wp14:anchorId="41E8956E" wp14:editId="12B96785">
              <wp:simplePos x="0" y="0"/>
              <wp:positionH relativeFrom="column">
                <wp:posOffset>1084580</wp:posOffset>
              </wp:positionH>
              <wp:positionV relativeFrom="paragraph">
                <wp:posOffset>-265430</wp:posOffset>
              </wp:positionV>
              <wp:extent cx="635" cy="529590"/>
              <wp:effectExtent l="17780" t="20320" r="19685" b="21590"/>
              <wp:wrapNone/>
              <wp:docPr id="288" name="Lin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6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4pt,-20.9pt" to="85.4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2928" behindDoc="0" locked="0" layoutInCell="1" allowOverlap="1" wp14:anchorId="6DC50286" wp14:editId="39FECB23">
              <wp:simplePos x="0" y="0"/>
              <wp:positionH relativeFrom="column">
                <wp:posOffset>-20955</wp:posOffset>
              </wp:positionH>
              <wp:positionV relativeFrom="paragraph">
                <wp:posOffset>-245745</wp:posOffset>
              </wp:positionV>
              <wp:extent cx="6670675" cy="0"/>
              <wp:effectExtent l="17145" t="20955" r="17780" b="17145"/>
              <wp:wrapNone/>
              <wp:docPr id="289" name="Lin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067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5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65pt,-19.35pt" to="523.6pt,-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" strokeweight="2pt"/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776000" behindDoc="0" locked="0" layoutInCell="1" allowOverlap="1" wp14:anchorId="7EC3CC50" wp14:editId="388207A8">
              <wp:simplePos x="0" y="0"/>
              <wp:positionH relativeFrom="column">
                <wp:posOffset>-457200</wp:posOffset>
              </wp:positionH>
              <wp:positionV relativeFrom="paragraph">
                <wp:posOffset>-2760345</wp:posOffset>
              </wp:positionV>
              <wp:extent cx="436245" cy="3049905"/>
              <wp:effectExtent l="19050" t="20955" r="20955" b="15240"/>
              <wp:wrapNone/>
              <wp:docPr id="290" name="Group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245" cy="3049905"/>
                        <a:chOff x="408" y="11706"/>
                        <a:chExt cx="687" cy="4803"/>
                      </a:xfrm>
                    </wpg:grpSpPr>
                    <wps:wsp>
                      <wps:cNvPr id="291" name="Line 76"/>
                      <wps:cNvCnPr/>
                      <wps:spPr bwMode="auto">
                        <a:xfrm>
                          <a:off x="736" y="11715"/>
                          <a:ext cx="0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2" name="Line 76"/>
                      <wps:cNvCnPr/>
                      <wps:spPr bwMode="auto">
                        <a:xfrm>
                          <a:off x="408" y="11715"/>
                          <a:ext cx="1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3" name="Line 92"/>
                      <wps:cNvCnPr/>
                      <wps:spPr bwMode="auto">
                        <a:xfrm flipV="1">
                          <a:off x="408" y="1650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4" name="Line 92"/>
                      <wps:cNvCnPr/>
                      <wps:spPr bwMode="auto">
                        <a:xfrm flipV="1">
                          <a:off x="429" y="1508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5" name="Line 92"/>
                      <wps:cNvCnPr/>
                      <wps:spPr bwMode="auto">
                        <a:xfrm flipV="1">
                          <a:off x="421" y="13101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6" name="Line 92"/>
                      <wps:cNvCnPr/>
                      <wps:spPr bwMode="auto">
                        <a:xfrm flipV="1">
                          <a:off x="408" y="11706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7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5082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98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3417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99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1768"/>
                          <a:ext cx="328" cy="1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E1211E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Взам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. Инв. №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098" style="position:absolute;margin-left:-36pt;margin-top:-217.35pt;width:34.35pt;height:240.15pt;z-index:251776000" coordorigin="408,11706" coordsize="687,4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">
              <v:line id="Line 76" o:spid="_x0000_s1099" style="position:absolute;visibility:visible;mso-wrap-style:square" from="736,11715" to="736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B1tMAAAADcAAAADwAAAGRycy9kb3ducmV2LnhtbESPwQrCMBBE74L/EFbwpqmCotUoIlS8&#10;idWLt7VZ22KzKU3U+vdGEDwOM/OGWa5bU4knNa60rGA0jEAQZ1aXnCs4n5LBDITzyBory6TgTQ7W&#10;q25nibG2Lz7SM/W5CBB2MSoovK9jKV1WkEE3tDVx8G62MeiDbHKpG3wFuKnkOIqm0mDJYaHAmrYF&#10;Zff0YRTcL+dJsjts9alKN/qaJ/5yvWml+r12swDhqfX/8K+91wrG8xF8z4QjIF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gQdbTAAAAA3AAAAA8AAAAAAAAAAAAAAAAA&#10;oQIAAGRycy9kb3ducmV2LnhtbFBLBQYAAAAABAAEAPkAAACOAwAAAAA=&#10;" strokeweight="2pt"/>
              <v:line id="Line 76" o:spid="_x0000_s1100" style="position:absolute;visibility:visible;mso-wrap-style:square" from="408,11715" to="409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Lrw8MAAADcAAAADwAAAGRycy9kb3ducmV2LnhtbESPQWvCQBSE7wX/w/IEb83GgKVGVwmB&#10;iLfS6CW3Z/aZBLNvQ3bV+O+7hUKPw8x8w2z3k+nFg0bXWVawjGIQxLXVHTcKzqfi/ROE88gae8uk&#10;4EUO9rvZ2xZTbZ/8TY/SNyJA2KWooPV+SKV0dUsGXWQH4uBd7WjQBzk2Uo/4DHDTyySOP6TBjsNC&#10;iwPlLdW38m4U3Krzqjh85frUl5m+NIWvLlet1GI+ZRsQnib/H/5rH7WCZJ3A75lwBO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jC68PDAAAA3AAAAA8AAAAAAAAAAAAA&#10;AAAAoQIAAGRycy9kb3ducmV2LnhtbFBLBQYAAAAABAAEAPkAAACRAwAAAAA=&#10;" strokeweight="2pt"/>
              <v:line id="Line 92" o:spid="_x0000_s1101" style="position:absolute;flip:y;visibility:visible;mso-wrap-style:square" from="408,16500" to="1074,16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KIVMUAAADcAAAADwAAAGRycy9kb3ducmV2LnhtbESP0WrCQBRE3wv9h+UKfWs2RhCbZiOi&#10;LQTfqv2A2+w1iWbvxuyapP36bqHg4zAzZ5hsPZlWDNS7xrKCeRSDIC6tbrhS8Hl8f16BcB5ZY2uZ&#10;FHyTg3X++JBhqu3IHzQcfCUChF2KCmrvu1RKV9Zk0EW2Iw7eyfYGfZB9JXWPY4CbViZxvJQGGw4L&#10;NXa0ram8HG5GwW5XHa+3ZFUM5dcbb6/Nj90vzko9zabNKwhPk7+H/9uFVpC8LODvTDgC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4KIVMUAAADcAAAADwAAAAAAAAAA&#10;AAAAAAChAgAAZHJzL2Rvd25yZXYueG1sUEsFBgAAAAAEAAQA+QAAAJMDAAAAAA==&#10;" strokeweight="2pt"/>
              <v:line id="Line 92" o:spid="_x0000_s1102" style="position:absolute;flip:y;visibility:visible;mso-wrap-style:square" from="429,15080" to="1095,15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sQIMUAAADcAAAADwAAAGRycy9kb3ducmV2LnhtbESP0WrCQBRE3wv+w3ILfWs2TYvY6CqS&#10;tCC+afyA2+w1SZu9G7NrTPv1XUHwcZiZM8xiNZpWDNS7xrKClygGQVxa3XCl4FB8Ps9AOI+ssbVM&#10;Cn7JwWo5eVhgqu2FdzTsfSUChF2KCmrvu1RKV9Zk0EW2Iw7e0fYGfZB9JXWPlwA3rUzieCoNNhwW&#10;auwoq6n82Z+NgjyvitM5mW2G8uuDs1PzZ7ev30o9PY7rOQhPo7+Hb+2NVpC8v8H1TDgCcvk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GsQIMUAAADcAAAADwAAAAAAAAAA&#10;AAAAAAChAgAAZHJzL2Rvd25yZXYueG1sUEsFBgAAAAAEAAQA+QAAAJMDAAAAAA==&#10;" strokeweight="2pt"/>
              <v:line id="Line 92" o:spid="_x0000_s1103" style="position:absolute;flip:y;visibility:visible;mso-wrap-style:square" from="421,13101" to="1087,131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e1u8UAAADcAAAADwAAAGRycy9kb3ducmV2LnhtbESP0WrCQBRE3wv+w3ILfWs2TanY6CqS&#10;tCC+afyA2+w1SZu9G7NrTPv1XUHwcZiZM8xiNZpWDNS7xrKClygGQVxa3XCl4FB8Ps9AOI+ssbVM&#10;Cn7JwWo5eVhgqu2FdzTsfSUChF2KCmrvu1RKV9Zk0EW2Iw7e0fYGfZB9JXWPlwA3rUzieCoNNhwW&#10;auwoq6n82Z+NgjyvitM5mW2G8uuDs1PzZ7ev30o9PY7rOQhPo7+Hb+2NVpC8v8H1TDgCcvk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ye1u8UAAADcAAAADwAAAAAAAAAA&#10;AAAAAAChAgAAZHJzL2Rvd25yZXYueG1sUEsFBgAAAAAEAAQA+QAAAJMDAAAAAA==&#10;" strokeweight="2pt"/>
              <v:line id="Line 92" o:spid="_x0000_s1104" style="position:absolute;flip:y;visibility:visible;mso-wrap-style:square" from="408,11706" to="1074,11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UrzMUAAADcAAAADwAAAGRycy9kb3ducmV2LnhtbESP0WrCQBRE3wv9h+UW+tZsGiFo6irF&#10;VAh9q/oBt9lrEpu9G7ObmPbru4Lg4zAzZ5jlejKtGKl3jWUFr1EMgri0uuFKwWG/fZmDcB5ZY2uZ&#10;FPySg/Xq8WGJmbYX/qJx5ysRIOwyVFB732VSurImgy6yHXHwjrY36IPsK6l7vAS4aWUSx6k02HBY&#10;qLGjTU3lz24wCvK82p+HZF6M5fcHb87Nn/2cnZR6fpre30B4mvw9fGsXWkGySOF6JhwBuf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/UrzMUAAADcAAAADwAAAAAAAAAA&#10;AAAAAAChAgAAZHJzL2Rvd25yZXYueG1sUEsFBgAAAAAEAAQA+QAAAJMDAAAAAA==&#10;" strokeweight="2pt"/>
              <v:rect id="_x0000_s1105" style="position:absolute;left:408;top:15082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sx2MYA&#10;AADcAAAADwAAAGRycy9kb3ducmV2LnhtbESPzWsCMRTE74L/Q3gFb5pV8KNbo/QTLHhorRdvr5vX&#10;zeLmZUnSdetfbwqCx2FmfsMs152tRUs+VI4VjEcZCOLC6YpLBfuvt+ECRIjIGmvHpOCPAqxX/d4S&#10;c+1O/EntLpYiQTjkqMDE2ORShsKQxTByDXHyfpy3GJP0pdQeTwluaznJspm0WHFaMNjQs6HiuPu1&#10;Cuzr2Gxn3UdYtNpPX56+D5szvys1uOseH0BE6uItfG1vtILJ/Rz+z6QjI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sx2MYAAADcAAAADwAAAAAAAAAAAAAAAACYAgAAZHJz&#10;L2Rvd25yZXYueG1sUEsFBgAAAAAEAAQA9QAAAIs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Инв. № подл.</w:t>
                      </w:r>
                    </w:p>
                  </w:txbxContent>
                </v:textbox>
              </v:rect>
              <v:rect id="_x0000_s1106" style="position:absolute;left:408;top:13417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SlqsMA&#10;AADcAAAADwAAAGRycy9kb3ducmV2LnhtbERPy2oCMRTdF/oP4Rbc1YyCYkej9GFBwYVO3bi7Tm4n&#10;Qyc3QxLHqV9vFoUuD+e9WPW2ER35UDtWMBpmIIhLp2uuFBy/Pp9nIEJE1tg4JgW/FGC1fHxYYK7d&#10;lQ/UFbESKYRDjgpMjG0uZSgNWQxD1xIn7tt5izFBX0nt8ZrCbSPHWTaVFmtODQZbejdU/hQXq8Cu&#10;R2Y37fdh1mk/+Xg7nzY33io1eOpf5yAi9fFf/OfeaAXjl7Q2nUlH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SlqsMAAADcAAAADwAAAAAAAAAAAAAAAACYAgAAZHJzL2Rv&#10;d25yZXYueG1sUEsFBgAAAAAEAAQA9QAAAIg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Подп. И дата</w:t>
                      </w:r>
                    </w:p>
                  </w:txbxContent>
                </v:textbox>
              </v:rect>
              <v:rect id="_x0000_s1107" style="position:absolute;left:408;top:11768;width:328;height:1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gAMcUA&#10;AADcAAAADwAAAGRycy9kb3ducmV2LnhtbESPQWsCMRSE74L/ITyhN80qKLoaRVsLCj1U7aW35+Z1&#10;s3TzsiTpuvXXN4VCj8PMfMOsNp2tRUs+VI4VjEcZCOLC6YpLBW+X5+EcRIjIGmvHpOCbAmzW/d4K&#10;c+1ufKL2HEuRIBxyVGBibHIpQ2HIYhi5hjh5H85bjEn6UmqPtwS3tZxk2UxarDgtGGzo0VDxef6y&#10;Cux+bF5m3WuYt9pPn3bX98Odj0o9DLrtEkSkLv6H/9oHrWCyWMDvmXQ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eAAxxQAAANwAAAAPAAAAAAAAAAAAAAAAAJgCAABkcnMv&#10;ZG93bnJldi54bWxQSwUGAAAAAAQABAD1AAAAigMAAAAA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E1211E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sz w:val="18"/>
                          <w:szCs w:val="18"/>
                          <w:lang w:val="ru-RU"/>
                        </w:rPr>
                        <w:t>Взам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ru-RU"/>
                        </w:rPr>
                        <w:t>. Инв. №</w:t>
                      </w:r>
                    </w:p>
                  </w:txbxContent>
                </v:textbox>
              </v:rect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4976" behindDoc="0" locked="0" layoutInCell="1" allowOverlap="1" wp14:anchorId="6F6C95C4" wp14:editId="33BA62F6">
              <wp:simplePos x="0" y="0"/>
              <wp:positionH relativeFrom="column">
                <wp:posOffset>2530475</wp:posOffset>
              </wp:positionH>
              <wp:positionV relativeFrom="paragraph">
                <wp:posOffset>-113030</wp:posOffset>
              </wp:positionV>
              <wp:extent cx="3648710" cy="243205"/>
              <wp:effectExtent l="0" t="1270" r="2540" b="3175"/>
              <wp:wrapNone/>
              <wp:docPr id="300" name="Rectangle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48710" cy="243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8D69CC" w:rsidRDefault="00D86CB2" w:rsidP="00790784">
                          <w:pPr>
                            <w:jc w:val="center"/>
                            <w:rPr>
                              <w:szCs w:val="36"/>
                            </w:rPr>
                          </w:pPr>
                          <w:r w:rsidRPr="00E91E92">
                            <w:rPr>
                              <w:rFonts w:ascii="Arial" w:hAnsi="Arial" w:cs="Arial"/>
                              <w:b/>
                              <w:i/>
                            </w:rPr>
                            <w:t>В-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400011-</w:t>
                          </w:r>
                          <w:r w:rsidRPr="00790784">
                            <w:rPr>
                              <w:rFonts w:ascii="Arial" w:hAnsi="Arial" w:cs="Arial"/>
                              <w:b/>
                              <w:i/>
                            </w:rPr>
                            <w:t>СП</w:t>
                          </w:r>
                        </w:p>
                        <w:p w:rsidR="00D86CB2" w:rsidRPr="008D69CC" w:rsidRDefault="00D86CB2" w:rsidP="00023D6E">
                          <w:pPr>
                            <w:jc w:val="center"/>
                            <w:rPr>
                              <w:szCs w:val="36"/>
                            </w:rPr>
                          </w:pPr>
                        </w:p>
                        <w:p w:rsidR="00D86CB2" w:rsidRPr="00763636" w:rsidRDefault="00D86CB2" w:rsidP="00763636"/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08" style="position:absolute;margin-left:199.25pt;margin-top:-8.9pt;width:287.3pt;height:19.1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" filled="f" stroked="f" strokeweight=".25pt">
              <v:textbox inset="1pt,1pt,1pt,1pt">
                <w:txbxContent>
                  <w:p w:rsidR="00D86CB2" w:rsidRPr="008D69CC" w:rsidRDefault="00D86CB2" w:rsidP="00790784">
                    <w:pPr>
                      <w:jc w:val="center"/>
                      <w:rPr>
                        <w:szCs w:val="36"/>
                      </w:rPr>
                    </w:pPr>
                    <w:r w:rsidRPr="00E91E92">
                      <w:rPr>
                        <w:rFonts w:ascii="Arial" w:hAnsi="Arial" w:cs="Arial"/>
                        <w:b/>
                        <w:i/>
                      </w:rPr>
                      <w:t>В-</w:t>
                    </w:r>
                    <w:r>
                      <w:rPr>
                        <w:rFonts w:ascii="Arial" w:hAnsi="Arial" w:cs="Arial"/>
                        <w:b/>
                        <w:i/>
                      </w:rPr>
                      <w:t>400011-</w:t>
                    </w:r>
                    <w:r w:rsidRPr="00790784">
                      <w:rPr>
                        <w:rFonts w:ascii="Arial" w:hAnsi="Arial" w:cs="Arial"/>
                        <w:b/>
                        <w:i/>
                      </w:rPr>
                      <w:t>СП</w:t>
                    </w:r>
                  </w:p>
                  <w:p w:rsidR="00D86CB2" w:rsidRPr="008D69CC" w:rsidRDefault="00D86CB2" w:rsidP="00023D6E">
                    <w:pPr>
                      <w:jc w:val="center"/>
                      <w:rPr>
                        <w:szCs w:val="36"/>
                      </w:rPr>
                    </w:pPr>
                  </w:p>
                  <w:p w:rsidR="00D86CB2" w:rsidRPr="00763636" w:rsidRDefault="00D86CB2" w:rsidP="00763636"/>
                </w:txbxContent>
              </v:textbox>
            </v:rect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C9473C">
    <w:pPr>
      <w:pStyle w:val="a9"/>
      <w:tabs>
        <w:tab w:val="left" w:pos="567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756544" behindDoc="0" locked="0" layoutInCell="1" allowOverlap="1" wp14:anchorId="27F1CCD1" wp14:editId="024B2A06">
              <wp:simplePos x="0" y="0"/>
              <wp:positionH relativeFrom="column">
                <wp:posOffset>-461010</wp:posOffset>
              </wp:positionH>
              <wp:positionV relativeFrom="paragraph">
                <wp:posOffset>-1357630</wp:posOffset>
              </wp:positionV>
              <wp:extent cx="436245" cy="3049905"/>
              <wp:effectExtent l="15240" t="13970" r="15240" b="12700"/>
              <wp:wrapNone/>
              <wp:docPr id="162" name="Group 2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245" cy="3049905"/>
                        <a:chOff x="408" y="11706"/>
                        <a:chExt cx="687" cy="4803"/>
                      </a:xfrm>
                    </wpg:grpSpPr>
                    <wps:wsp>
                      <wps:cNvPr id="163" name="Line 76"/>
                      <wps:cNvCnPr/>
                      <wps:spPr bwMode="auto">
                        <a:xfrm>
                          <a:off x="736" y="11715"/>
                          <a:ext cx="0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64" name="Line 76"/>
                      <wps:cNvCnPr/>
                      <wps:spPr bwMode="auto">
                        <a:xfrm>
                          <a:off x="408" y="11715"/>
                          <a:ext cx="1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65" name="Line 92"/>
                      <wps:cNvCnPr/>
                      <wps:spPr bwMode="auto">
                        <a:xfrm flipV="1">
                          <a:off x="408" y="1650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66" name="Line 92"/>
                      <wps:cNvCnPr/>
                      <wps:spPr bwMode="auto">
                        <a:xfrm flipV="1">
                          <a:off x="429" y="1508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67" name="Line 92"/>
                      <wps:cNvCnPr/>
                      <wps:spPr bwMode="auto">
                        <a:xfrm flipV="1">
                          <a:off x="421" y="13101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68" name="Line 92"/>
                      <wps:cNvCnPr/>
                      <wps:spPr bwMode="auto">
                        <a:xfrm flipV="1">
                          <a:off x="408" y="11706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69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5082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70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3417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171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1768"/>
                          <a:ext cx="328" cy="1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E1211E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Взам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. Инв. №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22" o:spid="_x0000_s1110" style="position:absolute;margin-left:-36.3pt;margin-top:-106.9pt;width:34.35pt;height:240.15pt;z-index:251756544" coordorigin="408,11706" coordsize="687,4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">
              <v:line id="Line 76" o:spid="_x0000_s1111" style="position:absolute;visibility:visible;mso-wrap-style:square" from="736,11715" to="736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5fA74AAADcAAAADwAAAGRycy9kb3ducmV2LnhtbERPvQrCMBDeBd8hnOCmqYoi1SgiVNzE&#10;6uJ2NmdbbC6liVrf3giC2318v7dct6YST2pcaVnBaBiBIM6sLjlXcD4lgzkI55E1VpZJwZscrFfd&#10;zhJjbV98pGfqcxFC2MWooPC+jqV0WUEG3dDWxIG72cagD7DJpW7wFcJNJcdRNJMGSw4NBda0LSi7&#10;pw+j4H45T5PdYatPVbrR1zzxl+tNK9XvtZsFCE+t/4t/7r0O82cT+D4TLpCr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Jfl8DvgAAANwAAAAPAAAAAAAAAAAAAAAAAKEC&#10;AABkcnMvZG93bnJldi54bWxQSwUGAAAAAAQABAD5AAAAjAMAAAAA&#10;" strokeweight="2pt"/>
              <v:line id="Line 76" o:spid="_x0000_s1112" style="position:absolute;visibility:visible;mso-wrap-style:square" from="408,11715" to="409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fHd74AAADcAAAADwAAAGRycy9kb3ducmV2LnhtbERPvQrCMBDeBd8hnOCmqaIi1SgiVNzE&#10;6uJ2NmdbbC6liVrf3giC2318v7dct6YST2pcaVnBaBiBIM6sLjlXcD4lgzkI55E1VpZJwZscrFfd&#10;zhJjbV98pGfqcxFC2MWooPC+jqV0WUEG3dDWxIG72cagD7DJpW7wFcJNJcdRNJMGSw4NBda0LSi7&#10;pw+j4H45T5PdYatPVbrR1zzxl+tNK9XvtZsFCE+t/4t/7r0O82cT+D4TLpCr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Gl8d3vgAAANwAAAAPAAAAAAAAAAAAAAAAAKEC&#10;AABkcnMvZG93bnJldi54bWxQSwUGAAAAAAQABAD5AAAAjAMAAAAA&#10;" strokeweight="2pt"/>
              <v:line id="Line 92" o:spid="_x0000_s1113" style="position:absolute;flip:y;visibility:visible;mso-wrap-style:square" from="408,16500" to="1074,16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ek4MMAAADcAAAADwAAAGRycy9kb3ducmV2LnhtbERP22rCQBB9L/gPywh9q5taFEmzCSUq&#10;iG9qP2CanSZps7Mxu7m0X+8WCr7N4VwnySbTiIE6V1tW8LyIQBAXVtdcKni/7J82IJxH1thYJgU/&#10;5CBLZw8JxtqOfKLh7EsRQtjFqKDyvo2ldEVFBt3CtsSB+7SdQR9gV0rd4RjCTSOXUbSWBmsODRW2&#10;lFdUfJ97o2C7LS/Xfrk5DMXHjvNr/WuPL19KPc6nt1cQniZ/F/+7DzrMX6/g75lwgUx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XpODDAAAA3AAAAA8AAAAAAAAAAAAA&#10;AAAAoQIAAGRycy9kb3ducmV2LnhtbFBLBQYAAAAABAAEAPkAAACRAwAAAAA=&#10;" strokeweight="2pt"/>
              <v:line id="Line 92" o:spid="_x0000_s1114" style="position:absolute;flip:y;visibility:visible;mso-wrap-style:square" from="429,15080" to="1095,15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U6l8AAAADcAAAADwAAAGRycy9kb3ducmV2LnhtbERPy6rCMBDdC/5DGMGdpioUqUYRHyDu&#10;1PsBc5uxrTaT2sRa79ffCIK7OZznzJetKUVDtSssKxgNIxDEqdUFZwp+zrvBFITzyBpLy6TgRQ6W&#10;i25njom2Tz5Sc/KZCCHsElSQe18lUro0J4NuaCviwF1sbdAHWGdS1/gM4aaU4yiKpcGCQ0OOFa1z&#10;Sm+nh1Gw2WTn+2M83Tfp75bX9+LPHiZXpfq9djUD4an1X/HHvddhfhzD+5lwgVz8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UFOpfAAAAA3AAAAA8AAAAAAAAAAAAAAAAA&#10;oQIAAGRycy9kb3ducmV2LnhtbFBLBQYAAAAABAAEAPkAAACOAwAAAAA=&#10;" strokeweight="2pt"/>
              <v:line id="Line 92" o:spid="_x0000_s1115" style="position:absolute;flip:y;visibility:visible;mso-wrap-style:square" from="421,13101" to="1087,131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mfDMAAAADcAAAADwAAAGRycy9kb3ducmV2LnhtbERPy6rCMBDdC/5DGMGdpiqo9BpFfIC4&#10;8/EBYzO37b3NpDaxVr/eCIK7OZznzBaNKURNlcstKxj0IxDEidU5pwrOp21vCsJ5ZI2FZVLwIAeL&#10;ebs1w1jbOx+oPvpUhBB2MSrIvC9jKV2SkUHXtyVx4H5tZdAHWKVSV3gP4aaQwygaS4M5h4YMS1pl&#10;lPwfb0bBep2errfhdFcnlw2vrvnT7kd/SnU7zfIHhKfGf8Uf906H+eMJvJ8JF8j5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pJnwzAAAAA3AAAAA8AAAAAAAAAAAAAAAAA&#10;oQIAAGRycy9kb3ducmV2LnhtbFBLBQYAAAAABAAEAPkAAACOAwAAAAA=&#10;" strokeweight="2pt"/>
              <v:line id="Line 92" o:spid="_x0000_s1116" style="position:absolute;flip:y;visibility:visible;mso-wrap-style:square" from="408,11706" to="1074,11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YLfsQAAADcAAAADwAAAGRycy9kb3ducmV2LnhtbESPQYvCQAyF7wv+hyGCt3WqCyLVUURd&#10;EG+r/oDYiW21k6mdsVZ//eawsLeE9/Lel/myc5VqqQmlZwOjYQKKOPO25NzA6fj9OQUVIrLFyjMZ&#10;eFGA5aL3McfU+if/UHuIuZIQDikaKGKsU61DVpDDMPQ1sWgX3ziMsja5tg0+JdxVepwkE+2wZGko&#10;sKZ1Qdnt8HAGNpv8eH+Mp7s2O295fS/ffv91NWbQ71YzUJG6+G/+u95ZwZ8IrTwjE+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1gt+xAAAANwAAAAPAAAAAAAAAAAA&#10;AAAAAKECAABkcnMvZG93bnJldi54bWxQSwUGAAAAAAQABAD5AAAAkgMAAAAA&#10;" strokeweight="2pt"/>
              <v:rect id="_x0000_s1117" style="position:absolute;left:408;top:15082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gRasQA&#10;AADcAAAADwAAAGRycy9kb3ducmV2LnhtbERPTWsCMRC9C/0PYYTeNKvQRVejWNuCQg+t9tLbuJlu&#10;lm4mS5Ku2/56UxC8zeN9znLd20Z05EPtWMFknIEgLp2uuVLwcXwZzUCEiKyxcUwKfinAenU3WGKh&#10;3ZnfqTvESqQQDgUqMDG2hZShNGQxjF1LnLgv5y3GBH0ltcdzCreNnGZZLi3WnBoMtrQ1VH4ffqwC&#10;+zwxr3n/Fmad9g9Pj6fP3R/vlbof9psFiEh9vImv7p1O8/M5/D+TLpCr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IEWrEAAAA3AAAAA8AAAAAAAAAAAAAAAAAmAIAAGRycy9k&#10;b3ducmV2LnhtbFBLBQYAAAAABAAEAPUAAACJAwAAAAA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Инв. № подл.</w:t>
                      </w:r>
                    </w:p>
                  </w:txbxContent>
                </v:textbox>
              </v:rect>
              <v:rect id="_x0000_s1118" style="position:absolute;left:408;top:13417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suKsYA&#10;AADcAAAADwAAAGRycy9kb3ducmV2LnhtbESPQU8CMRCF7yb+h2ZMvEkXEpEsFKIoCSYeELlwG7bj&#10;duN2umnLsvrrnYOJt5m8N+99s1gNvlU9xdQENjAeFaCIq2Abrg0cPjZ3M1ApI1tsA5OBb0qwWl5f&#10;LbC04cLv1O9zrSSEU4kGXM5dqXWqHHlMo9ARi/YZoscsa6y1jXiRcN/qSVFMtceGpcFhR2tH1df+&#10;7A34l7F7mw67NOttvH9+Oh23P/xqzO3N8DgHlWnI/+a/660V/AfBl2dkAr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msuKsYAAADcAAAADwAAAAAAAAAAAAAAAACYAgAAZHJz&#10;L2Rvd25yZXYueG1sUEsFBgAAAAAEAAQA9QAAAIs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Подп. И дата</w:t>
                      </w:r>
                    </w:p>
                  </w:txbxContent>
                </v:textbox>
              </v:rect>
              <v:rect id="_x0000_s1119" style="position:absolute;left:408;top:11768;width:328;height:1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eLscMA&#10;AADcAAAADwAAAGRycy9kb3ducmV2LnhtbERPS2sCMRC+F/ofwhR6q9ktVGU1Sp+g0IOvi7dxM24W&#10;N5MlSddtf70pCN7m43vOdN7bRnTkQ+1YQT7IQBCXTtdcKdhtv57GIEJE1tg4JgW/FGA+u7+bYqHd&#10;mdfUbWIlUgiHAhWYGNtCylAashgGriVO3NF5izFBX0nt8ZzCbSOfs2woLdacGgy29G6oPG1+rAL7&#10;mZvvYb8K4077l4+3w37xx0ulHh/61wmISH28ia/uhU7zRzn8P5MukLML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eLscMAAADcAAAADwAAAAAAAAAAAAAAAACYAgAAZHJzL2Rv&#10;d25yZXYueG1sUEsFBgAAAAAEAAQA9QAAAIg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E1211E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sz w:val="18"/>
                          <w:szCs w:val="18"/>
                          <w:lang w:val="ru-RU"/>
                        </w:rPr>
                        <w:t>Взам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ru-RU"/>
                        </w:rPr>
                        <w:t>. Инв. №</w:t>
                      </w:r>
                    </w:p>
                  </w:txbxContent>
                </v:textbox>
              </v:rect>
            </v:group>
          </w:pict>
        </mc:Fallback>
      </mc:AlternateContent>
    </w:r>
    <w:r>
      <w:rPr>
        <w:noProof/>
      </w:rPr>
      <mc:AlternateContent>
        <mc:Choice Requires="wpc">
          <w:drawing>
            <wp:inline distT="0" distB="0" distL="0" distR="0" wp14:anchorId="1897CF38" wp14:editId="12F5632D">
              <wp:extent cx="219075" cy="136525"/>
              <wp:effectExtent l="0" t="0" r="0" b="0"/>
              <wp:docPr id="182" name="Полотно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</wpc:wpc>
                </a:graphicData>
              </a:graphic>
            </wp:inline>
          </w:drawing>
        </mc:Choice>
        <mc:Fallback>
          <w:pict>
            <v:group id="Полотно 124" o:spid="_x0000_s1026" editas="canvas" style="width:17.25pt;height:10.75pt;mso-position-horizontal-relative:char;mso-position-vertical-relative:line" coordsize="219075,136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219075;height:136525;visibility:visible;mso-wrap-style:square">
                <v:fill o:detectmouseclick="t"/>
                <v:path o:connecttype="none"/>
              </v:shape>
              <w10:anchorlock/>
            </v:group>
          </w:pict>
        </mc:Fallback>
      </mc:AlternateContent>
    </w:r>
  </w:p>
  <w:p w:rsidR="00D86CB2" w:rsidRDefault="00D86CB2" w:rsidP="00D47C48">
    <w:pPr>
      <w:pStyle w:val="a9"/>
      <w:tabs>
        <w:tab w:val="left" w:pos="567"/>
        <w:tab w:val="left" w:pos="1134"/>
        <w:tab w:val="left" w:pos="1701"/>
        <w:tab w:val="left" w:pos="2268"/>
        <w:tab w:val="left" w:pos="3119"/>
        <w:tab w:val="left" w:pos="3686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717632" behindDoc="0" locked="0" layoutInCell="1" allowOverlap="1" wp14:anchorId="6AEA78EE" wp14:editId="402E3C85">
              <wp:simplePos x="0" y="0"/>
              <wp:positionH relativeFrom="column">
                <wp:posOffset>-34925</wp:posOffset>
              </wp:positionH>
              <wp:positionV relativeFrom="paragraph">
                <wp:posOffset>71120</wp:posOffset>
              </wp:positionV>
              <wp:extent cx="6680835" cy="5080"/>
              <wp:effectExtent l="0" t="0" r="24765" b="33020"/>
              <wp:wrapNone/>
              <wp:docPr id="161" name="Line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80835" cy="508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5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5.6pt" to="523.3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1728" behindDoc="0" locked="0" layoutInCell="1" allowOverlap="1" wp14:anchorId="48D4901C" wp14:editId="1DA95B30">
              <wp:simplePos x="0" y="0"/>
              <wp:positionH relativeFrom="column">
                <wp:posOffset>2352040</wp:posOffset>
              </wp:positionH>
              <wp:positionV relativeFrom="paragraph">
                <wp:posOffset>76200</wp:posOffset>
              </wp:positionV>
              <wp:extent cx="635" cy="1424305"/>
              <wp:effectExtent l="0" t="0" r="37465" b="23495"/>
              <wp:wrapNone/>
              <wp:docPr id="160" name="Line 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30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9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5.2pt,6pt" to="185.25pt,11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0704" behindDoc="0" locked="0" layoutInCell="1" allowOverlap="1" wp14:anchorId="051C1230" wp14:editId="20F2756F">
              <wp:simplePos x="0" y="0"/>
              <wp:positionH relativeFrom="column">
                <wp:posOffset>1985010</wp:posOffset>
              </wp:positionH>
              <wp:positionV relativeFrom="paragraph">
                <wp:posOffset>71120</wp:posOffset>
              </wp:positionV>
              <wp:extent cx="635" cy="1424940"/>
              <wp:effectExtent l="0" t="0" r="37465" b="22860"/>
              <wp:wrapNone/>
              <wp:docPr id="159" name="Line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8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6.3pt,5.6pt" to="156.35pt,1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9680" behindDoc="0" locked="0" layoutInCell="1" allowOverlap="1" wp14:anchorId="108FED6E" wp14:editId="7C946116">
              <wp:simplePos x="0" y="0"/>
              <wp:positionH relativeFrom="column">
                <wp:posOffset>1432560</wp:posOffset>
              </wp:positionH>
              <wp:positionV relativeFrom="paragraph">
                <wp:posOffset>71120</wp:posOffset>
              </wp:positionV>
              <wp:extent cx="635" cy="1424940"/>
              <wp:effectExtent l="0" t="0" r="37465" b="22860"/>
              <wp:wrapNone/>
              <wp:docPr id="158" name="Line 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7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8pt,5.6pt" to="112.85pt,1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6608" behindDoc="0" locked="0" layoutInCell="1" allowOverlap="1" wp14:anchorId="635D77CF" wp14:editId="13CA32EB">
              <wp:simplePos x="0" y="0"/>
              <wp:positionH relativeFrom="column">
                <wp:posOffset>1080135</wp:posOffset>
              </wp:positionH>
              <wp:positionV relativeFrom="paragraph">
                <wp:posOffset>80645</wp:posOffset>
              </wp:positionV>
              <wp:extent cx="635" cy="528955"/>
              <wp:effectExtent l="0" t="0" r="37465" b="23495"/>
              <wp:wrapNone/>
              <wp:docPr id="157" name="Lin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895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4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05pt,6.35pt" to="85.1pt,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2208" behindDoc="0" locked="0" layoutInCell="1" allowOverlap="1" wp14:anchorId="4F10185E" wp14:editId="3783B46D">
              <wp:simplePos x="0" y="0"/>
              <wp:positionH relativeFrom="column">
                <wp:posOffset>361315</wp:posOffset>
              </wp:positionH>
              <wp:positionV relativeFrom="paragraph">
                <wp:posOffset>85090</wp:posOffset>
              </wp:positionV>
              <wp:extent cx="635" cy="528955"/>
              <wp:effectExtent l="0" t="0" r="37465" b="23495"/>
              <wp:wrapNone/>
              <wp:docPr id="156" name="Lin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895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45pt,6.7pt" to="28.5pt,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8656" behindDoc="0" locked="0" layoutInCell="1" allowOverlap="1" wp14:anchorId="52AD911D" wp14:editId="67A4E55E">
              <wp:simplePos x="0" y="0"/>
              <wp:positionH relativeFrom="column">
                <wp:posOffset>717550</wp:posOffset>
              </wp:positionH>
              <wp:positionV relativeFrom="paragraph">
                <wp:posOffset>80645</wp:posOffset>
              </wp:positionV>
              <wp:extent cx="635" cy="1424940"/>
              <wp:effectExtent l="0" t="0" r="37465" b="22860"/>
              <wp:wrapNone/>
              <wp:docPr id="155" name="Line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6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.5pt,6.35pt" to="56.55pt,1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" strokeweight="2pt"/>
          </w:pict>
        </mc:Fallback>
      </mc:AlternateContent>
    </w:r>
  </w:p>
  <w:p w:rsidR="00D86CB2" w:rsidRDefault="00D86CB2" w:rsidP="00092465">
    <w:pPr>
      <w:pStyle w:val="a9"/>
    </w:pPr>
    <w:r>
      <w:rPr>
        <w:noProof/>
      </w:rPr>
      <mc:AlternateContent>
        <mc:Choice Requires="wps">
          <w:drawing>
            <wp:anchor distT="0" distB="0" distL="114300" distR="114300" simplePos="0" relativeHeight="251727872" behindDoc="0" locked="0" layoutInCell="1" allowOverlap="1" wp14:anchorId="3C002D34" wp14:editId="6DD2E680">
              <wp:simplePos x="0" y="0"/>
              <wp:positionH relativeFrom="column">
                <wp:posOffset>2513330</wp:posOffset>
              </wp:positionH>
              <wp:positionV relativeFrom="paragraph">
                <wp:posOffset>24765</wp:posOffset>
              </wp:positionV>
              <wp:extent cx="4005580" cy="243205"/>
              <wp:effectExtent l="0" t="0" r="0" b="4445"/>
              <wp:wrapNone/>
              <wp:docPr id="154" name="Rectangle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005580" cy="243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763636">
                          <w:pPr>
                            <w:jc w:val="center"/>
                          </w:pPr>
                          <w:r w:rsidRPr="00E91E92">
                            <w:rPr>
                              <w:rFonts w:ascii="Arial" w:hAnsi="Arial" w:cs="Arial"/>
                              <w:b/>
                              <w:i/>
                            </w:rPr>
                            <w:t>В-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400032-</w:t>
                          </w:r>
                          <w:r w:rsidRPr="00790784">
                            <w:rPr>
                              <w:rFonts w:ascii="Arial" w:hAnsi="Arial" w:cs="Arial"/>
                              <w:b/>
                              <w:i/>
                            </w:rPr>
                            <w:t>СП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0" style="position:absolute;margin-left:197.9pt;margin-top:1.95pt;width:315.4pt;height:19.1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" filled="f" stroked="f" strokeweight=".25pt">
              <v:textbox inset="1pt,1pt,1pt,1pt">
                <w:txbxContent>
                  <w:p w:rsidR="00D86CB2" w:rsidRDefault="00D86CB2" w:rsidP="00763636">
                    <w:pPr>
                      <w:jc w:val="center"/>
                    </w:pPr>
                    <w:r w:rsidRPr="00E91E92">
                      <w:rPr>
                        <w:rFonts w:ascii="Arial" w:hAnsi="Arial" w:cs="Arial"/>
                        <w:b/>
                        <w:i/>
                      </w:rPr>
                      <w:t>В-</w:t>
                    </w:r>
                    <w:r>
                      <w:rPr>
                        <w:rFonts w:ascii="Arial" w:hAnsi="Arial" w:cs="Arial"/>
                        <w:b/>
                        <w:i/>
                      </w:rPr>
                      <w:t>400032-</w:t>
                    </w:r>
                    <w:r w:rsidRPr="00790784">
                      <w:rPr>
                        <w:rFonts w:ascii="Arial" w:hAnsi="Arial" w:cs="Arial"/>
                        <w:b/>
                        <w:i/>
                      </w:rPr>
                      <w:t>СП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0944" behindDoc="0" locked="0" layoutInCell="1" allowOverlap="1" wp14:anchorId="4EE1A8B2" wp14:editId="42119998">
              <wp:simplePos x="0" y="0"/>
              <wp:positionH relativeFrom="column">
                <wp:posOffset>-34925</wp:posOffset>
              </wp:positionH>
              <wp:positionV relativeFrom="paragraph">
                <wp:posOffset>75565</wp:posOffset>
              </wp:positionV>
              <wp:extent cx="2386965" cy="635"/>
              <wp:effectExtent l="0" t="0" r="13335" b="37465"/>
              <wp:wrapNone/>
              <wp:docPr id="153" name="Line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6965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3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5.95pt" to="185.2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" strokeweight="1pt"/>
          </w:pict>
        </mc:Fallback>
      </mc:AlternateContent>
    </w:r>
    <w:r>
      <w:tab/>
    </w:r>
  </w:p>
  <w:p w:rsidR="00D86CB2" w:rsidRDefault="00D86CB2" w:rsidP="00764D78">
    <w:pPr>
      <w:pStyle w:val="a9"/>
      <w:tabs>
        <w:tab w:val="clear" w:pos="4677"/>
        <w:tab w:val="center" w:pos="720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746304" behindDoc="0" locked="0" layoutInCell="1" allowOverlap="1" wp14:anchorId="383E2965" wp14:editId="43C6E4FA">
              <wp:simplePos x="0" y="0"/>
              <wp:positionH relativeFrom="column">
                <wp:posOffset>1418590</wp:posOffset>
              </wp:positionH>
              <wp:positionV relativeFrom="paragraph">
                <wp:posOffset>89535</wp:posOffset>
              </wp:positionV>
              <wp:extent cx="566420" cy="157480"/>
              <wp:effectExtent l="0" t="0" r="5080" b="0"/>
              <wp:wrapNone/>
              <wp:docPr id="152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664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Подп.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1" style="position:absolute;margin-left:111.7pt;margin-top:7.05pt;width:44.6pt;height:12.4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Подп.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7328" behindDoc="0" locked="0" layoutInCell="1" allowOverlap="1" wp14:anchorId="404B2A21" wp14:editId="1E9C0FA1">
              <wp:simplePos x="0" y="0"/>
              <wp:positionH relativeFrom="column">
                <wp:posOffset>1975485</wp:posOffset>
              </wp:positionH>
              <wp:positionV relativeFrom="paragraph">
                <wp:posOffset>92710</wp:posOffset>
              </wp:positionV>
              <wp:extent cx="377190" cy="157480"/>
              <wp:effectExtent l="0" t="0" r="3810" b="0"/>
              <wp:wrapNone/>
              <wp:docPr id="151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Дата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2" style="position:absolute;margin-left:155.55pt;margin-top:7.3pt;width:29.7pt;height:12.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Дата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5280" behindDoc="0" locked="0" layoutInCell="1" allowOverlap="1" wp14:anchorId="64104C95" wp14:editId="6056D9B4">
              <wp:simplePos x="0" y="0"/>
              <wp:positionH relativeFrom="column">
                <wp:posOffset>1056005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150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№ док.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3" style="position:absolute;margin-left:83.15pt;margin-top:6.55pt;width:29.7pt;height:12.4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№ док.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4256" behindDoc="0" locked="0" layoutInCell="1" allowOverlap="1" wp14:anchorId="7EEAA59B" wp14:editId="0AE015A3">
              <wp:simplePos x="0" y="0"/>
              <wp:positionH relativeFrom="column">
                <wp:posOffset>709295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149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4" style="position:absolute;margin-left:55.85pt;margin-top:6.55pt;width:29.7pt;height:12.4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zl7A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3232" behindDoc="0" locked="0" layoutInCell="1" allowOverlap="1" wp14:anchorId="51AAB819" wp14:editId="1D658587">
              <wp:simplePos x="0" y="0"/>
              <wp:positionH relativeFrom="column">
                <wp:posOffset>350520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148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Кол</w:t>
                          </w:r>
                          <w:proofErr w:type="gram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.у</w:t>
                          </w:r>
                          <w:proofErr w:type="gramEnd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ч</w:t>
                          </w:r>
                          <w:proofErr w:type="spellEnd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5" style="position:absolute;margin-left:27.6pt;margin-top:6.55pt;width:29.7pt;height:12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Кол</w:t>
                    </w:r>
                    <w:proofErr w:type="gram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.у</w:t>
                    </w:r>
                    <w:proofErr w:type="gramEnd"/>
                    <w:r w:rsidRPr="0033569A">
                      <w:rPr>
                        <w:sz w:val="18"/>
                        <w:szCs w:val="18"/>
                        <w:lang w:val="ru-RU"/>
                      </w:rPr>
                      <w:t>ч</w:t>
                    </w:r>
                    <w:proofErr w:type="spellEnd"/>
                    <w:r>
                      <w:rPr>
                        <w:sz w:val="18"/>
                        <w:szCs w:val="18"/>
                        <w:lang w:val="ru-RU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5824" behindDoc="0" locked="0" layoutInCell="1" allowOverlap="1" wp14:anchorId="5AC05BD7" wp14:editId="2090321B">
              <wp:simplePos x="0" y="0"/>
              <wp:positionH relativeFrom="column">
                <wp:posOffset>-15875</wp:posOffset>
              </wp:positionH>
              <wp:positionV relativeFrom="paragraph">
                <wp:posOffset>81915</wp:posOffset>
              </wp:positionV>
              <wp:extent cx="377190" cy="157480"/>
              <wp:effectExtent l="0" t="0" r="3810" b="0"/>
              <wp:wrapNone/>
              <wp:docPr id="147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Изм</w:t>
                          </w:r>
                          <w:proofErr w:type="spellEnd"/>
                          <w:r w:rsidRPr="0033569A">
                            <w:rPr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6" style="position:absolute;margin-left:-1.25pt;margin-top:6.45pt;width:29.7pt;height:12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VYg7A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Изм</w:t>
                    </w:r>
                    <w:proofErr w:type="spellEnd"/>
                    <w:r w:rsidRPr="0033569A">
                      <w:rPr>
                        <w:sz w:val="18"/>
                        <w:szCs w:val="18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9920" behindDoc="0" locked="0" layoutInCell="1" allowOverlap="1" wp14:anchorId="56DEF7F8" wp14:editId="42DBCDD8">
              <wp:simplePos x="0" y="0"/>
              <wp:positionH relativeFrom="column">
                <wp:posOffset>-29845</wp:posOffset>
              </wp:positionH>
              <wp:positionV relativeFrom="paragraph">
                <wp:posOffset>81280</wp:posOffset>
              </wp:positionV>
              <wp:extent cx="2382520" cy="635"/>
              <wp:effectExtent l="0" t="0" r="17780" b="37465"/>
              <wp:wrapNone/>
              <wp:docPr id="146" name="Line 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2520" cy="63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2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35pt,6.4pt" to="185.2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" strokeweight="2pt"/>
          </w:pict>
        </mc:Fallback>
      </mc:AlternateContent>
    </w:r>
    <w:r>
      <w:tab/>
    </w:r>
  </w:p>
  <w:p w:rsidR="00D86CB2" w:rsidRDefault="00D86CB2" w:rsidP="00D47C48">
    <w:pPr>
      <w:pStyle w:val="a9"/>
      <w:tabs>
        <w:tab w:val="left" w:pos="7655"/>
        <w:tab w:val="left" w:pos="8505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2001280" behindDoc="0" locked="0" layoutInCell="1" allowOverlap="1" wp14:anchorId="0574AEC4" wp14:editId="686139C4">
              <wp:simplePos x="0" y="0"/>
              <wp:positionH relativeFrom="column">
                <wp:posOffset>1975485</wp:posOffset>
              </wp:positionH>
              <wp:positionV relativeFrom="paragraph">
                <wp:posOffset>108585</wp:posOffset>
              </wp:positionV>
              <wp:extent cx="372110" cy="167005"/>
              <wp:effectExtent l="0" t="0" r="8890" b="4445"/>
              <wp:wrapNone/>
              <wp:docPr id="130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2110" cy="167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D86CB2" w:rsidP="00B4273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  <w:lang w:val="ru-RU"/>
                            </w:rPr>
                            <w:t>08.15</w:t>
                          </w:r>
                        </w:p>
                        <w:p w:rsidR="00D86CB2" w:rsidRPr="004A7F2E" w:rsidRDefault="00D86CB2" w:rsidP="0033569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7" style="position:absolute;margin-left:155.55pt;margin-top:8.55pt;width:29.3pt;height:13.1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" filled="f" stroked="f" strokeweight=".25pt">
              <v:textbox inset="1pt,1pt,1pt,1pt">
                <w:txbxContent>
                  <w:p w:rsidR="00D86CB2" w:rsidRPr="004A7F2E" w:rsidRDefault="00D86CB2" w:rsidP="00B4273A">
                    <w:pPr>
                      <w:pStyle w:val="a7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  <w:lang w:val="ru-RU"/>
                      </w:rPr>
                      <w:t>08.15</w:t>
                    </w:r>
                  </w:p>
                  <w:p w:rsidR="00D86CB2" w:rsidRPr="004A7F2E" w:rsidRDefault="00D86CB2" w:rsidP="0033569A">
                    <w:pPr>
                      <w:pStyle w:val="a7"/>
                      <w:jc w:val="left"/>
                      <w:rPr>
                        <w:sz w:val="20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3280" behindDoc="0" locked="0" layoutInCell="1" allowOverlap="1" wp14:anchorId="74F2069E" wp14:editId="03F4C341">
              <wp:simplePos x="0" y="0"/>
              <wp:positionH relativeFrom="column">
                <wp:posOffset>719418</wp:posOffset>
              </wp:positionH>
              <wp:positionV relativeFrom="paragraph">
                <wp:posOffset>96146</wp:posOffset>
              </wp:positionV>
              <wp:extent cx="705485" cy="157480"/>
              <wp:effectExtent l="0" t="0" r="0" b="0"/>
              <wp:wrapNone/>
              <wp:docPr id="175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548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Таланова</w:t>
                          </w:r>
                          <w:proofErr w:type="spellEnd"/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8" style="position:absolute;margin-left:56.65pt;margin-top:7.55pt;width:55.55pt;height:12.4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</w:t>
                    </w:r>
                    <w:proofErr w:type="spellStart"/>
                    <w:r>
                      <w:rPr>
                        <w:sz w:val="18"/>
                        <w:szCs w:val="18"/>
                        <w:lang w:val="ru-RU"/>
                      </w:rPr>
                      <w:t>Таланова</w:t>
                    </w:r>
                    <w:proofErr w:type="spellEnd"/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5040" behindDoc="0" locked="0" layoutInCell="1" allowOverlap="1" wp14:anchorId="5FF33EA5" wp14:editId="11B73C53">
              <wp:simplePos x="0" y="0"/>
              <wp:positionH relativeFrom="column">
                <wp:posOffset>2380615</wp:posOffset>
              </wp:positionH>
              <wp:positionV relativeFrom="paragraph">
                <wp:posOffset>106045</wp:posOffset>
              </wp:positionV>
              <wp:extent cx="2457450" cy="864235"/>
              <wp:effectExtent l="0" t="0" r="0" b="0"/>
              <wp:wrapNone/>
              <wp:docPr id="145" name="Rectangle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457450" cy="864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733162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</w:rPr>
                          </w:pPr>
                        </w:p>
                        <w:p w:rsidR="00D86CB2" w:rsidRDefault="00D86CB2" w:rsidP="00733162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</w:rPr>
                          </w:pPr>
                        </w:p>
                        <w:p w:rsidR="00D86CB2" w:rsidRPr="00210DAD" w:rsidRDefault="00D86CB2" w:rsidP="00733162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iCs/>
                              <w:noProof/>
                              <w:color w:val="000000"/>
                              <w:lang w:val="en-US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Состав проекта</w:t>
                          </w:r>
                        </w:p>
                        <w:p w:rsidR="00D86CB2" w:rsidRPr="008E764B" w:rsidRDefault="00D86CB2" w:rsidP="008E764B">
                          <w:pPr>
                            <w:rPr>
                              <w:sz w:val="19"/>
                              <w:szCs w:val="19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29" style="position:absolute;margin-left:187.45pt;margin-top:8.35pt;width:193.5pt;height:68.0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" filled="f" stroked="f" strokeweight=".25pt">
              <v:textbox inset="1pt,1pt,1pt,1pt">
                <w:txbxContent>
                  <w:p w:rsidR="00D86CB2" w:rsidRDefault="00D86CB2" w:rsidP="00733162">
                    <w:pPr>
                      <w:jc w:val="center"/>
                      <w:rPr>
                        <w:rFonts w:ascii="Arial" w:hAnsi="Arial" w:cs="Arial"/>
                        <w:b/>
                        <w:i/>
                      </w:rPr>
                    </w:pPr>
                  </w:p>
                  <w:p w:rsidR="00D86CB2" w:rsidRDefault="00D86CB2" w:rsidP="00733162">
                    <w:pPr>
                      <w:jc w:val="center"/>
                      <w:rPr>
                        <w:rFonts w:ascii="Arial" w:hAnsi="Arial" w:cs="Arial"/>
                        <w:b/>
                        <w:i/>
                      </w:rPr>
                    </w:pPr>
                  </w:p>
                  <w:p w:rsidR="00D86CB2" w:rsidRPr="00210DAD" w:rsidRDefault="00D86CB2" w:rsidP="00733162">
                    <w:pPr>
                      <w:jc w:val="center"/>
                      <w:rPr>
                        <w:rFonts w:ascii="Arial" w:hAnsi="Arial" w:cs="Arial"/>
                        <w:b/>
                        <w:i/>
                        <w:iCs/>
                        <w:noProof/>
                        <w:color w:val="000000"/>
                        <w:lang w:val="en-US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</w:rPr>
                      <w:t>Состав проекта</w:t>
                    </w:r>
                  </w:p>
                  <w:p w:rsidR="00D86CB2" w:rsidRPr="008E764B" w:rsidRDefault="00D86CB2" w:rsidP="008E764B">
                    <w:pPr>
                      <w:rPr>
                        <w:sz w:val="19"/>
                        <w:szCs w:val="19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3472" behindDoc="0" locked="0" layoutInCell="1" allowOverlap="1" wp14:anchorId="3D9203B6" wp14:editId="25A52281">
              <wp:simplePos x="0" y="0"/>
              <wp:positionH relativeFrom="column">
                <wp:posOffset>-20955</wp:posOffset>
              </wp:positionH>
              <wp:positionV relativeFrom="paragraph">
                <wp:posOffset>445770</wp:posOffset>
              </wp:positionV>
              <wp:extent cx="738505" cy="157480"/>
              <wp:effectExtent l="0" t="0" r="4445" b="0"/>
              <wp:wrapNone/>
              <wp:docPr id="144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ГИП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0" style="position:absolute;margin-left:-1.65pt;margin-top:35.1pt;width:58.15pt;height:12.4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ZbV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ГИП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4B2969FB" wp14:editId="0ED3A817">
              <wp:simplePos x="0" y="0"/>
              <wp:positionH relativeFrom="column">
                <wp:posOffset>-29845</wp:posOffset>
              </wp:positionH>
              <wp:positionV relativeFrom="paragraph">
                <wp:posOffset>626110</wp:posOffset>
              </wp:positionV>
              <wp:extent cx="738505" cy="157480"/>
              <wp:effectExtent l="0" t="0" r="4445" b="0"/>
              <wp:wrapNone/>
              <wp:docPr id="143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Н. Контр.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1" style="position:absolute;margin-left:-2.35pt;margin-top:49.3pt;width:58.15pt;height:12.4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Н. Контр.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1424" behindDoc="0" locked="0" layoutInCell="1" allowOverlap="1" wp14:anchorId="68E42F07" wp14:editId="14ED13FC">
              <wp:simplePos x="0" y="0"/>
              <wp:positionH relativeFrom="column">
                <wp:posOffset>-29845</wp:posOffset>
              </wp:positionH>
              <wp:positionV relativeFrom="paragraph">
                <wp:posOffset>99060</wp:posOffset>
              </wp:positionV>
              <wp:extent cx="738505" cy="157480"/>
              <wp:effectExtent l="0" t="0" r="4445" b="0"/>
              <wp:wrapNone/>
              <wp:docPr id="142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Разраб</w:t>
                          </w:r>
                          <w:proofErr w:type="spellEnd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2" style="position:absolute;margin-left:-2.35pt;margin-top:7.8pt;width:58.15pt;height:12.4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</w:t>
                    </w:r>
                    <w:proofErr w:type="spellStart"/>
                    <w:r>
                      <w:rPr>
                        <w:sz w:val="18"/>
                        <w:szCs w:val="18"/>
                        <w:lang w:val="ru-RU"/>
                      </w:rPr>
                      <w:t>Разраб</w:t>
                    </w:r>
                    <w:proofErr w:type="spellEnd"/>
                    <w:r>
                      <w:rPr>
                        <w:sz w:val="18"/>
                        <w:szCs w:val="18"/>
                        <w:lang w:val="ru-RU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6624685C" wp14:editId="1DC48C02">
              <wp:simplePos x="0" y="0"/>
              <wp:positionH relativeFrom="column">
                <wp:posOffset>5952490</wp:posOffset>
              </wp:positionH>
              <wp:positionV relativeFrom="paragraph">
                <wp:posOffset>106045</wp:posOffset>
              </wp:positionV>
              <wp:extent cx="693420" cy="157480"/>
              <wp:effectExtent l="0" t="0" r="0" b="0"/>
              <wp:wrapNone/>
              <wp:docPr id="141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34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Листов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3" style="position:absolute;margin-left:468.7pt;margin-top:8.35pt;width:54.6pt;height:12.4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c5a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Листов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9376" behindDoc="0" locked="0" layoutInCell="1" allowOverlap="1" wp14:anchorId="183BE280" wp14:editId="4C6CFDB3">
              <wp:simplePos x="0" y="0"/>
              <wp:positionH relativeFrom="column">
                <wp:posOffset>5396230</wp:posOffset>
              </wp:positionH>
              <wp:positionV relativeFrom="paragraph">
                <wp:posOffset>99060</wp:posOffset>
              </wp:positionV>
              <wp:extent cx="556260" cy="157480"/>
              <wp:effectExtent l="0" t="0" r="0" b="0"/>
              <wp:wrapNone/>
              <wp:docPr id="140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5626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4" style="position:absolute;margin-left:424.9pt;margin-top:7.8pt;width:43.8pt;height:12.4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8352" behindDoc="0" locked="0" layoutInCell="1" allowOverlap="1" wp14:anchorId="0C4D9485" wp14:editId="174779A7">
              <wp:simplePos x="0" y="0"/>
              <wp:positionH relativeFrom="column">
                <wp:posOffset>4838700</wp:posOffset>
              </wp:positionH>
              <wp:positionV relativeFrom="paragraph">
                <wp:posOffset>99060</wp:posOffset>
              </wp:positionV>
              <wp:extent cx="517525" cy="157480"/>
              <wp:effectExtent l="0" t="0" r="0" b="0"/>
              <wp:wrapNone/>
              <wp:docPr id="139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752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Стадия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5" style="position:absolute;margin-left:381pt;margin-top:7.8pt;width:40.75pt;height:12.4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2sJ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Стадия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4016" behindDoc="0" locked="0" layoutInCell="1" allowOverlap="1" wp14:anchorId="2C12AC26" wp14:editId="6362F549">
              <wp:simplePos x="0" y="0"/>
              <wp:positionH relativeFrom="column">
                <wp:posOffset>4838065</wp:posOffset>
              </wp:positionH>
              <wp:positionV relativeFrom="paragraph">
                <wp:posOffset>92710</wp:posOffset>
              </wp:positionV>
              <wp:extent cx="635" cy="886460"/>
              <wp:effectExtent l="0" t="0" r="37465" b="27940"/>
              <wp:wrapNone/>
              <wp:docPr id="138" name="Line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8864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1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3pt" to="381pt,7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2752" behindDoc="0" locked="0" layoutInCell="1" allowOverlap="1" wp14:anchorId="6668D64C" wp14:editId="5EF20736">
              <wp:simplePos x="0" y="0"/>
              <wp:positionH relativeFrom="column">
                <wp:posOffset>5394960</wp:posOffset>
              </wp:positionH>
              <wp:positionV relativeFrom="paragraph">
                <wp:posOffset>92710</wp:posOffset>
              </wp:positionV>
              <wp:extent cx="1270" cy="353060"/>
              <wp:effectExtent l="0" t="0" r="36830" b="27940"/>
              <wp:wrapNone/>
              <wp:docPr id="137" name="Lin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3530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0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4.8pt,7.3pt" to="424.9pt,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8112" behindDoc="0" locked="0" layoutInCell="1" allowOverlap="1" wp14:anchorId="060B8826" wp14:editId="0372D201">
              <wp:simplePos x="0" y="0"/>
              <wp:positionH relativeFrom="column">
                <wp:posOffset>5952490</wp:posOffset>
              </wp:positionH>
              <wp:positionV relativeFrom="paragraph">
                <wp:posOffset>92710</wp:posOffset>
              </wp:positionV>
              <wp:extent cx="1270" cy="353060"/>
              <wp:effectExtent l="0" t="0" r="36830" b="27940"/>
              <wp:wrapNone/>
              <wp:docPr id="136" name="Line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3530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5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8.7pt,7.3pt" to="468.8pt,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8896" behindDoc="0" locked="0" layoutInCell="1" allowOverlap="1" wp14:anchorId="66EF2CAE" wp14:editId="0091F185">
              <wp:simplePos x="0" y="0"/>
              <wp:positionH relativeFrom="column">
                <wp:posOffset>-34290</wp:posOffset>
              </wp:positionH>
              <wp:positionV relativeFrom="paragraph">
                <wp:posOffset>85090</wp:posOffset>
              </wp:positionV>
              <wp:extent cx="6680200" cy="3175"/>
              <wp:effectExtent l="0" t="0" r="25400" b="34925"/>
              <wp:wrapNone/>
              <wp:docPr id="135" name="Lin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80200" cy="317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1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pt,6.7pt" to="523.3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" strokeweight="2pt"/>
          </w:pict>
        </mc:Fallback>
      </mc:AlternateContent>
    </w:r>
  </w:p>
  <w:p w:rsidR="00D86CB2" w:rsidRDefault="00D86CB2" w:rsidP="00D47C48">
    <w:pPr>
      <w:pStyle w:val="a9"/>
      <w:tabs>
        <w:tab w:val="clear" w:pos="4677"/>
        <w:tab w:val="clear" w:pos="9355"/>
        <w:tab w:val="left" w:pos="7655"/>
        <w:tab w:val="left" w:pos="8505"/>
        <w:tab w:val="center" w:pos="9180"/>
        <w:tab w:val="right" w:pos="9720"/>
      </w:tabs>
      <w:ind w:right="-122"/>
    </w:pPr>
    <w:r>
      <w:rPr>
        <w:noProof/>
      </w:rPr>
      <mc:AlternateContent>
        <mc:Choice Requires="wps">
          <w:drawing>
            <wp:anchor distT="0" distB="0" distL="114300" distR="114300" simplePos="0" relativeHeight="252155904" behindDoc="0" locked="0" layoutInCell="1" allowOverlap="1" wp14:anchorId="79EB3AC7" wp14:editId="503ADEBA">
              <wp:simplePos x="0" y="0"/>
              <wp:positionH relativeFrom="column">
                <wp:posOffset>-38809</wp:posOffset>
              </wp:positionH>
              <wp:positionV relativeFrom="paragraph">
                <wp:posOffset>100480</wp:posOffset>
              </wp:positionV>
              <wp:extent cx="738505" cy="157480"/>
              <wp:effectExtent l="0" t="0" r="4445" b="0"/>
              <wp:wrapNone/>
              <wp:docPr id="343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Проверил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6" style="position:absolute;margin-left:-3.05pt;margin-top:7.9pt;width:58.15pt;height:12.4pt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Проверил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6848" behindDoc="0" locked="0" layoutInCell="1" allowOverlap="1" wp14:anchorId="7D7F634D" wp14:editId="1B118A18">
              <wp:simplePos x="0" y="0"/>
              <wp:positionH relativeFrom="column">
                <wp:posOffset>4836649</wp:posOffset>
              </wp:positionH>
              <wp:positionV relativeFrom="paragraph">
                <wp:posOffset>86361</wp:posOffset>
              </wp:positionV>
              <wp:extent cx="554746" cy="179754"/>
              <wp:effectExtent l="0" t="0" r="0" b="0"/>
              <wp:wrapNone/>
              <wp:docPr id="132" name="Rectangle 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54746" cy="17975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AE07F4" w:rsidRDefault="00D86CB2" w:rsidP="0033569A">
                          <w:pPr>
                            <w:jc w:val="center"/>
                          </w:pPr>
                          <w:proofErr w:type="gramStart"/>
                          <w:r>
                            <w:t>П</w:t>
                          </w:r>
                          <w:proofErr w:type="gramEnd"/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7" style="position:absolute;margin-left:380.85pt;margin-top:6.8pt;width:43.7pt;height:14.1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" filled="f" stroked="f" strokeweight=".25pt">
              <v:textbox inset="1pt,1pt,1pt,1pt">
                <w:txbxContent>
                  <w:p w:rsidR="00D86CB2" w:rsidRPr="00AE07F4" w:rsidRDefault="00D86CB2" w:rsidP="0033569A">
                    <w:pPr>
                      <w:jc w:val="center"/>
                    </w:pPr>
                    <w:proofErr w:type="gramStart"/>
                    <w:r>
                      <w:t>П</w:t>
                    </w:r>
                    <w:proofErr w:type="gramEnd"/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9136" behindDoc="0" locked="0" layoutInCell="1" allowOverlap="1" wp14:anchorId="0AEB7DA2" wp14:editId="073F6B33">
              <wp:simplePos x="0" y="0"/>
              <wp:positionH relativeFrom="column">
                <wp:posOffset>5953760</wp:posOffset>
              </wp:positionH>
              <wp:positionV relativeFrom="paragraph">
                <wp:posOffset>90805</wp:posOffset>
              </wp:positionV>
              <wp:extent cx="692150" cy="163830"/>
              <wp:effectExtent l="0" t="0" r="0" b="7620"/>
              <wp:wrapNone/>
              <wp:docPr id="134" name="Rectangle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2150" cy="1638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50742D" w:rsidRDefault="00D86CB2" w:rsidP="007C6738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instrText xml:space="preserve"> SECTIONPAGES  </w:instrText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C31BBD">
                            <w:rPr>
                              <w:rStyle w:val="ab"/>
                              <w:noProof/>
                              <w:sz w:val="22"/>
                              <w:szCs w:val="22"/>
                            </w:rPr>
                            <w:t>1</w:t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  <w:p w:rsidR="00D86CB2" w:rsidRDefault="00D86CB2"/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8" style="position:absolute;margin-left:468.8pt;margin-top:7.15pt;width:54.5pt;height:12.9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" filled="f" stroked="f" strokeweight=".25pt">
              <v:textbox inset="1pt,1pt,1pt,1pt">
                <w:txbxContent>
                  <w:p w:rsidR="00D86CB2" w:rsidRPr="0050742D" w:rsidRDefault="00D86CB2" w:rsidP="007C6738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rStyle w:val="ab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Style w:val="ab"/>
                        <w:sz w:val="22"/>
                        <w:szCs w:val="22"/>
                      </w:rPr>
                      <w:instrText xml:space="preserve"> SECTIONPAGES  </w:instrText>
                    </w:r>
                    <w:r>
                      <w:rPr>
                        <w:rStyle w:val="ab"/>
                        <w:sz w:val="22"/>
                        <w:szCs w:val="22"/>
                      </w:rPr>
                      <w:fldChar w:fldCharType="separate"/>
                    </w:r>
                    <w:r w:rsidR="00C31BBD">
                      <w:rPr>
                        <w:rStyle w:val="ab"/>
                        <w:noProof/>
                        <w:sz w:val="22"/>
                        <w:szCs w:val="22"/>
                      </w:rPr>
                      <w:t>1</w:t>
                    </w:r>
                    <w:r>
                      <w:rPr>
                        <w:rStyle w:val="ab"/>
                        <w:sz w:val="22"/>
                        <w:szCs w:val="22"/>
                      </w:rPr>
                      <w:fldChar w:fldCharType="end"/>
                    </w:r>
                  </w:p>
                  <w:p w:rsidR="00D86CB2" w:rsidRDefault="00D86CB2"/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0160" behindDoc="0" locked="0" layoutInCell="1" allowOverlap="1" wp14:anchorId="2700319C" wp14:editId="4D7BFC59">
              <wp:simplePos x="0" y="0"/>
              <wp:positionH relativeFrom="column">
                <wp:posOffset>5420995</wp:posOffset>
              </wp:positionH>
              <wp:positionV relativeFrom="paragraph">
                <wp:posOffset>85725</wp:posOffset>
              </wp:positionV>
              <wp:extent cx="485775" cy="180975"/>
              <wp:effectExtent l="0" t="0" r="9525" b="9525"/>
              <wp:wrapNone/>
              <wp:docPr id="133" name="Rectangle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8577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764D78" w:rsidRDefault="00D86CB2" w:rsidP="00211958">
                          <w:pPr>
                            <w:jc w:val="center"/>
                          </w:pPr>
                          <w:r>
                            <w:rPr>
                              <w:rStyle w:val="ab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</w:rPr>
                            <w:instrText xml:space="preserve"> PAGE   \* MERGEFORMAT </w:instrText>
                          </w:r>
                          <w:r>
                            <w:rPr>
                              <w:rStyle w:val="ab"/>
                            </w:rPr>
                            <w:fldChar w:fldCharType="separate"/>
                          </w:r>
                          <w:r w:rsidR="00C31BBD">
                            <w:rPr>
                              <w:rStyle w:val="ab"/>
                              <w:noProof/>
                            </w:rPr>
                            <w:t>1</w:t>
                          </w:r>
                          <w:r>
                            <w:rPr>
                              <w:rStyle w:val="ab"/>
                            </w:rPr>
                            <w:fldChar w:fldCharType="end"/>
                          </w:r>
                        </w:p>
                        <w:p w:rsidR="00D86CB2" w:rsidRDefault="00D86CB2"/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39" style="position:absolute;margin-left:426.85pt;margin-top:6.75pt;width:38.25pt;height:14.2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" filled="f" stroked="f" strokeweight=".25pt">
              <v:textbox inset="1pt,1pt,1pt,1pt">
                <w:txbxContent>
                  <w:p w:rsidR="00D86CB2" w:rsidRPr="00764D78" w:rsidRDefault="00D86CB2" w:rsidP="00211958">
                    <w:pPr>
                      <w:jc w:val="center"/>
                    </w:pPr>
                    <w:r>
                      <w:rPr>
                        <w:rStyle w:val="ab"/>
                      </w:rPr>
                      <w:fldChar w:fldCharType="begin"/>
                    </w:r>
                    <w:r>
                      <w:rPr>
                        <w:rStyle w:val="ab"/>
                      </w:rPr>
                      <w:instrText xml:space="preserve"> PAGE   \* MERGEFORMAT </w:instrText>
                    </w:r>
                    <w:r>
                      <w:rPr>
                        <w:rStyle w:val="ab"/>
                      </w:rPr>
                      <w:fldChar w:fldCharType="separate"/>
                    </w:r>
                    <w:r w:rsidR="00C31BBD">
                      <w:rPr>
                        <w:rStyle w:val="ab"/>
                        <w:noProof/>
                      </w:rPr>
                      <w:t>1</w:t>
                    </w:r>
                    <w:r>
                      <w:rPr>
                        <w:rStyle w:val="ab"/>
                      </w:rPr>
                      <w:fldChar w:fldCharType="end"/>
                    </w:r>
                  </w:p>
                  <w:p w:rsidR="00D86CB2" w:rsidRDefault="00D86CB2"/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6064" behindDoc="0" locked="0" layoutInCell="1" allowOverlap="1" wp14:anchorId="288CB188" wp14:editId="38838805">
              <wp:simplePos x="0" y="0"/>
              <wp:positionH relativeFrom="column">
                <wp:posOffset>4838065</wp:posOffset>
              </wp:positionH>
              <wp:positionV relativeFrom="paragraph">
                <wp:posOffset>90805</wp:posOffset>
              </wp:positionV>
              <wp:extent cx="1807845" cy="0"/>
              <wp:effectExtent l="0" t="0" r="20955" b="19050"/>
              <wp:wrapNone/>
              <wp:docPr id="131" name="Line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80784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3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15pt" to="523.3pt,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2992" behindDoc="0" locked="0" layoutInCell="1" allowOverlap="1" wp14:anchorId="29060AF3" wp14:editId="67DECBAA">
              <wp:simplePos x="0" y="0"/>
              <wp:positionH relativeFrom="column">
                <wp:posOffset>-34925</wp:posOffset>
              </wp:positionH>
              <wp:positionV relativeFrom="paragraph">
                <wp:posOffset>88265</wp:posOffset>
              </wp:positionV>
              <wp:extent cx="2387600" cy="0"/>
              <wp:effectExtent l="0" t="0" r="12700" b="19050"/>
              <wp:wrapNone/>
              <wp:docPr id="129" name="Line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5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6.95pt" to="185.2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" strokeweight="1pt"/>
          </w:pict>
        </mc:Fallback>
      </mc:AlternateContent>
    </w:r>
  </w:p>
  <w:p w:rsidR="00D86CB2" w:rsidRDefault="00076FE8" w:rsidP="00D47C48">
    <w:pPr>
      <w:pStyle w:val="a9"/>
      <w:tabs>
        <w:tab w:val="clear" w:pos="4677"/>
        <w:tab w:val="clear" w:pos="9355"/>
        <w:tab w:val="left" w:pos="7525"/>
        <w:tab w:val="center" w:pos="9180"/>
        <w:tab w:val="right" w:pos="9356"/>
      </w:tabs>
      <w:ind w:right="-122"/>
    </w:pPr>
    <w:r>
      <w:rPr>
        <w:rFonts w:ascii="Arial" w:hAnsi="Arial" w:cs="Arial"/>
        <w:noProof/>
      </w:rPr>
      <w:drawing>
        <wp:anchor distT="0" distB="0" distL="114300" distR="114300" simplePos="0" relativeHeight="252166144" behindDoc="1" locked="0" layoutInCell="1" allowOverlap="1" wp14:anchorId="02C48B87" wp14:editId="49297C21">
          <wp:simplePos x="0" y="0"/>
          <wp:positionH relativeFrom="column">
            <wp:posOffset>1418590</wp:posOffset>
          </wp:positionH>
          <wp:positionV relativeFrom="paragraph">
            <wp:posOffset>45154</wp:posOffset>
          </wp:positionV>
          <wp:extent cx="818515" cy="277495"/>
          <wp:effectExtent l="0" t="0" r="635" b="8255"/>
          <wp:wrapNone/>
          <wp:docPr id="346" name="Рисунок 3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Палюшенко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8515" cy="277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003328" behindDoc="0" locked="0" layoutInCell="1" allowOverlap="1" wp14:anchorId="1D1F40C5" wp14:editId="530488ED">
              <wp:simplePos x="0" y="0"/>
              <wp:positionH relativeFrom="column">
                <wp:posOffset>1975485</wp:posOffset>
              </wp:positionH>
              <wp:positionV relativeFrom="paragraph">
                <wp:posOffset>106045</wp:posOffset>
              </wp:positionV>
              <wp:extent cx="372110" cy="167005"/>
              <wp:effectExtent l="0" t="0" r="8890" b="4445"/>
              <wp:wrapNone/>
              <wp:docPr id="177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2110" cy="167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D86CB2" w:rsidP="00B4273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  <w:lang w:val="ru-RU"/>
                            </w:rPr>
                            <w:t>08.15</w:t>
                          </w:r>
                        </w:p>
                        <w:p w:rsidR="00D86CB2" w:rsidRPr="004A7F2E" w:rsidRDefault="00D86CB2" w:rsidP="0033569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40" style="position:absolute;margin-left:155.55pt;margin-top:8.35pt;width:29.3pt;height:13.15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" filled="f" stroked="f" strokeweight=".25pt">
              <v:textbox inset="1pt,1pt,1pt,1pt">
                <w:txbxContent>
                  <w:p w:rsidR="00D86CB2" w:rsidRPr="004A7F2E" w:rsidRDefault="00D86CB2" w:rsidP="00B4273A">
                    <w:pPr>
                      <w:pStyle w:val="a7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  <w:lang w:val="ru-RU"/>
                      </w:rPr>
                      <w:t>08.15</w:t>
                    </w:r>
                  </w:p>
                  <w:p w:rsidR="00D86CB2" w:rsidRPr="004A7F2E" w:rsidRDefault="00D86CB2" w:rsidP="0033569A">
                    <w:pPr>
                      <w:pStyle w:val="a7"/>
                      <w:jc w:val="left"/>
                      <w:rPr>
                        <w:sz w:val="20"/>
                      </w:rPr>
                    </w:pPr>
                  </w:p>
                </w:txbxContent>
              </v:textbox>
            </v:rect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1741184" behindDoc="0" locked="0" layoutInCell="1" allowOverlap="1" wp14:anchorId="7005D140" wp14:editId="2A396655">
              <wp:simplePos x="0" y="0"/>
              <wp:positionH relativeFrom="column">
                <wp:posOffset>4838700</wp:posOffset>
              </wp:positionH>
              <wp:positionV relativeFrom="paragraph">
                <wp:posOffset>135255</wp:posOffset>
              </wp:positionV>
              <wp:extent cx="1807210" cy="452120"/>
              <wp:effectExtent l="0" t="0" r="2540" b="5080"/>
              <wp:wrapNone/>
              <wp:docPr id="128" name="Rectangle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7210" cy="452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C12530" w:rsidRDefault="00D86CB2" w:rsidP="007749E7">
                          <w:pPr>
                            <w:jc w:val="center"/>
                            <w:rPr>
                              <w:sz w:val="18"/>
                            </w:rPr>
                          </w:pP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 xml:space="preserve">ООО 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br/>
                          </w: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«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ПКТИ «Технопроект</w:t>
                          </w: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»</w:t>
                          </w:r>
                        </w:p>
                        <w:p w:rsidR="00D86CB2" w:rsidRPr="00C12530" w:rsidRDefault="00D86CB2" w:rsidP="00DF213D">
                          <w:pPr>
                            <w:pStyle w:val="a7"/>
                            <w:jc w:val="center"/>
                            <w:rPr>
                              <w:sz w:val="18"/>
                              <w:lang w:val="ru-RU"/>
                            </w:rPr>
                          </w:pPr>
                        </w:p>
                        <w:p w:rsidR="00D86CB2" w:rsidRPr="00C12530" w:rsidRDefault="00D86CB2" w:rsidP="00DF213D">
                          <w:pPr>
                            <w:pStyle w:val="a7"/>
                            <w:jc w:val="center"/>
                            <w:rPr>
                              <w:sz w:val="18"/>
                              <w:lang w:val="ru-RU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41" style="position:absolute;margin-left:381pt;margin-top:10.65pt;width:142.3pt;height:35.6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" filled="f" stroked="f" strokeweight=".25pt">
              <v:textbox inset="1pt,1pt,1pt,1pt">
                <w:txbxContent>
                  <w:p w:rsidR="00D86CB2" w:rsidRPr="00C12530" w:rsidRDefault="00D86CB2" w:rsidP="007749E7">
                    <w:pPr>
                      <w:jc w:val="center"/>
                      <w:rPr>
                        <w:sz w:val="18"/>
                      </w:rPr>
                    </w:pP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 xml:space="preserve">ООО </w:t>
                    </w:r>
                    <w:r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br/>
                    </w: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«</w:t>
                    </w:r>
                    <w:r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ПКТИ «Технопроект</w:t>
                    </w: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»</w:t>
                    </w:r>
                  </w:p>
                  <w:p w:rsidR="00D86CB2" w:rsidRPr="00C12530" w:rsidRDefault="00D86CB2" w:rsidP="00DF213D">
                    <w:pPr>
                      <w:pStyle w:val="a7"/>
                      <w:jc w:val="center"/>
                      <w:rPr>
                        <w:sz w:val="18"/>
                        <w:lang w:val="ru-RU"/>
                      </w:rPr>
                    </w:pPr>
                  </w:p>
                  <w:p w:rsidR="00D86CB2" w:rsidRPr="00C12530" w:rsidRDefault="00D86CB2" w:rsidP="00DF213D">
                    <w:pPr>
                      <w:pStyle w:val="a7"/>
                      <w:jc w:val="center"/>
                      <w:rPr>
                        <w:sz w:val="18"/>
                        <w:lang w:val="ru-RU"/>
                      </w:rPr>
                    </w:pPr>
                  </w:p>
                </w:txbxContent>
              </v:textbox>
            </v:rect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1737088" behindDoc="0" locked="0" layoutInCell="1" allowOverlap="1" wp14:anchorId="77179BE0" wp14:editId="5FC3C7C6">
              <wp:simplePos x="0" y="0"/>
              <wp:positionH relativeFrom="column">
                <wp:posOffset>4838065</wp:posOffset>
              </wp:positionH>
              <wp:positionV relativeFrom="paragraph">
                <wp:posOffset>95250</wp:posOffset>
              </wp:positionV>
              <wp:extent cx="1807845" cy="0"/>
              <wp:effectExtent l="0" t="0" r="20955" b="19050"/>
              <wp:wrapNone/>
              <wp:docPr id="63" name="Line 1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80784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4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5pt" to="523.3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" strokeweight="2pt"/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1731968" behindDoc="0" locked="0" layoutInCell="1" allowOverlap="1" wp14:anchorId="74D3EA3E" wp14:editId="00CE3B46">
              <wp:simplePos x="0" y="0"/>
              <wp:positionH relativeFrom="column">
                <wp:posOffset>-34925</wp:posOffset>
              </wp:positionH>
              <wp:positionV relativeFrom="paragraph">
                <wp:posOffset>91440</wp:posOffset>
              </wp:positionV>
              <wp:extent cx="2387600" cy="2540"/>
              <wp:effectExtent l="12700" t="15240" r="9525" b="10795"/>
              <wp:wrapNone/>
              <wp:docPr id="62" name="Line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87600" cy="254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4" o:spid="_x0000_s1026" style="position:absolute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7.2pt" to="185.2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" strokeweight="1pt"/>
          </w:pict>
        </mc:Fallback>
      </mc:AlternateContent>
    </w:r>
  </w:p>
  <w:p w:rsidR="00D86CB2" w:rsidRPr="00763636" w:rsidRDefault="00D86CB2" w:rsidP="00092465">
    <w:pPr>
      <w:pStyle w:val="a9"/>
      <w:rPr>
        <w:b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5520" behindDoc="0" locked="0" layoutInCell="1" allowOverlap="1" wp14:anchorId="4714FE98" wp14:editId="0B77D7B3">
              <wp:simplePos x="0" y="0"/>
              <wp:positionH relativeFrom="column">
                <wp:posOffset>727710</wp:posOffset>
              </wp:positionH>
              <wp:positionV relativeFrom="paragraph">
                <wp:posOffset>-80010</wp:posOffset>
              </wp:positionV>
              <wp:extent cx="705485" cy="157480"/>
              <wp:effectExtent l="0" t="0" r="0" b="0"/>
              <wp:wrapNone/>
              <wp:docPr id="61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548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076FE8" w:rsidRPr="004A7F2E" w:rsidRDefault="00076FE8" w:rsidP="00076FE8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sz w:val="20"/>
                              <w:lang w:val="ru-RU"/>
                            </w:rPr>
                            <w:t>П</w:t>
                          </w:r>
                          <w:r w:rsidR="00C31BBD">
                            <w:rPr>
                              <w:sz w:val="20"/>
                              <w:lang w:val="ru-RU"/>
                            </w:rPr>
                            <w:t>о</w:t>
                          </w:r>
                          <w:r>
                            <w:rPr>
                              <w:sz w:val="20"/>
                              <w:lang w:val="ru-RU"/>
                            </w:rPr>
                            <w:t>люшенко</w:t>
                          </w:r>
                          <w:proofErr w:type="spellEnd"/>
                        </w:p>
                        <w:p w:rsidR="00D86CB2" w:rsidRPr="0033569A" w:rsidRDefault="00D86CB2" w:rsidP="0033569A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42" style="position:absolute;margin-left:57.3pt;margin-top:-6.3pt;width:55.55pt;height:12.4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" filled="f" stroked="f" strokeweight=".25pt">
              <v:textbox inset="1pt,1pt,1pt,1pt">
                <w:txbxContent>
                  <w:p w:rsidR="00076FE8" w:rsidRPr="004A7F2E" w:rsidRDefault="00076FE8" w:rsidP="00076FE8">
                    <w:pPr>
                      <w:pStyle w:val="a7"/>
                      <w:jc w:val="left"/>
                      <w:rPr>
                        <w:sz w:val="20"/>
                      </w:rPr>
                    </w:pPr>
                    <w:proofErr w:type="spellStart"/>
                    <w:r>
                      <w:rPr>
                        <w:sz w:val="20"/>
                        <w:lang w:val="ru-RU"/>
                      </w:rPr>
                      <w:t>П</w:t>
                    </w:r>
                    <w:r w:rsidR="00C31BBD">
                      <w:rPr>
                        <w:sz w:val="20"/>
                        <w:lang w:val="ru-RU"/>
                      </w:rPr>
                      <w:t>о</w:t>
                    </w:r>
                    <w:r>
                      <w:rPr>
                        <w:sz w:val="20"/>
                        <w:lang w:val="ru-RU"/>
                      </w:rPr>
                      <w:t>люшенко</w:t>
                    </w:r>
                    <w:proofErr w:type="spellEnd"/>
                  </w:p>
                  <w:p w:rsidR="00D86CB2" w:rsidRPr="0033569A" w:rsidRDefault="00D86CB2" w:rsidP="0033569A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3776" behindDoc="0" locked="0" layoutInCell="1" allowOverlap="1" wp14:anchorId="3D493D54" wp14:editId="3DC2844D">
              <wp:simplePos x="0" y="0"/>
              <wp:positionH relativeFrom="column">
                <wp:posOffset>-34925</wp:posOffset>
              </wp:positionH>
              <wp:positionV relativeFrom="paragraph">
                <wp:posOffset>99695</wp:posOffset>
              </wp:positionV>
              <wp:extent cx="2387600" cy="635"/>
              <wp:effectExtent l="0" t="0" r="12700" b="37465"/>
              <wp:wrapNone/>
              <wp:docPr id="59" name="Line 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1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7.85pt" to="185.2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" strokeweight="1pt"/>
          </w:pict>
        </mc:Fallback>
      </mc:AlternateContent>
    </w:r>
  </w:p>
  <w:p w:rsidR="00D86CB2" w:rsidRPr="00933434" w:rsidRDefault="00D86CB2" w:rsidP="00092465">
    <w:pPr>
      <w:pStyle w:val="a9"/>
    </w:pPr>
    <w:r>
      <w:rPr>
        <w:noProof/>
      </w:rPr>
      <mc:AlternateContent>
        <mc:Choice Requires="wps">
          <w:drawing>
            <wp:anchor distT="0" distB="0" distL="114300" distR="114300" simplePos="0" relativeHeight="251724800" behindDoc="0" locked="0" layoutInCell="1" allowOverlap="1" wp14:anchorId="6A5A4E12" wp14:editId="2571E90C">
              <wp:simplePos x="0" y="0"/>
              <wp:positionH relativeFrom="column">
                <wp:posOffset>-34925</wp:posOffset>
              </wp:positionH>
              <wp:positionV relativeFrom="paragraph">
                <wp:posOffset>104140</wp:posOffset>
              </wp:positionV>
              <wp:extent cx="2387600" cy="0"/>
              <wp:effectExtent l="0" t="0" r="12700" b="19050"/>
              <wp:wrapNone/>
              <wp:docPr id="58" name="Line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2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8.2pt" to="185.2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" strokeweight="1pt"/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80128" behindDoc="0" locked="0" layoutInCell="1" allowOverlap="1" wp14:anchorId="10CD8C35" wp14:editId="38888CF2">
              <wp:simplePos x="0" y="0"/>
              <wp:positionH relativeFrom="column">
                <wp:posOffset>-449580</wp:posOffset>
              </wp:positionH>
              <wp:positionV relativeFrom="paragraph">
                <wp:posOffset>-2252345</wp:posOffset>
              </wp:positionV>
              <wp:extent cx="436245" cy="3049905"/>
              <wp:effectExtent l="0" t="0" r="20955" b="36195"/>
              <wp:wrapNone/>
              <wp:docPr id="24" name="Group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245" cy="3049905"/>
                        <a:chOff x="408" y="11706"/>
                        <a:chExt cx="687" cy="4803"/>
                      </a:xfrm>
                    </wpg:grpSpPr>
                    <wps:wsp>
                      <wps:cNvPr id="25" name="Line 76"/>
                      <wps:cNvCnPr/>
                      <wps:spPr bwMode="auto">
                        <a:xfrm>
                          <a:off x="736" y="11715"/>
                          <a:ext cx="0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6" name="Line 76"/>
                      <wps:cNvCnPr/>
                      <wps:spPr bwMode="auto">
                        <a:xfrm>
                          <a:off x="408" y="11715"/>
                          <a:ext cx="1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7" name="Line 92"/>
                      <wps:cNvCnPr/>
                      <wps:spPr bwMode="auto">
                        <a:xfrm flipV="1">
                          <a:off x="408" y="1650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8" name="Line 92"/>
                      <wps:cNvCnPr/>
                      <wps:spPr bwMode="auto">
                        <a:xfrm flipV="1">
                          <a:off x="429" y="1508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9" name="Line 92"/>
                      <wps:cNvCnPr/>
                      <wps:spPr bwMode="auto">
                        <a:xfrm flipV="1">
                          <a:off x="421" y="13101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0" name="Line 92"/>
                      <wps:cNvCnPr/>
                      <wps:spPr bwMode="auto">
                        <a:xfrm flipV="1">
                          <a:off x="408" y="11706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1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5082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2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3417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3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1768"/>
                          <a:ext cx="328" cy="1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E1211E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Взам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. Инв. №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_x0000_s1143" style="position:absolute;margin-left:-35.4pt;margin-top:-177.35pt;width:34.35pt;height:240.15pt;z-index:252080128" coordorigin="408,11706" coordsize="687,4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">
              <v:line id="Line 76" o:spid="_x0000_s1144" style="position:absolute;visibility:visible;mso-wrap-style:square" from="736,11715" to="736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9Gib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TG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+9Gib8AAADbAAAADwAAAAAAAAAAAAAAAACh&#10;AgAAZHJzL2Rvd25yZXYueG1sUEsFBgAAAAAEAAQA+QAAAI0DAAAAAA==&#10;" strokeweight="2pt"/>
              <v:line id="Line 76" o:spid="_x0000_s1145" style="position:absolute;visibility:visible;mso-wrap-style:square" from="408,11715" to="409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3Y/r8AAADbAAAADwAAAGRycy9kb3ducmV2LnhtbESPwQrCMBBE74L/EFbwpqmCItUoIlS8&#10;idVLb2uztsVmU5qo9e+NIHgcZuYNs9p0phZPal1lWcFkHIEgzq2uuFBwOSejBQjnkTXWlknBmxxs&#10;1v3eCmNtX3yiZ+oLESDsYlRQet/EUrq8JINubBvi4N1sa9AH2RZSt/gKcFPLaRTNpcGKw0KJDe1K&#10;yu/pwyi4Z5dZsj/u9LlOt/paJD673rRSw0G3XYLw1Pl/+Nc+aAXTOXy/hB8g1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z3Y/r8AAADbAAAADwAAAAAAAAAAAAAAAACh&#10;AgAAZHJzL2Rvd25yZXYueG1sUEsFBgAAAAAEAAQA+QAAAI0DAAAAAA==&#10;" strokeweight="2pt"/>
              <v:line id="Line 92" o:spid="_x0000_s1146" style="position:absolute;flip:y;visibility:visible;mso-wrap-style:square" from="408,16500" to="1074,16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VqFcQAAADbAAAADwAAAGRycy9kb3ducmV2LnhtbESP0WrCQBRE3wv+w3IF3+rGFKxEVynR&#10;gvjWpB9wzd4mabN3k+wao1/vFgp9HGbmDLPZjaYRA/WutqxgMY9AEBdW11wq+Mzfn1cgnEfW2Fgm&#10;BTdysNtOnjaYaHvlDxoyX4oAYZeggsr7NpHSFRUZdHPbEgfvy/YGfZB9KXWP1wA3jYyjaCkN1hwW&#10;Kmwpraj4yS5GwX5f5t0lXh2H4nzgtKvv9vTyrdRsOr6tQXga/X/4r33UCuJX+P0SfoDcP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pWoVxAAAANsAAAAPAAAAAAAAAAAA&#10;AAAAAKECAABkcnMvZG93bnJldi54bWxQSwUGAAAAAAQABAD5AAAAkgMAAAAA&#10;" strokeweight="2pt"/>
              <v:line id="Line 92" o:spid="_x0000_s1147" style="position:absolute;flip:y;visibility:visible;mso-wrap-style:square" from="429,15080" to="1095,15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r+Z78AAADbAAAADwAAAGRycy9kb3ducmV2LnhtbERPzYrCMBC+L/gOYQRva2oFkWosUhXE&#10;m7oPMNuMbbWZ1CbWuk+/OQgeP77/ZdqbWnTUusqygsk4AkGcW11xoeDnvPueg3AeWWNtmRS8yEG6&#10;GnwtMdH2yUfqTr4QIYRdggpK75tESpeXZNCNbUMcuIttDfoA20LqFp8h3NQyjqKZNFhxaCixoayk&#10;/HZ6GAWbTXG+P+L5vst/t5zdqz97mF6VGg379QKEp95/xG/3XiuIw9jwJfwAufo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jr+Z78AAADbAAAADwAAAAAAAAAAAAAAAACh&#10;AgAAZHJzL2Rvd25yZXYueG1sUEsFBgAAAAAEAAQA+QAAAI0DAAAAAA==&#10;" strokeweight="2pt"/>
              <v:line id="Line 92" o:spid="_x0000_s1148" style="position:absolute;flip:y;visibility:visible;mso-wrap-style:square" from="421,13101" to="1087,131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Zb/MQAAADbAAAADwAAAGRycy9kb3ducmV2LnhtbESP0WrCQBRE3wv+w3IF35pNI5Q0dZVi&#10;FKRvjX7AbfY2SZu9m2TXmPbru4Lg4zAzZ5jVZjKtGGlwjWUFT1EMgri0uuFKwem4f0xBOI+ssbVM&#10;Cn7JwWY9e1hhpu2FP2gsfCUChF2GCmrvu0xKV9Zk0EW2Iw7elx0M+iCHSuoBLwFuWpnE8bM02HBY&#10;qLGjbU3lT3E2CvK8OvbnJD2M5eeOt33zZ9+X30ot5tPbKwhPk7+Hb+2DVpC8wPVL+AFy/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dlv8xAAAANsAAAAPAAAAAAAAAAAA&#10;AAAAAKECAABkcnMvZG93bnJldi54bWxQSwUGAAAAAAQABAD5AAAAkgMAAAAA&#10;" strokeweight="2pt"/>
              <v:line id="Line 92" o:spid="_x0000_s1149" style="position:absolute;flip:y;visibility:visible;mso-wrap-style:square" from="408,11706" to="1074,11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VkvL0AAADbAAAADwAAAGRycy9kb3ducmV2LnhtbERPSwrCMBDdC94hjOBOUxVEqlHED4g7&#10;PwcYm7GtNpPaxFo9vVkILh/vP1s0phA1VS63rGDQj0AQJ1bnnCo4n7a9CQjnkTUWlknBmxws5u3W&#10;DGNtX3yg+uhTEULYxagg876MpXRJRgZd35bEgbvayqAPsEqlrvAVwk0hh1E0lgZzDg0ZlrTKKLkf&#10;n0bBep2eHs/hZFcnlw2vHvnH7kc3pbqdZjkF4anxf/HPvdMKRmF9+BJ+gJx/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LWVZLy9AAAA2wAAAA8AAAAAAAAAAAAAAAAAoQIA&#10;AGRycy9kb3ducmV2LnhtbFBLBQYAAAAABAAEAPkAAACLAwAAAAA=&#10;" strokeweight="2pt"/>
              <v:rect id="_x0000_s1150" style="position:absolute;left:408;top:15082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xN/cUA&#10;AADbAAAADwAAAGRycy9kb3ducmV2LnhtbESPzWsCMRTE74L/Q3iF3jS7LRVZjVL7AQoe/Oilt+fm&#10;dbN087Ik6br1r28KgsdhZn7DzJe9bURHPtSOFeTjDARx6XTNlYKP4/toCiJEZI2NY1LwSwGWi+Fg&#10;joV2Z95Td4iVSBAOBSowMbaFlKE0ZDGMXUucvC/nLcYkfSW1x3OC20Y+ZNlEWqw5LRhs6cVQ+X34&#10;sQrsW262k34Xpp32T6+r0+f6whul7u/65xmISH28ha/ttVbwmMP/l/QD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bE39xQAAANsAAAAPAAAAAAAAAAAAAAAAAJgCAABkcnMv&#10;ZG93bnJldi54bWxQSwUGAAAAAAQABAD1AAAAigMAAAAA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Инв. № подл.</w:t>
                      </w:r>
                    </w:p>
                  </w:txbxContent>
                </v:textbox>
              </v:rect>
              <v:rect id="_x0000_s1151" style="position:absolute;left:408;top:13417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7TisQA&#10;AADbAAAADwAAAGRycy9kb3ducmV2LnhtbESPT2sCMRTE74LfITyhN81qqchqFPsPFHqw6sXbc/Pc&#10;LG5eliRdt376plDocZiZ3zCLVWdr0ZIPlWMF41EGgrhwuuJSwfHwPpyBCBFZY+2YFHxTgNWy31tg&#10;rt2NP6ndx1IkCIccFZgYm1zKUBiyGEauIU7exXmLMUlfSu3xluC2lpMsm0qLFacFgw29GCqu+y+r&#10;wL6Nzce024VZq/3T6/P5tLnzVqmHQbeeg4jUxf/wX3ujFTxO4PdL+gF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+04rEAAAA2wAAAA8AAAAAAAAAAAAAAAAAmAIAAGRycy9k&#10;b3ducmV2LnhtbFBLBQYAAAAABAAEAPUAAACJAwAAAAA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Подп. И дата</w:t>
                      </w:r>
                    </w:p>
                  </w:txbxContent>
                </v:textbox>
              </v:rect>
              <v:rect id="_x0000_s1152" style="position:absolute;left:408;top:11768;width:328;height:1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J2EcUA&#10;AADbAAAADwAAAGRycy9kb3ducmV2LnhtbESPQWsCMRSE7wX/Q3hCbzWrUpHVKLa2oNCDVS/enpvn&#10;ZnHzsiTpuvXXN4VCj8PMfMPMl52tRUs+VI4VDAcZCOLC6YpLBcfD+9MURIjIGmvHpOCbAiwXvYc5&#10;5trd+JPafSxFgnDIUYGJscmlDIUhi2HgGuLkXZy3GJP0pdQebwluaznKsom0WHFaMNjQq6Hiuv+y&#10;Cuzb0HxMul2Ytto/r1/Op82dt0o99rvVDESkLv6H/9obrWA8ht8v6Qf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8nYRxQAAANsAAAAPAAAAAAAAAAAAAAAAAJgCAABkcnMv&#10;ZG93bnJldi54bWxQSwUGAAAAAAQABAD1AAAAigMAAAAA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E1211E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sz w:val="18"/>
                          <w:szCs w:val="18"/>
                          <w:lang w:val="ru-RU"/>
                        </w:rPr>
                        <w:t>Взам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ru-RU"/>
                        </w:rPr>
                        <w:t>. Инв. №</w:t>
                      </w:r>
                    </w:p>
                  </w:txbxContent>
                </v:textbox>
              </v:rect>
            </v:group>
          </w:pict>
        </mc:Fallback>
      </mc:AlternateContent>
    </w: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  <w:rPr>
        <w:lang w:val="en-US"/>
      </w:rPr>
    </w:pPr>
  </w:p>
  <w:p w:rsidR="00D86CB2" w:rsidRDefault="00D86CB2" w:rsidP="00D06CB9">
    <w:pPr>
      <w:pStyle w:val="a9"/>
      <w:tabs>
        <w:tab w:val="left" w:pos="1134"/>
        <w:tab w:val="left" w:pos="1701"/>
        <w:tab w:val="left" w:pos="2268"/>
        <w:tab w:val="left" w:pos="3119"/>
        <w:tab w:val="left" w:pos="3686"/>
        <w:tab w:val="left" w:pos="9781"/>
        <w:tab w:val="left" w:pos="9923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2087296" behindDoc="0" locked="0" layoutInCell="1" allowOverlap="1" wp14:anchorId="6993E286" wp14:editId="69661AE0">
              <wp:simplePos x="0" y="0"/>
              <wp:positionH relativeFrom="column">
                <wp:posOffset>6295390</wp:posOffset>
              </wp:positionH>
              <wp:positionV relativeFrom="paragraph">
                <wp:posOffset>-237490</wp:posOffset>
              </wp:positionV>
              <wp:extent cx="1270" cy="529590"/>
              <wp:effectExtent l="18415" t="19685" r="18415" b="12700"/>
              <wp:wrapNone/>
              <wp:docPr id="5" name="Lin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0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.7pt,-18.7pt" to="495.8pt,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90368" behindDoc="0" locked="0" layoutInCell="1" allowOverlap="1" wp14:anchorId="0D21E84F" wp14:editId="68D9C583">
              <wp:simplePos x="0" y="0"/>
              <wp:positionH relativeFrom="column">
                <wp:posOffset>6296660</wp:posOffset>
              </wp:positionH>
              <wp:positionV relativeFrom="paragraph">
                <wp:posOffset>-74295</wp:posOffset>
              </wp:positionV>
              <wp:extent cx="353060" cy="635"/>
              <wp:effectExtent l="10160" t="11430" r="8255" b="6985"/>
              <wp:wrapNone/>
              <wp:docPr id="6" name="Line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353060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3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5.8pt,-5.85pt" to="523.6pt,-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78080" behindDoc="0" locked="0" layoutInCell="1" allowOverlap="1" wp14:anchorId="057B0FE1" wp14:editId="5D1CE3AF">
              <wp:simplePos x="0" y="0"/>
              <wp:positionH relativeFrom="column">
                <wp:posOffset>6320155</wp:posOffset>
              </wp:positionH>
              <wp:positionV relativeFrom="paragraph">
                <wp:posOffset>-3810</wp:posOffset>
              </wp:positionV>
              <wp:extent cx="329565" cy="215265"/>
              <wp:effectExtent l="0" t="0" r="0" b="0"/>
              <wp:wrapNone/>
              <wp:docPr id="7" name="Rectangl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2152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673CC0" w:rsidRDefault="00D86CB2" w:rsidP="003E5B82">
                          <w:pPr>
                            <w:jc w:val="center"/>
                          </w:pPr>
                          <w:r>
                            <w:rPr>
                              <w:rStyle w:val="ab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</w:rPr>
                            <w:instrText xml:space="preserve"> PAGE </w:instrText>
                          </w:r>
                          <w:r>
                            <w:rPr>
                              <w:rStyle w:val="ab"/>
                            </w:rPr>
                            <w:fldChar w:fldCharType="separate"/>
                          </w:r>
                          <w:r w:rsidR="00C31BBD">
                            <w:rPr>
                              <w:rStyle w:val="ab"/>
                              <w:noProof/>
                            </w:rPr>
                            <w:t>21</w:t>
                          </w:r>
                          <w:r>
                            <w:rPr>
                              <w:rStyle w:val="ab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53" style="position:absolute;margin-left:497.65pt;margin-top:-.3pt;width:25.95pt;height:16.95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" filled="f" stroked="f" strokeweight=".25pt">
              <v:textbox inset="1pt,1pt,1pt,1pt">
                <w:txbxContent>
                  <w:p w:rsidR="00D86CB2" w:rsidRPr="00673CC0" w:rsidRDefault="00D86CB2" w:rsidP="003E5B82">
                    <w:pPr>
                      <w:jc w:val="center"/>
                    </w:pPr>
                    <w:r>
                      <w:rPr>
                        <w:rStyle w:val="ab"/>
                      </w:rPr>
                      <w:fldChar w:fldCharType="begin"/>
                    </w:r>
                    <w:r>
                      <w:rPr>
                        <w:rStyle w:val="ab"/>
                      </w:rPr>
                      <w:instrText xml:space="preserve"> PAGE </w:instrText>
                    </w:r>
                    <w:r>
                      <w:rPr>
                        <w:rStyle w:val="ab"/>
                      </w:rPr>
                      <w:fldChar w:fldCharType="separate"/>
                    </w:r>
                    <w:r w:rsidR="00C31BBD">
                      <w:rPr>
                        <w:rStyle w:val="ab"/>
                        <w:noProof/>
                      </w:rPr>
                      <w:t>21</w:t>
                    </w:r>
                    <w:r>
                      <w:rPr>
                        <w:rStyle w:val="ab"/>
                      </w:rP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96512" behindDoc="0" locked="0" layoutInCell="1" allowOverlap="1" wp14:anchorId="38578C36" wp14:editId="11AAD314">
              <wp:simplePos x="0" y="0"/>
              <wp:positionH relativeFrom="column">
                <wp:posOffset>6320155</wp:posOffset>
              </wp:positionH>
              <wp:positionV relativeFrom="paragraph">
                <wp:posOffset>-237490</wp:posOffset>
              </wp:positionV>
              <wp:extent cx="329565" cy="157480"/>
              <wp:effectExtent l="0" t="635" r="0" b="3810"/>
              <wp:wrapNone/>
              <wp:docPr id="8" name="Rectangle 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 w:rsidRPr="00F61D23">
                            <w:rPr>
                              <w:sz w:val="22"/>
                              <w:szCs w:val="22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54" style="position:absolute;margin-left:497.65pt;margin-top:-18.7pt;width:25.95pt;height:12.4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 w:rsidRPr="00F61D23">
                      <w:rPr>
                        <w:sz w:val="22"/>
                        <w:szCs w:val="22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97536" behindDoc="0" locked="0" layoutInCell="1" allowOverlap="1" wp14:anchorId="61706979" wp14:editId="308B448A">
              <wp:simplePos x="0" y="0"/>
              <wp:positionH relativeFrom="column">
                <wp:posOffset>721360</wp:posOffset>
              </wp:positionH>
              <wp:positionV relativeFrom="paragraph">
                <wp:posOffset>110490</wp:posOffset>
              </wp:positionV>
              <wp:extent cx="363220" cy="157480"/>
              <wp:effectExtent l="0" t="0" r="1270" b="0"/>
              <wp:wrapNone/>
              <wp:docPr id="9" name="Rectangl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32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55" style="position:absolute;margin-left:56.8pt;margin-top:8.7pt;width:28.6pt;height:12.4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95488" behindDoc="0" locked="0" layoutInCell="1" allowOverlap="1" wp14:anchorId="69D12617" wp14:editId="17AF36E5">
              <wp:simplePos x="0" y="0"/>
              <wp:positionH relativeFrom="column">
                <wp:posOffset>2007870</wp:posOffset>
              </wp:positionH>
              <wp:positionV relativeFrom="paragraph">
                <wp:posOffset>106680</wp:posOffset>
              </wp:positionV>
              <wp:extent cx="329565" cy="157480"/>
              <wp:effectExtent l="0" t="1905" r="0" b="2540"/>
              <wp:wrapNone/>
              <wp:docPr id="10" name="Rectangle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91D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F6191D">
                            <w:rPr>
                              <w:sz w:val="18"/>
                              <w:szCs w:val="18"/>
                              <w:lang w:val="ru-RU"/>
                            </w:rPr>
                            <w:t>Дата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56" style="position:absolute;margin-left:158.1pt;margin-top:8.4pt;width:25.95pt;height:12.4pt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" filled="f" stroked="f" strokeweight=".25pt">
              <v:textbox inset="1pt,1pt,1pt,1pt">
                <w:txbxContent>
                  <w:p w:rsidR="00D86CB2" w:rsidRPr="00F6191D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F6191D">
                      <w:rPr>
                        <w:sz w:val="18"/>
                        <w:szCs w:val="18"/>
                        <w:lang w:val="ru-RU"/>
                      </w:rPr>
                      <w:t>Дата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94464" behindDoc="0" locked="0" layoutInCell="1" allowOverlap="1" wp14:anchorId="37D9B04E" wp14:editId="354D7442">
              <wp:simplePos x="0" y="0"/>
              <wp:positionH relativeFrom="column">
                <wp:posOffset>1449070</wp:posOffset>
              </wp:positionH>
              <wp:positionV relativeFrom="paragraph">
                <wp:posOffset>106680</wp:posOffset>
              </wp:positionV>
              <wp:extent cx="505460" cy="157480"/>
              <wp:effectExtent l="1270" t="1905" r="0" b="2540"/>
              <wp:wrapNone/>
              <wp:docPr id="11" name="Rectangle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0546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91D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F6191D">
                            <w:rPr>
                              <w:sz w:val="18"/>
                              <w:szCs w:val="18"/>
                              <w:lang w:val="ru-RU"/>
                            </w:rPr>
                            <w:t>Подпись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57" style="position:absolute;margin-left:114.1pt;margin-top:8.4pt;width:39.8pt;height:12.4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" filled="f" stroked="f" strokeweight=".25pt">
              <v:textbox inset="1pt,1pt,1pt,1pt">
                <w:txbxContent>
                  <w:p w:rsidR="00D86CB2" w:rsidRPr="00F6191D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F6191D">
                      <w:rPr>
                        <w:sz w:val="18"/>
                        <w:szCs w:val="18"/>
                        <w:lang w:val="ru-RU"/>
                      </w:rPr>
                      <w:t>Подпись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93440" behindDoc="0" locked="0" layoutInCell="1" allowOverlap="1" wp14:anchorId="7771CC3C" wp14:editId="63B505D7">
              <wp:simplePos x="0" y="0"/>
              <wp:positionH relativeFrom="column">
                <wp:posOffset>1085215</wp:posOffset>
              </wp:positionH>
              <wp:positionV relativeFrom="paragraph">
                <wp:posOffset>110490</wp:posOffset>
              </wp:positionV>
              <wp:extent cx="363220" cy="157480"/>
              <wp:effectExtent l="0" t="0" r="0" b="0"/>
              <wp:wrapNone/>
              <wp:docPr id="12" name="Rectangl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32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№ док.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58" style="position:absolute;margin-left:85.45pt;margin-top:8.7pt;width:28.6pt;height:12.4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№ док.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92416" behindDoc="0" locked="0" layoutInCell="1" allowOverlap="1" wp14:anchorId="32AE069D" wp14:editId="59407207">
              <wp:simplePos x="0" y="0"/>
              <wp:positionH relativeFrom="column">
                <wp:posOffset>354330</wp:posOffset>
              </wp:positionH>
              <wp:positionV relativeFrom="paragraph">
                <wp:posOffset>110490</wp:posOffset>
              </wp:positionV>
              <wp:extent cx="329565" cy="157480"/>
              <wp:effectExtent l="1905" t="0" r="1905" b="0"/>
              <wp:wrapNone/>
              <wp:docPr id="13" name="Rectangle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F61D23" w:rsidRDefault="00D86CB2" w:rsidP="00FF169C">
                          <w:pPr>
                            <w:pStyle w:val="a7"/>
                            <w:jc w:val="center"/>
                            <w:rPr>
                              <w:sz w:val="22"/>
                              <w:szCs w:val="22"/>
                              <w:lang w:val="ru-RU"/>
                            </w:rPr>
                          </w:pPr>
                          <w:proofErr w:type="spellStart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Кол</w:t>
                          </w:r>
                          <w:proofErr w:type="gramStart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.у</w:t>
                          </w:r>
                          <w:proofErr w:type="gramEnd"/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ч</w:t>
                          </w:r>
                          <w:proofErr w:type="spellEnd"/>
                          <w:r>
                            <w:rPr>
                              <w:sz w:val="22"/>
                              <w:szCs w:val="22"/>
                              <w:lang w:val="ru-RU"/>
                            </w:rPr>
                            <w:t>..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59" style="position:absolute;margin-left:27.9pt;margin-top:8.7pt;width:25.95pt;height:12.4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" filled="f" stroked="f" strokeweight=".25pt">
              <v:textbox inset="1pt,1pt,1pt,1pt">
                <w:txbxContent>
                  <w:p w:rsidR="00D86CB2" w:rsidRPr="00F61D23" w:rsidRDefault="00D86CB2" w:rsidP="00FF169C">
                    <w:pPr>
                      <w:pStyle w:val="a7"/>
                      <w:jc w:val="center"/>
                      <w:rPr>
                        <w:sz w:val="22"/>
                        <w:szCs w:val="22"/>
                        <w:lang w:val="ru-RU"/>
                      </w:rPr>
                    </w:pPr>
                    <w:proofErr w:type="spellStart"/>
                    <w:r w:rsidRPr="00D06CB9">
                      <w:rPr>
                        <w:sz w:val="18"/>
                        <w:szCs w:val="18"/>
                        <w:lang w:val="ru-RU"/>
                      </w:rPr>
                      <w:t>Кол</w:t>
                    </w:r>
                    <w:proofErr w:type="gramStart"/>
                    <w:r w:rsidRPr="00D06CB9">
                      <w:rPr>
                        <w:sz w:val="18"/>
                        <w:szCs w:val="18"/>
                        <w:lang w:val="ru-RU"/>
                      </w:rPr>
                      <w:t>.у</w:t>
                    </w:r>
                    <w:proofErr w:type="gramEnd"/>
                    <w:r w:rsidRPr="00D06CB9">
                      <w:rPr>
                        <w:sz w:val="18"/>
                        <w:szCs w:val="18"/>
                        <w:lang w:val="ru-RU"/>
                      </w:rPr>
                      <w:t>ч</w:t>
                    </w:r>
                    <w:proofErr w:type="spellEnd"/>
                    <w:r>
                      <w:rPr>
                        <w:sz w:val="22"/>
                        <w:szCs w:val="22"/>
                        <w:lang w:val="ru-RU"/>
                      </w:rPr>
                      <w:t>..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91392" behindDoc="0" locked="0" layoutInCell="1" allowOverlap="1" wp14:anchorId="18634AD7" wp14:editId="343ADAD8">
              <wp:simplePos x="0" y="0"/>
              <wp:positionH relativeFrom="column">
                <wp:posOffset>-3175</wp:posOffset>
              </wp:positionH>
              <wp:positionV relativeFrom="paragraph">
                <wp:posOffset>110490</wp:posOffset>
              </wp:positionV>
              <wp:extent cx="329565" cy="157480"/>
              <wp:effectExtent l="0" t="0" r="0" b="0"/>
              <wp:wrapNone/>
              <wp:docPr id="14" name="Rectangle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956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D06CB9" w:rsidRDefault="00D86CB2" w:rsidP="00FF169C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  <w:lang w:val="ru-RU"/>
                            </w:rPr>
                          </w:pPr>
                          <w:r w:rsidRPr="00D06CB9">
                            <w:rPr>
                              <w:sz w:val="18"/>
                              <w:szCs w:val="18"/>
                              <w:lang w:val="ru-RU"/>
                            </w:rPr>
                            <w:t>Изм.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60" style="position:absolute;margin-left:-.25pt;margin-top:8.7pt;width:25.95pt;height:12.4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" filled="f" stroked="f" strokeweight=".25pt">
              <v:textbox inset="1pt,1pt,1pt,1pt">
                <w:txbxContent>
                  <w:p w:rsidR="00D86CB2" w:rsidRPr="00D06CB9" w:rsidRDefault="00D86CB2" w:rsidP="00FF169C">
                    <w:pPr>
                      <w:pStyle w:val="a7"/>
                      <w:jc w:val="center"/>
                      <w:rPr>
                        <w:sz w:val="18"/>
                        <w:szCs w:val="18"/>
                        <w:lang w:val="ru-RU"/>
                      </w:rPr>
                    </w:pPr>
                    <w:r w:rsidRPr="00D06CB9">
                      <w:rPr>
                        <w:sz w:val="18"/>
                        <w:szCs w:val="18"/>
                        <w:lang w:val="ru-RU"/>
                      </w:rPr>
                      <w:t>Изм.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89344" behindDoc="0" locked="0" layoutInCell="1" allowOverlap="1" wp14:anchorId="50EA67E9" wp14:editId="4BA12E82">
              <wp:simplePos x="0" y="0"/>
              <wp:positionH relativeFrom="column">
                <wp:posOffset>-17780</wp:posOffset>
              </wp:positionH>
              <wp:positionV relativeFrom="paragraph">
                <wp:posOffset>103505</wp:posOffset>
              </wp:positionV>
              <wp:extent cx="2355215" cy="635"/>
              <wp:effectExtent l="20320" t="17780" r="15240" b="19685"/>
              <wp:wrapNone/>
              <wp:docPr id="15" name="Lin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55215" cy="63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2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4pt,8.15pt" to="184.0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88320" behindDoc="0" locked="0" layoutInCell="1" allowOverlap="1" wp14:anchorId="01821B67" wp14:editId="776200A7">
              <wp:simplePos x="0" y="0"/>
              <wp:positionH relativeFrom="column">
                <wp:posOffset>-17780</wp:posOffset>
              </wp:positionH>
              <wp:positionV relativeFrom="paragraph">
                <wp:posOffset>-76200</wp:posOffset>
              </wp:positionV>
              <wp:extent cx="2355215" cy="1905"/>
              <wp:effectExtent l="10795" t="9525" r="15240" b="7620"/>
              <wp:wrapNone/>
              <wp:docPr id="16" name="Line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55215" cy="190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61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4pt,-6pt" to="184.05pt,-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86272" behindDoc="0" locked="0" layoutInCell="1" allowOverlap="1" wp14:anchorId="05BFF664" wp14:editId="305C12C0">
              <wp:simplePos x="0" y="0"/>
              <wp:positionH relativeFrom="column">
                <wp:posOffset>2337435</wp:posOffset>
              </wp:positionH>
              <wp:positionV relativeFrom="paragraph">
                <wp:posOffset>-246380</wp:posOffset>
              </wp:positionV>
              <wp:extent cx="635" cy="524510"/>
              <wp:effectExtent l="13335" t="20320" r="14605" b="17145"/>
              <wp:wrapNone/>
              <wp:docPr id="17" name="Line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451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05pt,-19.4pt" to="184.1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85248" behindDoc="0" locked="0" layoutInCell="1" allowOverlap="1" wp14:anchorId="574820F9" wp14:editId="0525C667">
              <wp:simplePos x="0" y="0"/>
              <wp:positionH relativeFrom="column">
                <wp:posOffset>1975485</wp:posOffset>
              </wp:positionH>
              <wp:positionV relativeFrom="paragraph">
                <wp:posOffset>-251460</wp:posOffset>
              </wp:positionV>
              <wp:extent cx="635" cy="524510"/>
              <wp:effectExtent l="13335" t="15240" r="14605" b="12700"/>
              <wp:wrapNone/>
              <wp:docPr id="18" name="Lin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451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8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5.55pt,-19.8pt" to="155.6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84224" behindDoc="0" locked="0" layoutInCell="1" allowOverlap="1" wp14:anchorId="15391E02" wp14:editId="4B40FC3B">
              <wp:simplePos x="0" y="0"/>
              <wp:positionH relativeFrom="column">
                <wp:posOffset>1448435</wp:posOffset>
              </wp:positionH>
              <wp:positionV relativeFrom="paragraph">
                <wp:posOffset>-261620</wp:posOffset>
              </wp:positionV>
              <wp:extent cx="635" cy="529590"/>
              <wp:effectExtent l="19685" t="14605" r="17780" b="17780"/>
              <wp:wrapNone/>
              <wp:docPr id="19" name="Line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7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05pt,-20.6pt" to="114.1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83200" behindDoc="0" locked="0" layoutInCell="1" allowOverlap="1" wp14:anchorId="1719448B" wp14:editId="3F674B8F">
              <wp:simplePos x="0" y="0"/>
              <wp:positionH relativeFrom="column">
                <wp:posOffset>725170</wp:posOffset>
              </wp:positionH>
              <wp:positionV relativeFrom="paragraph">
                <wp:posOffset>-251460</wp:posOffset>
              </wp:positionV>
              <wp:extent cx="635" cy="529590"/>
              <wp:effectExtent l="20320" t="15240" r="17145" b="17145"/>
              <wp:wrapNone/>
              <wp:docPr id="20" name="Lin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6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.1pt,-19.8pt" to="57.15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82176" behindDoc="0" locked="0" layoutInCell="1" allowOverlap="1" wp14:anchorId="78CA763A" wp14:editId="0A2681A4">
              <wp:simplePos x="0" y="0"/>
              <wp:positionH relativeFrom="column">
                <wp:posOffset>354330</wp:posOffset>
              </wp:positionH>
              <wp:positionV relativeFrom="paragraph">
                <wp:posOffset>-261620</wp:posOffset>
              </wp:positionV>
              <wp:extent cx="635" cy="529590"/>
              <wp:effectExtent l="20955" t="14605" r="16510" b="17780"/>
              <wp:wrapNone/>
              <wp:docPr id="21" name="Line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4" o:spid="_x0000_s1026" style="position:absolute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.9pt,-20.6pt" to="27.95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81152" behindDoc="0" locked="0" layoutInCell="1" allowOverlap="1" wp14:anchorId="024819B8" wp14:editId="230F509B">
              <wp:simplePos x="0" y="0"/>
              <wp:positionH relativeFrom="column">
                <wp:posOffset>1084580</wp:posOffset>
              </wp:positionH>
              <wp:positionV relativeFrom="paragraph">
                <wp:posOffset>-265430</wp:posOffset>
              </wp:positionV>
              <wp:extent cx="635" cy="529590"/>
              <wp:effectExtent l="17780" t="20320" r="19685" b="21590"/>
              <wp:wrapNone/>
              <wp:docPr id="22" name="Lin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959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6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4pt,-20.9pt" to="85.4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77056" behindDoc="0" locked="0" layoutInCell="1" allowOverlap="1" wp14:anchorId="1D941CF6" wp14:editId="5627BAE5">
              <wp:simplePos x="0" y="0"/>
              <wp:positionH relativeFrom="column">
                <wp:posOffset>-20955</wp:posOffset>
              </wp:positionH>
              <wp:positionV relativeFrom="paragraph">
                <wp:posOffset>-245745</wp:posOffset>
              </wp:positionV>
              <wp:extent cx="6670675" cy="0"/>
              <wp:effectExtent l="17145" t="20955" r="17780" b="17145"/>
              <wp:wrapNone/>
              <wp:docPr id="23" name="Line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067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5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65pt,-19.35pt" to="523.6pt,-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79104" behindDoc="0" locked="0" layoutInCell="1" allowOverlap="1" wp14:anchorId="4D39BF81" wp14:editId="3B748950">
              <wp:simplePos x="0" y="0"/>
              <wp:positionH relativeFrom="column">
                <wp:posOffset>2530475</wp:posOffset>
              </wp:positionH>
              <wp:positionV relativeFrom="paragraph">
                <wp:posOffset>-113030</wp:posOffset>
              </wp:positionV>
              <wp:extent cx="3648710" cy="243205"/>
              <wp:effectExtent l="0" t="1270" r="2540" b="3175"/>
              <wp:wrapNone/>
              <wp:docPr id="34" name="Rectangle 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48710" cy="243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6CB2" w:rsidRPr="008D69CC" w:rsidRDefault="00D86CB2" w:rsidP="00790784">
                          <w:pPr>
                            <w:jc w:val="center"/>
                            <w:rPr>
                              <w:szCs w:val="36"/>
                            </w:rPr>
                          </w:pPr>
                          <w:r w:rsidRPr="00E91E92">
                            <w:rPr>
                              <w:rFonts w:ascii="Arial" w:hAnsi="Arial" w:cs="Arial"/>
                              <w:b/>
                              <w:i/>
                            </w:rPr>
                            <w:t>В-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400032-ПЗ</w:t>
                          </w:r>
                        </w:p>
                        <w:p w:rsidR="00D86CB2" w:rsidRPr="008D69CC" w:rsidRDefault="00D86CB2" w:rsidP="00023D6E">
                          <w:pPr>
                            <w:jc w:val="center"/>
                            <w:rPr>
                              <w:szCs w:val="36"/>
                            </w:rPr>
                          </w:pPr>
                        </w:p>
                        <w:p w:rsidR="00D86CB2" w:rsidRPr="00763636" w:rsidRDefault="00D86CB2" w:rsidP="00763636"/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61" style="position:absolute;margin-left:199.25pt;margin-top:-8.9pt;width:287.3pt;height:19.15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" filled="f" stroked="f" strokeweight=".25pt">
              <v:textbox inset="1pt,1pt,1pt,1pt">
                <w:txbxContent>
                  <w:p w:rsidR="00D86CB2" w:rsidRPr="008D69CC" w:rsidRDefault="00D86CB2" w:rsidP="00790784">
                    <w:pPr>
                      <w:jc w:val="center"/>
                      <w:rPr>
                        <w:szCs w:val="36"/>
                      </w:rPr>
                    </w:pPr>
                    <w:r w:rsidRPr="00E91E92">
                      <w:rPr>
                        <w:rFonts w:ascii="Arial" w:hAnsi="Arial" w:cs="Arial"/>
                        <w:b/>
                        <w:i/>
                      </w:rPr>
                      <w:t>В-</w:t>
                    </w:r>
                    <w:r>
                      <w:rPr>
                        <w:rFonts w:ascii="Arial" w:hAnsi="Arial" w:cs="Arial"/>
                        <w:b/>
                        <w:i/>
                      </w:rPr>
                      <w:t>400032-ПЗ</w:t>
                    </w:r>
                  </w:p>
                  <w:p w:rsidR="00D86CB2" w:rsidRPr="008D69CC" w:rsidRDefault="00D86CB2" w:rsidP="00023D6E">
                    <w:pPr>
                      <w:jc w:val="center"/>
                      <w:rPr>
                        <w:szCs w:val="36"/>
                      </w:rPr>
                    </w:pPr>
                  </w:p>
                  <w:p w:rsidR="00D86CB2" w:rsidRPr="00763636" w:rsidRDefault="00D86CB2" w:rsidP="00763636"/>
                </w:txbxContent>
              </v:textbox>
            </v:rect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DA1B98">
    <w:pPr>
      <w:pStyle w:val="a9"/>
      <w:tabs>
        <w:tab w:val="left" w:pos="567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925504" behindDoc="0" locked="0" layoutInCell="1" allowOverlap="1" wp14:anchorId="5376C832" wp14:editId="0EEAFC09">
              <wp:simplePos x="0" y="0"/>
              <wp:positionH relativeFrom="column">
                <wp:posOffset>-450850</wp:posOffset>
              </wp:positionH>
              <wp:positionV relativeFrom="paragraph">
                <wp:posOffset>-1367790</wp:posOffset>
              </wp:positionV>
              <wp:extent cx="436245" cy="3049905"/>
              <wp:effectExtent l="0" t="0" r="20955" b="36195"/>
              <wp:wrapNone/>
              <wp:docPr id="193" name="Group 1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245" cy="3049905"/>
                        <a:chOff x="408" y="11706"/>
                        <a:chExt cx="687" cy="4803"/>
                      </a:xfrm>
                    </wpg:grpSpPr>
                    <wps:wsp>
                      <wps:cNvPr id="194" name="Line 76"/>
                      <wps:cNvCnPr/>
                      <wps:spPr bwMode="auto">
                        <a:xfrm>
                          <a:off x="736" y="11715"/>
                          <a:ext cx="0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95" name="Line 76"/>
                      <wps:cNvCnPr/>
                      <wps:spPr bwMode="auto">
                        <a:xfrm>
                          <a:off x="408" y="11715"/>
                          <a:ext cx="1" cy="4785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96" name="Line 92"/>
                      <wps:cNvCnPr/>
                      <wps:spPr bwMode="auto">
                        <a:xfrm flipV="1">
                          <a:off x="408" y="1650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97" name="Line 92"/>
                      <wps:cNvCnPr/>
                      <wps:spPr bwMode="auto">
                        <a:xfrm flipV="1">
                          <a:off x="429" y="15080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98" name="Line 92"/>
                      <wps:cNvCnPr/>
                      <wps:spPr bwMode="auto">
                        <a:xfrm flipV="1">
                          <a:off x="421" y="13101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99" name="Line 92"/>
                      <wps:cNvCnPr/>
                      <wps:spPr bwMode="auto">
                        <a:xfrm flipV="1">
                          <a:off x="408" y="11706"/>
                          <a:ext cx="666" cy="9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00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5082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01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3417"/>
                          <a:ext cx="328" cy="1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733162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02" name="Rectangle 83"/>
                      <wps:cNvSpPr>
                        <a:spLocks noChangeArrowheads="1"/>
                      </wps:cNvSpPr>
                      <wps:spPr bwMode="auto">
                        <a:xfrm>
                          <a:off x="408" y="11768"/>
                          <a:ext cx="328" cy="133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6CB2" w:rsidRPr="0033569A" w:rsidRDefault="00D86CB2" w:rsidP="00E1211E">
                            <w:pPr>
                              <w:pStyle w:val="a7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Взам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. Инв. №</w:t>
                            </w:r>
                          </w:p>
                        </w:txbxContent>
                      </wps:txbx>
                      <wps:bodyPr rot="0" vert="vert270" wrap="square" lIns="12700" tIns="12700" rIns="12700" bIns="1270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71" o:spid="_x0000_s1162" style="position:absolute;margin-left:-35.5pt;margin-top:-107.7pt;width:34.35pt;height:240.15pt;z-index:251925504" coordorigin="408,11706" coordsize="687,4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">
              <v:line id="Line 76" o:spid="_x0000_s1163" style="position:absolute;visibility:visible;mso-wrap-style:square" from="736,11715" to="736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0K3UMEAAADcAAAADwAAAGRycy9kb3ducmV2LnhtbERPS4vCMBC+C/sfwix403QXV7Q2iggV&#10;b7KtF29jM31gMylN1PrvzcKCt/n4npNsBtOKO/WusazgaxqBIC6sbrhScMrTyQKE88gaW8uk4EkO&#10;NuuPUYKxtg/+pXvmKxFC2MWooPa+i6V0RU0G3dR2xIErbW/QB9hXUvf4COGmld9RNJcGGw4NNXa0&#10;q6m4Zjej4Ho+/aT7407nbbbVlyr150uplRp/DtsVCE+Df4v/3Qcd5i9n8PdMuEC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QrdQwQAAANwAAAAPAAAAAAAAAAAAAAAA&#10;AKECAABkcnMvZG93bnJldi54bWxQSwUGAAAAAAQABAD5AAAAjwMAAAAA&#10;" strokeweight="2pt"/>
              <v:line id="Line 76" o:spid="_x0000_s1164" style="position:absolute;visibility:visible;mso-wrap-style:square" from="408,11715" to="409,16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4Sy74AAADcAAAADwAAAGRycy9kb3ducmV2LnhtbERPvQrCMBDeBd8hnOCmqYKi1SgiVNzE&#10;6uJ2NmdbbC6liVrf3giC2318v7dct6YST2pcaVnBaBiBIM6sLjlXcD4lgxkI55E1VpZJwZscrFfd&#10;zhJjbV98pGfqcxFC2MWooPC+jqV0WUEG3dDWxIG72cagD7DJpW7wFcJNJcdRNJUGSw4NBda0LSi7&#10;pw+j4H45T5LdYatPVbrR1zzxl+tNK9XvtZsFCE+t/4t/7r0O8+cT+D4TLpCr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cDhLLvgAAANwAAAAPAAAAAAAAAAAAAAAAAKEC&#10;AABkcnMvZG93bnJldi54bWxQSwUGAAAAAAQABAD5AAAAjAMAAAAA&#10;" strokeweight="2pt"/>
              <v:line id="Line 92" o:spid="_x0000_s1165" style="position:absolute;flip:y;visibility:visible;mso-wrap-style:square" from="408,16500" to="1074,16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BKsMIAAADcAAAADwAAAGRycy9kb3ducmV2LnhtbERP24rCMBB9X/Afwiz4tqarIG41LYsX&#10;EN/U/YCxGdu6zaQ2sVa/3giCb3M415mlnalES40rLSv4HkQgiDOrS84V/O1XXxMQziNrrCyTghs5&#10;SJPexwxjba+8pXbncxFC2MWooPC+jqV0WUEG3cDWxIE72sagD7DJpW7wGsJNJYdRNJYGSw4NBdY0&#10;Lyj7312MgsUi358vw8m6zQ5Lnp/Lu92MTkr1P7vfKQhPnX+LX+61DvN/xvB8Jlwgk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NBKsMIAAADcAAAADwAAAAAAAAAAAAAA&#10;AAChAgAAZHJzL2Rvd25yZXYueG1sUEsFBgAAAAAEAAQA+QAAAJADAAAAAA==&#10;" strokeweight="2pt"/>
              <v:line id="Line 92" o:spid="_x0000_s1166" style="position:absolute;flip:y;visibility:visible;mso-wrap-style:square" from="429,15080" to="1095,150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zvK8EAAADcAAAADwAAAGRycy9kb3ducmV2LnhtbERPzYrCMBC+C75DGGFvmqrgajWKqAvi&#10;bdUHGJuxrTaT2sRa9+k3guBtPr7fmS0aU4iaKpdbVtDvRSCIE6tzThUcDz/dMQjnkTUWlknBkxws&#10;5u3WDGNtH/xL9d6nIoSwi1FB5n0ZS+mSjAy6ni2JA3e2lUEfYJVKXeEjhJtCDqJoJA3mHBoyLGmV&#10;UXLd342C9To93O6D8bZOThte3fI/uxtelPrqNMspCE+N/4jf7q0O8yff8HomXC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nO8rwQAAANwAAAAPAAAAAAAAAAAAAAAA&#10;AKECAABkcnMvZG93bnJldi54bWxQSwUGAAAAAAQABAD5AAAAjwMAAAAA&#10;" strokeweight="2pt"/>
              <v:line id="Line 92" o:spid="_x0000_s1167" style="position:absolute;flip:y;visibility:visible;mso-wrap-style:square" from="421,13101" to="1087,131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N7WcQAAADcAAAADwAAAGRycy9kb3ducmV2LnhtbESPzW7CQAyE75V4h5WReisbqFRBYEGI&#10;Hwn1VuABTNYkgaw3ZJcQePr6UKk3WzOe+TxbdK5SLTWh9GxgOEhAEWfelpwbOB62H2NQISJbrDyT&#10;gScFWMx7bzNMrX/wD7X7mCsJ4ZCigSLGOtU6ZAU5DANfE4t29o3DKGuTa9vgQ8JdpUdJ8qUdliwN&#10;Bda0Kii77u/OwHqdH2730XjXZqcNr27ly39/Xox573fLKahIXfw3/13vrOBPhFaekQn0/B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A3tZxAAAANwAAAAPAAAAAAAAAAAA&#10;AAAAAKECAABkcnMvZG93bnJldi54bWxQSwUGAAAAAAQABAD5AAAAkgMAAAAA&#10;" strokeweight="2pt"/>
              <v:line id="Line 92" o:spid="_x0000_s1168" style="position:absolute;flip:y;visibility:visible;mso-wrap-style:square" from="408,11706" to="1074,11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/ewsMAAADcAAAADwAAAGRycy9kb3ducmV2LnhtbERP22rCQBB9L/gPywh9q5taEE2zCSUq&#10;iG9qP2CanSZps7Mxu7m0X+8WCr7N4VwnySbTiIE6V1tW8LyIQBAXVtdcKni/7J/WIJxH1thYJgU/&#10;5CBLZw8JxtqOfKLh7EsRQtjFqKDyvo2ldEVFBt3CtsSB+7SdQR9gV0rd4RjCTSOXUbSSBmsODRW2&#10;lFdUfJ97o2C7LS/Xfrk+DMXHjvNr/WuPL19KPc6nt1cQniZ/F/+7DzrM32zg75lwgUx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FP3sLDAAAA3AAAAA8AAAAAAAAAAAAA&#10;AAAAoQIAAGRycy9kb3ducmV2LnhtbFBLBQYAAAAABAAEAPkAAACRAwAAAAA=&#10;" strokeweight="2pt"/>
              <v:rect id="_x0000_s1169" style="position:absolute;left:408;top:15082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g8K8QA&#10;AADcAAAADwAAAGRycy9kb3ducmV2LnhtbESPQWsCMRSE74X+h/AK3mpWQZGtUbRVsODB2l68PTfP&#10;zeLmZUniuu2vbwTB4zAz3zDTeWdr0ZIPlWMFg34GgrhwuuJSwc/3+nUCIkRkjbVjUvBLAeaz56cp&#10;5tpd+YvafSxFgnDIUYGJscmlDIUhi6HvGuLknZy3GJP0pdQerwluaznMsrG0WHFaMNjQu6HivL9Y&#10;BXY1MNtxtwuTVvvRx/J42Pzxp1K9l27xBiJSFx/he3ujFSQi3M6kI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IPCvEAAAA3AAAAA8AAAAAAAAAAAAAAAAAmAIAAGRycy9k&#10;b3ducmV2LnhtbFBLBQYAAAAABAAEAPUAAACJAwAAAAA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Инв. № подл.</w:t>
                      </w:r>
                    </w:p>
                  </w:txbxContent>
                </v:textbox>
              </v:rect>
              <v:rect id="_x0000_s1170" style="position:absolute;left:408;top:13417;width:328;height:1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SZsMUA&#10;AADcAAAADwAAAGRycy9kb3ducmV2LnhtbESPT2sCMRTE74V+h/AEbzW7giKrUbR/QKGHVr14e26e&#10;m8XNy5Kk69pP3xQKPQ4z8xtmseptIzryoXasIB9lIIhLp2uuFBwPb08zECEia2wck4I7BVgtHx8W&#10;WGh340/q9rESCcKhQAUmxraQMpSGLIaRa4mTd3HeYkzSV1J7vCW4beQ4y6bSYs1pwWBLz4bK6/7L&#10;KrCvuXmf9h9h1mk/edmcT9tv3ik1HPTrOYhIffwP/7W3WsE4y+H3TDo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BJmwxQAAANwAAAAPAAAAAAAAAAAAAAAAAJgCAABkcnMv&#10;ZG93bnJldi54bWxQSwUGAAAAAAQABAD1AAAAigMAAAAA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733162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Подп. И дата</w:t>
                      </w:r>
                    </w:p>
                  </w:txbxContent>
                </v:textbox>
              </v:rect>
              <v:rect id="_x0000_s1171" style="position:absolute;left:408;top:11768;width:328;height:13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YHx8YA&#10;AADcAAAADwAAAGRycy9kb3ducmV2LnhtbESPzWsCMRTE74X+D+EJvdWsCxVZjaL9AAse6sfF23Pz&#10;3CxuXpYkXbf96xuh4HGYmd8ws0VvG9GRD7VjBaNhBoK4dLrmSsFh//E8AREissbGMSn4oQCL+ePD&#10;DAvtrrylbhcrkSAcClRgYmwLKUNpyGIYupY4eWfnLcYkfSW1x2uC20bmWTaWFmtOCwZbejVUXnbf&#10;VoF9H5nNuP8Kk077l7fV6bj+5U+lngb9cgoiUh/v4f/2WivIsxxuZ9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YHx8YAAADcAAAADwAAAAAAAAAAAAAAAACYAgAAZHJz&#10;L2Rvd25yZXYueG1sUEsFBgAAAAAEAAQA9QAAAIsDAAAAAA==&#10;" filled="f" stroked="f" strokeweight=".25pt">
                <v:textbox style="layout-flow:vertical;mso-layout-flow-alt:bottom-to-top" inset="1pt,1pt,1pt,1pt">
                  <w:txbxContent>
                    <w:p w:rsidR="00D86CB2" w:rsidRPr="0033569A" w:rsidRDefault="00D86CB2" w:rsidP="00E1211E">
                      <w:pPr>
                        <w:pStyle w:val="a7"/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sz w:val="18"/>
                          <w:szCs w:val="18"/>
                          <w:lang w:val="ru-RU"/>
                        </w:rPr>
                        <w:t>Взам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ru-RU"/>
                        </w:rPr>
                        <w:t>. Инв. №</w:t>
                      </w:r>
                    </w:p>
                  </w:txbxContent>
                </v:textbox>
              </v:rect>
            </v:group>
          </w:pict>
        </mc:Fallback>
      </mc:AlternateContent>
    </w:r>
    <w:r>
      <w:rPr>
        <w:noProof/>
      </w:rPr>
      <mc:AlternateContent>
        <mc:Choice Requires="wpc">
          <w:drawing>
            <wp:inline distT="0" distB="0" distL="0" distR="0" wp14:anchorId="67D39EE3" wp14:editId="3C835E74">
              <wp:extent cx="219075" cy="136525"/>
              <wp:effectExtent l="0" t="0" r="0" b="0"/>
              <wp:docPr id="4" name="Полотно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</wpc:wpc>
                </a:graphicData>
              </a:graphic>
            </wp:inline>
          </w:drawing>
        </mc:Choice>
        <mc:Fallback>
          <w:pict>
            <v:group id="Полотно 124" o:spid="_x0000_s1026" editas="canvas" style="width:17.25pt;height:10.75pt;mso-position-horizontal-relative:char;mso-position-vertical-relative:line" coordsize="219075,136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219075;height:136525;visibility:visible;mso-wrap-style:square">
                <v:fill o:detectmouseclick="t"/>
                <v:path o:connecttype="none"/>
              </v:shape>
              <w10:anchorlock/>
            </v:group>
          </w:pict>
        </mc:Fallback>
      </mc:AlternateContent>
    </w:r>
  </w:p>
  <w:p w:rsidR="00D86CB2" w:rsidRDefault="00D86CB2" w:rsidP="00DA1B98">
    <w:pPr>
      <w:pStyle w:val="a9"/>
      <w:tabs>
        <w:tab w:val="left" w:pos="567"/>
        <w:tab w:val="left" w:pos="1134"/>
        <w:tab w:val="left" w:pos="1701"/>
        <w:tab w:val="left" w:pos="2268"/>
        <w:tab w:val="left" w:pos="3119"/>
        <w:tab w:val="left" w:pos="3686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2103680" behindDoc="0" locked="0" layoutInCell="1" allowOverlap="1" wp14:anchorId="16CB68E0" wp14:editId="14831FF6">
              <wp:simplePos x="0" y="0"/>
              <wp:positionH relativeFrom="column">
                <wp:posOffset>-34925</wp:posOffset>
              </wp:positionH>
              <wp:positionV relativeFrom="paragraph">
                <wp:posOffset>71120</wp:posOffset>
              </wp:positionV>
              <wp:extent cx="6680835" cy="5080"/>
              <wp:effectExtent l="0" t="0" r="24765" b="33020"/>
              <wp:wrapNone/>
              <wp:docPr id="39" name="Line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80835" cy="508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5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5.6pt" to="523.3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07776" behindDoc="0" locked="0" layoutInCell="1" allowOverlap="1" wp14:anchorId="056DD7E5" wp14:editId="62001028">
              <wp:simplePos x="0" y="0"/>
              <wp:positionH relativeFrom="column">
                <wp:posOffset>2352040</wp:posOffset>
              </wp:positionH>
              <wp:positionV relativeFrom="paragraph">
                <wp:posOffset>76200</wp:posOffset>
              </wp:positionV>
              <wp:extent cx="635" cy="1424305"/>
              <wp:effectExtent l="0" t="0" r="37465" b="23495"/>
              <wp:wrapNone/>
              <wp:docPr id="40" name="Line 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30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9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5.2pt,6pt" to="185.25pt,11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06752" behindDoc="0" locked="0" layoutInCell="1" allowOverlap="1" wp14:anchorId="3778AF90" wp14:editId="2BF409C5">
              <wp:simplePos x="0" y="0"/>
              <wp:positionH relativeFrom="column">
                <wp:posOffset>1985010</wp:posOffset>
              </wp:positionH>
              <wp:positionV relativeFrom="paragraph">
                <wp:posOffset>71120</wp:posOffset>
              </wp:positionV>
              <wp:extent cx="635" cy="1424940"/>
              <wp:effectExtent l="0" t="0" r="37465" b="22860"/>
              <wp:wrapNone/>
              <wp:docPr id="41" name="Line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8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6.3pt,5.6pt" to="156.35pt,1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05728" behindDoc="0" locked="0" layoutInCell="1" allowOverlap="1" wp14:anchorId="4C2797F8" wp14:editId="25FDD0EC">
              <wp:simplePos x="0" y="0"/>
              <wp:positionH relativeFrom="column">
                <wp:posOffset>1432560</wp:posOffset>
              </wp:positionH>
              <wp:positionV relativeFrom="paragraph">
                <wp:posOffset>71120</wp:posOffset>
              </wp:positionV>
              <wp:extent cx="635" cy="1424940"/>
              <wp:effectExtent l="0" t="0" r="37465" b="22860"/>
              <wp:wrapNone/>
              <wp:docPr id="42" name="Line 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7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8pt,5.6pt" to="112.85pt,1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02656" behindDoc="0" locked="0" layoutInCell="1" allowOverlap="1" wp14:anchorId="1544C0AF" wp14:editId="09A0AFFA">
              <wp:simplePos x="0" y="0"/>
              <wp:positionH relativeFrom="column">
                <wp:posOffset>1080135</wp:posOffset>
              </wp:positionH>
              <wp:positionV relativeFrom="paragraph">
                <wp:posOffset>80645</wp:posOffset>
              </wp:positionV>
              <wp:extent cx="635" cy="528955"/>
              <wp:effectExtent l="0" t="0" r="37465" b="23495"/>
              <wp:wrapNone/>
              <wp:docPr id="43" name="Lin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895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4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05pt,6.35pt" to="85.1pt,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28256" behindDoc="0" locked="0" layoutInCell="1" allowOverlap="1" wp14:anchorId="748BB859" wp14:editId="2F2C26D1">
              <wp:simplePos x="0" y="0"/>
              <wp:positionH relativeFrom="column">
                <wp:posOffset>361315</wp:posOffset>
              </wp:positionH>
              <wp:positionV relativeFrom="paragraph">
                <wp:posOffset>85090</wp:posOffset>
              </wp:positionV>
              <wp:extent cx="635" cy="528955"/>
              <wp:effectExtent l="0" t="0" r="37465" b="23495"/>
              <wp:wrapNone/>
              <wp:docPr id="44" name="Lin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52895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4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45pt,6.7pt" to="28.5pt,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04704" behindDoc="0" locked="0" layoutInCell="1" allowOverlap="1" wp14:anchorId="4BD9FCC3" wp14:editId="04C2A0B5">
              <wp:simplePos x="0" y="0"/>
              <wp:positionH relativeFrom="column">
                <wp:posOffset>717550</wp:posOffset>
              </wp:positionH>
              <wp:positionV relativeFrom="paragraph">
                <wp:posOffset>80645</wp:posOffset>
              </wp:positionV>
              <wp:extent cx="635" cy="1424940"/>
              <wp:effectExtent l="0" t="0" r="37465" b="22860"/>
              <wp:wrapNone/>
              <wp:docPr id="45" name="Line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42494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6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.5pt,6.35pt" to="56.55pt,1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" strokeweight="2pt"/>
          </w:pict>
        </mc:Fallback>
      </mc:AlternateContent>
    </w:r>
  </w:p>
  <w:p w:rsidR="00D86CB2" w:rsidRDefault="00D86CB2" w:rsidP="00DA1B98">
    <w:pPr>
      <w:pStyle w:val="a9"/>
    </w:pPr>
    <w:r>
      <w:rPr>
        <w:noProof/>
      </w:rPr>
      <mc:AlternateContent>
        <mc:Choice Requires="wps">
          <w:drawing>
            <wp:anchor distT="0" distB="0" distL="114300" distR="114300" simplePos="0" relativeHeight="252113920" behindDoc="0" locked="0" layoutInCell="1" allowOverlap="1" wp14:anchorId="399BE764" wp14:editId="2D08C48A">
              <wp:simplePos x="0" y="0"/>
              <wp:positionH relativeFrom="column">
                <wp:posOffset>2513330</wp:posOffset>
              </wp:positionH>
              <wp:positionV relativeFrom="paragraph">
                <wp:posOffset>24765</wp:posOffset>
              </wp:positionV>
              <wp:extent cx="4005580" cy="243205"/>
              <wp:effectExtent l="0" t="0" r="0" b="4445"/>
              <wp:wrapNone/>
              <wp:docPr id="46" name="Rectangle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005580" cy="243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DA1B98">
                          <w:pPr>
                            <w:jc w:val="center"/>
                          </w:pPr>
                          <w:r w:rsidRPr="00E91E92">
                            <w:rPr>
                              <w:rFonts w:ascii="Arial" w:hAnsi="Arial" w:cs="Arial"/>
                              <w:b/>
                              <w:i/>
                            </w:rPr>
                            <w:t>В-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400032-ПЗ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72" style="position:absolute;margin-left:197.9pt;margin-top:1.95pt;width:315.4pt;height:19.15pt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" filled="f" stroked="f" strokeweight=".25pt">
              <v:textbox inset="1pt,1pt,1pt,1pt">
                <w:txbxContent>
                  <w:p w:rsidR="00D86CB2" w:rsidRDefault="00D86CB2" w:rsidP="00DA1B98">
                    <w:pPr>
                      <w:jc w:val="center"/>
                    </w:pPr>
                    <w:r w:rsidRPr="00E91E92">
                      <w:rPr>
                        <w:rFonts w:ascii="Arial" w:hAnsi="Arial" w:cs="Arial"/>
                        <w:b/>
                        <w:i/>
                      </w:rPr>
                      <w:t>В-</w:t>
                    </w:r>
                    <w:r>
                      <w:rPr>
                        <w:rFonts w:ascii="Arial" w:hAnsi="Arial" w:cs="Arial"/>
                        <w:b/>
                        <w:i/>
                      </w:rPr>
                      <w:t>400032-ПЗ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16992" behindDoc="0" locked="0" layoutInCell="1" allowOverlap="1" wp14:anchorId="4468BA79" wp14:editId="00C693B8">
              <wp:simplePos x="0" y="0"/>
              <wp:positionH relativeFrom="column">
                <wp:posOffset>-34925</wp:posOffset>
              </wp:positionH>
              <wp:positionV relativeFrom="paragraph">
                <wp:posOffset>75565</wp:posOffset>
              </wp:positionV>
              <wp:extent cx="2386965" cy="635"/>
              <wp:effectExtent l="0" t="0" r="13335" b="37465"/>
              <wp:wrapNone/>
              <wp:docPr id="47" name="Line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6965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3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5.95pt" to="185.2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" strokeweight="1pt"/>
          </w:pict>
        </mc:Fallback>
      </mc:AlternateContent>
    </w:r>
    <w:r>
      <w:tab/>
    </w:r>
  </w:p>
  <w:p w:rsidR="00D86CB2" w:rsidRDefault="00D86CB2" w:rsidP="00DA1B98">
    <w:pPr>
      <w:pStyle w:val="a9"/>
      <w:tabs>
        <w:tab w:val="clear" w:pos="4677"/>
        <w:tab w:val="center" w:pos="720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2132352" behindDoc="0" locked="0" layoutInCell="1" allowOverlap="1" wp14:anchorId="5D1DB290" wp14:editId="57582B68">
              <wp:simplePos x="0" y="0"/>
              <wp:positionH relativeFrom="column">
                <wp:posOffset>1418590</wp:posOffset>
              </wp:positionH>
              <wp:positionV relativeFrom="paragraph">
                <wp:posOffset>89535</wp:posOffset>
              </wp:positionV>
              <wp:extent cx="566420" cy="157480"/>
              <wp:effectExtent l="0" t="0" r="5080" b="0"/>
              <wp:wrapNone/>
              <wp:docPr id="48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664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Подп.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73" style="position:absolute;margin-left:111.7pt;margin-top:7.05pt;width:44.6pt;height:12.4pt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Подп.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3376" behindDoc="0" locked="0" layoutInCell="1" allowOverlap="1" wp14:anchorId="6C862C11" wp14:editId="7255689B">
              <wp:simplePos x="0" y="0"/>
              <wp:positionH relativeFrom="column">
                <wp:posOffset>1975485</wp:posOffset>
              </wp:positionH>
              <wp:positionV relativeFrom="paragraph">
                <wp:posOffset>92710</wp:posOffset>
              </wp:positionV>
              <wp:extent cx="377190" cy="157480"/>
              <wp:effectExtent l="0" t="0" r="3810" b="0"/>
              <wp:wrapNone/>
              <wp:docPr id="49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Дата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74" style="position:absolute;margin-left:155.55pt;margin-top:7.3pt;width:29.7pt;height:12.4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J8J7AIAAHo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Дата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1328" behindDoc="0" locked="0" layoutInCell="1" allowOverlap="1" wp14:anchorId="519AF9D2" wp14:editId="416EBC57">
              <wp:simplePos x="0" y="0"/>
              <wp:positionH relativeFrom="column">
                <wp:posOffset>1056005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50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№ док.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75" style="position:absolute;margin-left:83.15pt;margin-top:6.55pt;width:29.7pt;height:12.4pt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№ док.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0304" behindDoc="0" locked="0" layoutInCell="1" allowOverlap="1" wp14:anchorId="503C2148" wp14:editId="2DD5B288">
              <wp:simplePos x="0" y="0"/>
              <wp:positionH relativeFrom="column">
                <wp:posOffset>709295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51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76" style="position:absolute;margin-left:55.85pt;margin-top:6.55pt;width:29.7pt;height:12.4pt;z-index:25213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29280" behindDoc="0" locked="0" layoutInCell="1" allowOverlap="1" wp14:anchorId="7A2ECA0B" wp14:editId="700A0280">
              <wp:simplePos x="0" y="0"/>
              <wp:positionH relativeFrom="column">
                <wp:posOffset>350520</wp:posOffset>
              </wp:positionH>
              <wp:positionV relativeFrom="paragraph">
                <wp:posOffset>83185</wp:posOffset>
              </wp:positionV>
              <wp:extent cx="377190" cy="157480"/>
              <wp:effectExtent l="0" t="0" r="3810" b="0"/>
              <wp:wrapNone/>
              <wp:docPr id="52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Кол</w:t>
                          </w:r>
                          <w:proofErr w:type="gram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.у</w:t>
                          </w:r>
                          <w:proofErr w:type="gramEnd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ч</w:t>
                          </w:r>
                          <w:proofErr w:type="spellEnd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77" style="position:absolute;margin-left:27.6pt;margin-top:6.55pt;width:29.7pt;height:12.4pt;z-index:25212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ak3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Кол</w:t>
                    </w:r>
                    <w:proofErr w:type="gram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.у</w:t>
                    </w:r>
                    <w:proofErr w:type="gramEnd"/>
                    <w:r w:rsidRPr="0033569A">
                      <w:rPr>
                        <w:sz w:val="18"/>
                        <w:szCs w:val="18"/>
                        <w:lang w:val="ru-RU"/>
                      </w:rPr>
                      <w:t>ч</w:t>
                    </w:r>
                    <w:proofErr w:type="spellEnd"/>
                    <w:r>
                      <w:rPr>
                        <w:sz w:val="18"/>
                        <w:szCs w:val="18"/>
                        <w:lang w:val="ru-RU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11872" behindDoc="0" locked="0" layoutInCell="1" allowOverlap="1" wp14:anchorId="4B0EE81A" wp14:editId="15EB142D">
              <wp:simplePos x="0" y="0"/>
              <wp:positionH relativeFrom="column">
                <wp:posOffset>-15875</wp:posOffset>
              </wp:positionH>
              <wp:positionV relativeFrom="paragraph">
                <wp:posOffset>81915</wp:posOffset>
              </wp:positionV>
              <wp:extent cx="377190" cy="157480"/>
              <wp:effectExtent l="0" t="0" r="3810" b="0"/>
              <wp:wrapNone/>
              <wp:docPr id="53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71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proofErr w:type="spellStart"/>
                          <w:r w:rsidRPr="0033569A">
                            <w:rPr>
                              <w:sz w:val="18"/>
                              <w:szCs w:val="18"/>
                              <w:lang w:val="ru-RU"/>
                            </w:rPr>
                            <w:t>Изм</w:t>
                          </w:r>
                          <w:proofErr w:type="spellEnd"/>
                          <w:r w:rsidRPr="0033569A">
                            <w:rPr>
                              <w:sz w:val="18"/>
                              <w:szCs w:val="18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78" style="position:absolute;margin-left:-1.25pt;margin-top:6.45pt;width:29.7pt;height:12.4pt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qX27A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33569A">
                      <w:rPr>
                        <w:sz w:val="18"/>
                        <w:szCs w:val="18"/>
                        <w:lang w:val="ru-RU"/>
                      </w:rPr>
                      <w:t>Изм</w:t>
                    </w:r>
                    <w:proofErr w:type="spellEnd"/>
                    <w:r w:rsidRPr="0033569A">
                      <w:rPr>
                        <w:sz w:val="18"/>
                        <w:szCs w:val="18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15968" behindDoc="0" locked="0" layoutInCell="1" allowOverlap="1" wp14:anchorId="7671B6F2" wp14:editId="03844F63">
              <wp:simplePos x="0" y="0"/>
              <wp:positionH relativeFrom="column">
                <wp:posOffset>-29845</wp:posOffset>
              </wp:positionH>
              <wp:positionV relativeFrom="paragraph">
                <wp:posOffset>81280</wp:posOffset>
              </wp:positionV>
              <wp:extent cx="2382520" cy="635"/>
              <wp:effectExtent l="0" t="0" r="17780" b="37465"/>
              <wp:wrapNone/>
              <wp:docPr id="54" name="Line 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2520" cy="63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2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35pt,6.4pt" to="185.25pt,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" strokeweight="2pt"/>
          </w:pict>
        </mc:Fallback>
      </mc:AlternateContent>
    </w:r>
    <w:r>
      <w:tab/>
    </w:r>
  </w:p>
  <w:p w:rsidR="00D86CB2" w:rsidRDefault="00D86CB2" w:rsidP="00DA1B98">
    <w:pPr>
      <w:pStyle w:val="a9"/>
      <w:tabs>
        <w:tab w:val="left" w:pos="7655"/>
        <w:tab w:val="left" w:pos="8505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2143616" behindDoc="0" locked="0" layoutInCell="1" allowOverlap="1" wp14:anchorId="05E64AFB" wp14:editId="6ED733A2">
              <wp:simplePos x="0" y="0"/>
              <wp:positionH relativeFrom="column">
                <wp:posOffset>1975485</wp:posOffset>
              </wp:positionH>
              <wp:positionV relativeFrom="paragraph">
                <wp:posOffset>108585</wp:posOffset>
              </wp:positionV>
              <wp:extent cx="372110" cy="167005"/>
              <wp:effectExtent l="0" t="0" r="8890" b="4445"/>
              <wp:wrapNone/>
              <wp:docPr id="55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2110" cy="167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D86CB2" w:rsidP="00B4273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  <w:lang w:val="ru-RU"/>
                            </w:rPr>
                            <w:t>08.15</w:t>
                          </w:r>
                        </w:p>
                        <w:p w:rsidR="00D86CB2" w:rsidRPr="004A7F2E" w:rsidRDefault="00D86CB2" w:rsidP="00DA1B98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79" style="position:absolute;margin-left:155.55pt;margin-top:8.55pt;width:29.3pt;height:13.15pt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" filled="f" stroked="f" strokeweight=".25pt">
              <v:textbox inset="1pt,1pt,1pt,1pt">
                <w:txbxContent>
                  <w:p w:rsidR="00D86CB2" w:rsidRPr="004A7F2E" w:rsidRDefault="00D86CB2" w:rsidP="00B4273A">
                    <w:pPr>
                      <w:pStyle w:val="a7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  <w:lang w:val="ru-RU"/>
                      </w:rPr>
                      <w:t>08.15</w:t>
                    </w:r>
                  </w:p>
                  <w:p w:rsidR="00D86CB2" w:rsidRPr="004A7F2E" w:rsidRDefault="00D86CB2" w:rsidP="00DA1B98">
                    <w:pPr>
                      <w:pStyle w:val="a7"/>
                      <w:jc w:val="left"/>
                      <w:rPr>
                        <w:sz w:val="20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42592" behindDoc="0" locked="0" layoutInCell="1" allowOverlap="1" wp14:anchorId="50E4AD62" wp14:editId="6FDC7937">
              <wp:simplePos x="0" y="0"/>
              <wp:positionH relativeFrom="column">
                <wp:posOffset>719418</wp:posOffset>
              </wp:positionH>
              <wp:positionV relativeFrom="paragraph">
                <wp:posOffset>96146</wp:posOffset>
              </wp:positionV>
              <wp:extent cx="705485" cy="157480"/>
              <wp:effectExtent l="0" t="0" r="0" b="0"/>
              <wp:wrapNone/>
              <wp:docPr id="56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548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D86CB2" w:rsidP="00F57619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sz w:val="20"/>
                              <w:lang w:val="ru-RU"/>
                            </w:rPr>
                            <w:t>Таланова</w:t>
                          </w:r>
                          <w:proofErr w:type="spellEnd"/>
                        </w:p>
                        <w:p w:rsidR="00D86CB2" w:rsidRPr="004A7F2E" w:rsidRDefault="00D86CB2" w:rsidP="00AE07F4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</w:p>
                        <w:p w:rsidR="00D86CB2" w:rsidRPr="0033569A" w:rsidRDefault="00D86CB2" w:rsidP="00DA1B98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0" style="position:absolute;margin-left:56.65pt;margin-top:7.55pt;width:55.55pt;height:12.4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" filled="f" stroked="f" strokeweight=".25pt">
              <v:textbox inset="1pt,1pt,1pt,1pt">
                <w:txbxContent>
                  <w:p w:rsidR="00D86CB2" w:rsidRPr="004A7F2E" w:rsidRDefault="00D86CB2" w:rsidP="00F57619">
                    <w:pPr>
                      <w:pStyle w:val="a7"/>
                      <w:jc w:val="left"/>
                      <w:rPr>
                        <w:sz w:val="20"/>
                      </w:rPr>
                    </w:pPr>
                    <w:proofErr w:type="spellStart"/>
                    <w:r>
                      <w:rPr>
                        <w:sz w:val="20"/>
                        <w:lang w:val="ru-RU"/>
                      </w:rPr>
                      <w:t>Таланова</w:t>
                    </w:r>
                    <w:proofErr w:type="spellEnd"/>
                  </w:p>
                  <w:p w:rsidR="00D86CB2" w:rsidRPr="004A7F2E" w:rsidRDefault="00D86CB2" w:rsidP="00AE07F4">
                    <w:pPr>
                      <w:pStyle w:val="a7"/>
                      <w:jc w:val="left"/>
                      <w:rPr>
                        <w:sz w:val="20"/>
                      </w:rPr>
                    </w:pPr>
                  </w:p>
                  <w:p w:rsidR="00D86CB2" w:rsidRPr="0033569A" w:rsidRDefault="00D86CB2" w:rsidP="00DA1B98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21088" behindDoc="0" locked="0" layoutInCell="1" allowOverlap="1" wp14:anchorId="78233368" wp14:editId="7978035B">
              <wp:simplePos x="0" y="0"/>
              <wp:positionH relativeFrom="column">
                <wp:posOffset>2380615</wp:posOffset>
              </wp:positionH>
              <wp:positionV relativeFrom="paragraph">
                <wp:posOffset>106045</wp:posOffset>
              </wp:positionV>
              <wp:extent cx="2457450" cy="864235"/>
              <wp:effectExtent l="0" t="0" r="0" b="0"/>
              <wp:wrapNone/>
              <wp:docPr id="57" name="Rectangle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457450" cy="8642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DA1B98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</w:rPr>
                          </w:pPr>
                        </w:p>
                        <w:p w:rsidR="00D86CB2" w:rsidRDefault="00D86CB2" w:rsidP="00DA1B98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</w:rPr>
                          </w:pPr>
                        </w:p>
                        <w:p w:rsidR="00D86CB2" w:rsidRPr="008E764B" w:rsidRDefault="00D86CB2" w:rsidP="00AE251B">
                          <w:pPr>
                            <w:jc w:val="center"/>
                            <w:rPr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</w:rPr>
                            <w:t>Пояснительная записка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1" style="position:absolute;margin-left:187.45pt;margin-top:8.35pt;width:193.5pt;height:68.05pt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" filled="f" stroked="f" strokeweight=".25pt">
              <v:textbox inset="1pt,1pt,1pt,1pt">
                <w:txbxContent>
                  <w:p w:rsidR="00D86CB2" w:rsidRDefault="00D86CB2" w:rsidP="00DA1B98">
                    <w:pPr>
                      <w:jc w:val="center"/>
                      <w:rPr>
                        <w:rFonts w:ascii="Arial" w:hAnsi="Arial" w:cs="Arial"/>
                        <w:b/>
                        <w:i/>
                      </w:rPr>
                    </w:pPr>
                  </w:p>
                  <w:p w:rsidR="00D86CB2" w:rsidRDefault="00D86CB2" w:rsidP="00DA1B98">
                    <w:pPr>
                      <w:jc w:val="center"/>
                      <w:rPr>
                        <w:rFonts w:ascii="Arial" w:hAnsi="Arial" w:cs="Arial"/>
                        <w:b/>
                        <w:i/>
                      </w:rPr>
                    </w:pPr>
                  </w:p>
                  <w:p w:rsidR="00D86CB2" w:rsidRPr="008E764B" w:rsidRDefault="00D86CB2" w:rsidP="00AE251B">
                    <w:pPr>
                      <w:jc w:val="center"/>
                      <w:rPr>
                        <w:sz w:val="19"/>
                        <w:szCs w:val="19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</w:rPr>
                      <w:t>Пояснительная записка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9520" behindDoc="0" locked="0" layoutInCell="1" allowOverlap="1" wp14:anchorId="0C25AD87" wp14:editId="1C7EC413">
              <wp:simplePos x="0" y="0"/>
              <wp:positionH relativeFrom="column">
                <wp:posOffset>-20955</wp:posOffset>
              </wp:positionH>
              <wp:positionV relativeFrom="paragraph">
                <wp:posOffset>445770</wp:posOffset>
              </wp:positionV>
              <wp:extent cx="738505" cy="157480"/>
              <wp:effectExtent l="0" t="0" r="4445" b="0"/>
              <wp:wrapNone/>
              <wp:docPr id="173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ГИП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2" style="position:absolute;margin-left:-1.65pt;margin-top:35.1pt;width:58.15pt;height:12.4pt;z-index:25213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ГИП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8496" behindDoc="0" locked="0" layoutInCell="1" allowOverlap="1" wp14:anchorId="4634D0F0" wp14:editId="73405E54">
              <wp:simplePos x="0" y="0"/>
              <wp:positionH relativeFrom="column">
                <wp:posOffset>-29845</wp:posOffset>
              </wp:positionH>
              <wp:positionV relativeFrom="paragraph">
                <wp:posOffset>626110</wp:posOffset>
              </wp:positionV>
              <wp:extent cx="738505" cy="157480"/>
              <wp:effectExtent l="0" t="0" r="4445" b="0"/>
              <wp:wrapNone/>
              <wp:docPr id="174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Н. Контр.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3" style="position:absolute;margin-left:-2.35pt;margin-top:49.3pt;width:58.15pt;height:12.4pt;z-index:25213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Н. Контр.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7472" behindDoc="0" locked="0" layoutInCell="1" allowOverlap="1" wp14:anchorId="076F9FE0" wp14:editId="6055024E">
              <wp:simplePos x="0" y="0"/>
              <wp:positionH relativeFrom="column">
                <wp:posOffset>-29845</wp:posOffset>
              </wp:positionH>
              <wp:positionV relativeFrom="paragraph">
                <wp:posOffset>99060</wp:posOffset>
              </wp:positionV>
              <wp:extent cx="738505" cy="157480"/>
              <wp:effectExtent l="0" t="0" r="4445" b="0"/>
              <wp:wrapNone/>
              <wp:docPr id="176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Разраб</w:t>
                          </w:r>
                          <w:proofErr w:type="spellEnd"/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4" style="position:absolute;margin-left:-2.35pt;margin-top:7.8pt;width:58.15pt;height:12.4pt;z-index:25213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Z/B7gIAAHw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</w:t>
                    </w:r>
                    <w:proofErr w:type="spellStart"/>
                    <w:r>
                      <w:rPr>
                        <w:sz w:val="18"/>
                        <w:szCs w:val="18"/>
                        <w:lang w:val="ru-RU"/>
                      </w:rPr>
                      <w:t>Разраб</w:t>
                    </w:r>
                    <w:proofErr w:type="spellEnd"/>
                    <w:r>
                      <w:rPr>
                        <w:sz w:val="18"/>
                        <w:szCs w:val="18"/>
                        <w:lang w:val="ru-RU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6448" behindDoc="0" locked="0" layoutInCell="1" allowOverlap="1" wp14:anchorId="38465170" wp14:editId="7CAF0D20">
              <wp:simplePos x="0" y="0"/>
              <wp:positionH relativeFrom="column">
                <wp:posOffset>5952490</wp:posOffset>
              </wp:positionH>
              <wp:positionV relativeFrom="paragraph">
                <wp:posOffset>106045</wp:posOffset>
              </wp:positionV>
              <wp:extent cx="693420" cy="157480"/>
              <wp:effectExtent l="0" t="0" r="0" b="0"/>
              <wp:wrapNone/>
              <wp:docPr id="179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342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Листов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5" style="position:absolute;margin-left:468.7pt;margin-top:8.35pt;width:54.6pt;height:12.4pt;z-index:25213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Листов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5424" behindDoc="0" locked="0" layoutInCell="1" allowOverlap="1" wp14:anchorId="629783DA" wp14:editId="69AA2C5E">
              <wp:simplePos x="0" y="0"/>
              <wp:positionH relativeFrom="column">
                <wp:posOffset>5396230</wp:posOffset>
              </wp:positionH>
              <wp:positionV relativeFrom="paragraph">
                <wp:posOffset>99060</wp:posOffset>
              </wp:positionV>
              <wp:extent cx="556260" cy="157480"/>
              <wp:effectExtent l="0" t="0" r="0" b="0"/>
              <wp:wrapNone/>
              <wp:docPr id="180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5626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Лист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6" style="position:absolute;margin-left:424.9pt;margin-top:7.8pt;width:43.8pt;height:12.4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Лист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34400" behindDoc="0" locked="0" layoutInCell="1" allowOverlap="1" wp14:anchorId="4074FAC0" wp14:editId="62C4611A">
              <wp:simplePos x="0" y="0"/>
              <wp:positionH relativeFrom="column">
                <wp:posOffset>4838700</wp:posOffset>
              </wp:positionH>
              <wp:positionV relativeFrom="paragraph">
                <wp:posOffset>99060</wp:posOffset>
              </wp:positionV>
              <wp:extent cx="517525" cy="157480"/>
              <wp:effectExtent l="0" t="0" r="0" b="0"/>
              <wp:wrapNone/>
              <wp:docPr id="181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752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>Стадия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7" style="position:absolute;margin-left:381pt;margin-top:7.8pt;width:40.75pt;height:12.4pt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>Стадия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20064" behindDoc="0" locked="0" layoutInCell="1" allowOverlap="1" wp14:anchorId="22CE1BFB" wp14:editId="5814377C">
              <wp:simplePos x="0" y="0"/>
              <wp:positionH relativeFrom="column">
                <wp:posOffset>4838065</wp:posOffset>
              </wp:positionH>
              <wp:positionV relativeFrom="paragraph">
                <wp:posOffset>92710</wp:posOffset>
              </wp:positionV>
              <wp:extent cx="635" cy="886460"/>
              <wp:effectExtent l="0" t="0" r="37465" b="27940"/>
              <wp:wrapNone/>
              <wp:docPr id="183" name="Line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8864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1" o:spid="_x0000_s1026" style="position:absolute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3pt" to="381pt,7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08800" behindDoc="0" locked="0" layoutInCell="1" allowOverlap="1" wp14:anchorId="1AA17EF1" wp14:editId="408FB6CC">
              <wp:simplePos x="0" y="0"/>
              <wp:positionH relativeFrom="column">
                <wp:posOffset>5394960</wp:posOffset>
              </wp:positionH>
              <wp:positionV relativeFrom="paragraph">
                <wp:posOffset>92710</wp:posOffset>
              </wp:positionV>
              <wp:extent cx="1270" cy="353060"/>
              <wp:effectExtent l="0" t="0" r="36830" b="27940"/>
              <wp:wrapNone/>
              <wp:docPr id="187" name="Lin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3530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0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4.8pt,7.3pt" to="424.9pt,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24160" behindDoc="0" locked="0" layoutInCell="1" allowOverlap="1" wp14:anchorId="64648261" wp14:editId="7EEAAE02">
              <wp:simplePos x="0" y="0"/>
              <wp:positionH relativeFrom="column">
                <wp:posOffset>5952490</wp:posOffset>
              </wp:positionH>
              <wp:positionV relativeFrom="paragraph">
                <wp:posOffset>92710</wp:posOffset>
              </wp:positionV>
              <wp:extent cx="1270" cy="353060"/>
              <wp:effectExtent l="0" t="0" r="36830" b="27940"/>
              <wp:wrapNone/>
              <wp:docPr id="213" name="Line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270" cy="35306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5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8.7pt,7.3pt" to="468.8pt,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14944" behindDoc="0" locked="0" layoutInCell="1" allowOverlap="1" wp14:anchorId="0C227CB7" wp14:editId="221720DE">
              <wp:simplePos x="0" y="0"/>
              <wp:positionH relativeFrom="column">
                <wp:posOffset>-34290</wp:posOffset>
              </wp:positionH>
              <wp:positionV relativeFrom="paragraph">
                <wp:posOffset>85090</wp:posOffset>
              </wp:positionV>
              <wp:extent cx="6680200" cy="3175"/>
              <wp:effectExtent l="0" t="0" r="25400" b="34925"/>
              <wp:wrapNone/>
              <wp:docPr id="214" name="Lin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80200" cy="3175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1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pt,6.7pt" to="523.3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" strokeweight="2pt"/>
          </w:pict>
        </mc:Fallback>
      </mc:AlternateContent>
    </w:r>
  </w:p>
  <w:p w:rsidR="00D86CB2" w:rsidRDefault="00D86CB2" w:rsidP="00DA1B98">
    <w:pPr>
      <w:pStyle w:val="a9"/>
      <w:tabs>
        <w:tab w:val="clear" w:pos="4677"/>
        <w:tab w:val="clear" w:pos="9355"/>
        <w:tab w:val="left" w:pos="7655"/>
        <w:tab w:val="left" w:pos="8505"/>
        <w:tab w:val="center" w:pos="9180"/>
        <w:tab w:val="right" w:pos="9720"/>
      </w:tabs>
      <w:ind w:right="-122"/>
    </w:pPr>
    <w:r>
      <w:rPr>
        <w:noProof/>
      </w:rPr>
      <mc:AlternateContent>
        <mc:Choice Requires="wps">
          <w:drawing>
            <wp:anchor distT="0" distB="0" distL="114300" distR="114300" simplePos="0" relativeHeight="252149760" behindDoc="0" locked="0" layoutInCell="1" allowOverlap="1" wp14:anchorId="426832B5" wp14:editId="326E1761">
              <wp:simplePos x="0" y="0"/>
              <wp:positionH relativeFrom="column">
                <wp:posOffset>-31750</wp:posOffset>
              </wp:positionH>
              <wp:positionV relativeFrom="paragraph">
                <wp:posOffset>101600</wp:posOffset>
              </wp:positionV>
              <wp:extent cx="738505" cy="157480"/>
              <wp:effectExtent l="0" t="0" r="4445" b="0"/>
              <wp:wrapNone/>
              <wp:docPr id="329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3850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33569A" w:rsidRDefault="00D86CB2" w:rsidP="00DA1B98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ru-RU"/>
                            </w:rPr>
                            <w:t xml:space="preserve"> Проверил</w:t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8" style="position:absolute;margin-left:-2.5pt;margin-top:8pt;width:58.15pt;height:12.4pt;z-index:25214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Itb7gIAAHw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" filled="f" stroked="f" strokeweight=".25pt">
              <v:textbox inset="1pt,1pt,1pt,1pt">
                <w:txbxContent>
                  <w:p w:rsidR="00D86CB2" w:rsidRPr="0033569A" w:rsidRDefault="00D86CB2" w:rsidP="00DA1B98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  <w:lang w:val="ru-RU"/>
                      </w:rPr>
                      <w:t xml:space="preserve"> Проверил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12896" behindDoc="0" locked="0" layoutInCell="1" allowOverlap="1" wp14:anchorId="4483C4F9" wp14:editId="0E284B0B">
              <wp:simplePos x="0" y="0"/>
              <wp:positionH relativeFrom="column">
                <wp:posOffset>4836649</wp:posOffset>
              </wp:positionH>
              <wp:positionV relativeFrom="paragraph">
                <wp:posOffset>86361</wp:posOffset>
              </wp:positionV>
              <wp:extent cx="554746" cy="179754"/>
              <wp:effectExtent l="0" t="0" r="0" b="0"/>
              <wp:wrapNone/>
              <wp:docPr id="215" name="Rectangle 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54746" cy="179754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DE6BBB" w:rsidRDefault="00D86CB2" w:rsidP="00DA1B98">
                          <w:pPr>
                            <w:jc w:val="center"/>
                          </w:pPr>
                          <w:proofErr w:type="gramStart"/>
                          <w:r>
                            <w:t>П</w:t>
                          </w:r>
                          <w:proofErr w:type="gramEnd"/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89" style="position:absolute;margin-left:380.85pt;margin-top:6.8pt;width:43.7pt;height:14.15pt;z-index:25211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" filled="f" stroked="f" strokeweight=".25pt">
              <v:textbox inset="1pt,1pt,1pt,1pt">
                <w:txbxContent>
                  <w:p w:rsidR="00D86CB2" w:rsidRPr="00DE6BBB" w:rsidRDefault="00D86CB2" w:rsidP="00DA1B98">
                    <w:pPr>
                      <w:jc w:val="center"/>
                    </w:pPr>
                    <w:proofErr w:type="gramStart"/>
                    <w:r>
                      <w:t>П</w:t>
                    </w:r>
                    <w:proofErr w:type="gramEnd"/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25184" behindDoc="0" locked="0" layoutInCell="1" allowOverlap="1" wp14:anchorId="3AD39C85" wp14:editId="632864A5">
              <wp:simplePos x="0" y="0"/>
              <wp:positionH relativeFrom="column">
                <wp:posOffset>5953760</wp:posOffset>
              </wp:positionH>
              <wp:positionV relativeFrom="paragraph">
                <wp:posOffset>90805</wp:posOffset>
              </wp:positionV>
              <wp:extent cx="692150" cy="163830"/>
              <wp:effectExtent l="0" t="0" r="0" b="7620"/>
              <wp:wrapNone/>
              <wp:docPr id="270" name="Rectangle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92150" cy="1638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50742D" w:rsidRDefault="00D86CB2" w:rsidP="00DA1B98">
                          <w:pPr>
                            <w:jc w:val="center"/>
                            <w:rPr>
                              <w:sz w:val="22"/>
                              <w:szCs w:val="22"/>
                            </w:rPr>
                          </w:pP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instrText xml:space="preserve"> SECTIONPAGES  </w:instrText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C31BBD">
                            <w:rPr>
                              <w:rStyle w:val="ab"/>
                              <w:noProof/>
                              <w:sz w:val="22"/>
                              <w:szCs w:val="22"/>
                            </w:rPr>
                            <w:t>23</w:t>
                          </w:r>
                          <w:r>
                            <w:rPr>
                              <w:rStyle w:val="ab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  <w:p w:rsidR="00D86CB2" w:rsidRDefault="00D86CB2" w:rsidP="00DA1B98"/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90" style="position:absolute;margin-left:468.8pt;margin-top:7.15pt;width:54.5pt;height:12.9pt;z-index:25212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" filled="f" stroked="f" strokeweight=".25pt">
              <v:textbox inset="1pt,1pt,1pt,1pt">
                <w:txbxContent>
                  <w:p w:rsidR="00D86CB2" w:rsidRPr="0050742D" w:rsidRDefault="00D86CB2" w:rsidP="00DA1B98">
                    <w:pPr>
                      <w:jc w:val="center"/>
                      <w:rPr>
                        <w:sz w:val="22"/>
                        <w:szCs w:val="22"/>
                      </w:rPr>
                    </w:pPr>
                    <w:r>
                      <w:rPr>
                        <w:rStyle w:val="ab"/>
                        <w:sz w:val="22"/>
                        <w:szCs w:val="22"/>
                      </w:rPr>
                      <w:fldChar w:fldCharType="begin"/>
                    </w:r>
                    <w:r>
                      <w:rPr>
                        <w:rStyle w:val="ab"/>
                        <w:sz w:val="22"/>
                        <w:szCs w:val="22"/>
                      </w:rPr>
                      <w:instrText xml:space="preserve"> SECTIONPAGES  </w:instrText>
                    </w:r>
                    <w:r>
                      <w:rPr>
                        <w:rStyle w:val="ab"/>
                        <w:sz w:val="22"/>
                        <w:szCs w:val="22"/>
                      </w:rPr>
                      <w:fldChar w:fldCharType="separate"/>
                    </w:r>
                    <w:r w:rsidR="00C31BBD">
                      <w:rPr>
                        <w:rStyle w:val="ab"/>
                        <w:noProof/>
                        <w:sz w:val="22"/>
                        <w:szCs w:val="22"/>
                      </w:rPr>
                      <w:t>23</w:t>
                    </w:r>
                    <w:r>
                      <w:rPr>
                        <w:rStyle w:val="ab"/>
                        <w:sz w:val="22"/>
                        <w:szCs w:val="22"/>
                      </w:rPr>
                      <w:fldChar w:fldCharType="end"/>
                    </w:r>
                  </w:p>
                  <w:p w:rsidR="00D86CB2" w:rsidRDefault="00D86CB2" w:rsidP="00DA1B98"/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26208" behindDoc="0" locked="0" layoutInCell="1" allowOverlap="1" wp14:anchorId="1FA9EEFA" wp14:editId="5541A8E9">
              <wp:simplePos x="0" y="0"/>
              <wp:positionH relativeFrom="column">
                <wp:posOffset>5420995</wp:posOffset>
              </wp:positionH>
              <wp:positionV relativeFrom="paragraph">
                <wp:posOffset>85725</wp:posOffset>
              </wp:positionV>
              <wp:extent cx="485775" cy="180975"/>
              <wp:effectExtent l="0" t="0" r="9525" b="9525"/>
              <wp:wrapNone/>
              <wp:docPr id="309" name="Rectangle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8577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764D78" w:rsidRDefault="00D86CB2" w:rsidP="00DA1B98">
                          <w:pPr>
                            <w:jc w:val="center"/>
                          </w:pPr>
                          <w:r>
                            <w:rPr>
                              <w:rStyle w:val="ab"/>
                            </w:rPr>
                            <w:fldChar w:fldCharType="begin"/>
                          </w:r>
                          <w:r>
                            <w:rPr>
                              <w:rStyle w:val="ab"/>
                            </w:rPr>
                            <w:instrText xml:space="preserve"> PAGE   \* MERGEFORMAT </w:instrText>
                          </w:r>
                          <w:r>
                            <w:rPr>
                              <w:rStyle w:val="ab"/>
                            </w:rPr>
                            <w:fldChar w:fldCharType="separate"/>
                          </w:r>
                          <w:r w:rsidR="00C31BBD">
                            <w:rPr>
                              <w:rStyle w:val="ab"/>
                              <w:noProof/>
                            </w:rPr>
                            <w:t>1</w:t>
                          </w:r>
                          <w:r>
                            <w:rPr>
                              <w:rStyle w:val="ab"/>
                            </w:rPr>
                            <w:fldChar w:fldCharType="end"/>
                          </w:r>
                        </w:p>
                        <w:p w:rsidR="00D86CB2" w:rsidRDefault="00D86CB2" w:rsidP="00DA1B98"/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91" style="position:absolute;margin-left:426.85pt;margin-top:6.75pt;width:38.25pt;height:14.25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" filled="f" stroked="f" strokeweight=".25pt">
              <v:textbox inset="1pt,1pt,1pt,1pt">
                <w:txbxContent>
                  <w:p w:rsidR="00D86CB2" w:rsidRPr="00764D78" w:rsidRDefault="00D86CB2" w:rsidP="00DA1B98">
                    <w:pPr>
                      <w:jc w:val="center"/>
                    </w:pPr>
                    <w:r>
                      <w:rPr>
                        <w:rStyle w:val="ab"/>
                      </w:rPr>
                      <w:fldChar w:fldCharType="begin"/>
                    </w:r>
                    <w:r>
                      <w:rPr>
                        <w:rStyle w:val="ab"/>
                      </w:rPr>
                      <w:instrText xml:space="preserve"> PAGE   \* MERGEFORMAT </w:instrText>
                    </w:r>
                    <w:r>
                      <w:rPr>
                        <w:rStyle w:val="ab"/>
                      </w:rPr>
                      <w:fldChar w:fldCharType="separate"/>
                    </w:r>
                    <w:r w:rsidR="00C31BBD">
                      <w:rPr>
                        <w:rStyle w:val="ab"/>
                        <w:noProof/>
                      </w:rPr>
                      <w:t>1</w:t>
                    </w:r>
                    <w:r>
                      <w:rPr>
                        <w:rStyle w:val="ab"/>
                      </w:rPr>
                      <w:fldChar w:fldCharType="end"/>
                    </w:r>
                  </w:p>
                  <w:p w:rsidR="00D86CB2" w:rsidRDefault="00D86CB2" w:rsidP="00DA1B98"/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22112" behindDoc="0" locked="0" layoutInCell="1" allowOverlap="1" wp14:anchorId="52F9E668" wp14:editId="580915F9">
              <wp:simplePos x="0" y="0"/>
              <wp:positionH relativeFrom="column">
                <wp:posOffset>4838065</wp:posOffset>
              </wp:positionH>
              <wp:positionV relativeFrom="paragraph">
                <wp:posOffset>90805</wp:posOffset>
              </wp:positionV>
              <wp:extent cx="1807845" cy="0"/>
              <wp:effectExtent l="0" t="0" r="20955" b="19050"/>
              <wp:wrapNone/>
              <wp:docPr id="310" name="Line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80784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3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15pt" to="523.3pt,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" strokeweight="2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19040" behindDoc="0" locked="0" layoutInCell="1" allowOverlap="1" wp14:anchorId="6F9CC466" wp14:editId="6C27802D">
              <wp:simplePos x="0" y="0"/>
              <wp:positionH relativeFrom="column">
                <wp:posOffset>-34925</wp:posOffset>
              </wp:positionH>
              <wp:positionV relativeFrom="paragraph">
                <wp:posOffset>88265</wp:posOffset>
              </wp:positionV>
              <wp:extent cx="2387600" cy="0"/>
              <wp:effectExtent l="0" t="0" r="12700" b="19050"/>
              <wp:wrapNone/>
              <wp:docPr id="311" name="Line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5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6.95pt" to="185.2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" strokeweight="1pt"/>
          </w:pict>
        </mc:Fallback>
      </mc:AlternateContent>
    </w:r>
  </w:p>
  <w:p w:rsidR="00D86CB2" w:rsidRDefault="00076FE8" w:rsidP="00DA1B98">
    <w:pPr>
      <w:pStyle w:val="a9"/>
      <w:tabs>
        <w:tab w:val="clear" w:pos="4677"/>
        <w:tab w:val="clear" w:pos="9355"/>
        <w:tab w:val="left" w:pos="7525"/>
        <w:tab w:val="center" w:pos="9180"/>
        <w:tab w:val="right" w:pos="9356"/>
      </w:tabs>
      <w:ind w:right="-122"/>
    </w:pPr>
    <w:r>
      <w:rPr>
        <w:rFonts w:ascii="Arial" w:hAnsi="Arial" w:cs="Arial"/>
        <w:noProof/>
      </w:rPr>
      <w:drawing>
        <wp:anchor distT="0" distB="0" distL="114300" distR="114300" simplePos="0" relativeHeight="252168192" behindDoc="1" locked="0" layoutInCell="1" allowOverlap="1" wp14:anchorId="34CFC1BB" wp14:editId="2147F85B">
          <wp:simplePos x="0" y="0"/>
          <wp:positionH relativeFrom="column">
            <wp:posOffset>1388110</wp:posOffset>
          </wp:positionH>
          <wp:positionV relativeFrom="paragraph">
            <wp:posOffset>41275</wp:posOffset>
          </wp:positionV>
          <wp:extent cx="818515" cy="277495"/>
          <wp:effectExtent l="0" t="0" r="635" b="8255"/>
          <wp:wrapNone/>
          <wp:docPr id="347" name="Рисунок 3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Палюшенко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8515" cy="277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144640" behindDoc="0" locked="0" layoutInCell="1" allowOverlap="1" wp14:anchorId="1C2E009F" wp14:editId="2BDA88AA">
              <wp:simplePos x="0" y="0"/>
              <wp:positionH relativeFrom="column">
                <wp:posOffset>1975485</wp:posOffset>
              </wp:positionH>
              <wp:positionV relativeFrom="paragraph">
                <wp:posOffset>106045</wp:posOffset>
              </wp:positionV>
              <wp:extent cx="372110" cy="167005"/>
              <wp:effectExtent l="0" t="0" r="8890" b="4445"/>
              <wp:wrapNone/>
              <wp:docPr id="313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72110" cy="1670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4A7F2E" w:rsidRDefault="00D86CB2" w:rsidP="00B4273A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  <w:lang w:val="ru-RU"/>
                            </w:rPr>
                            <w:t>08.15</w:t>
                          </w:r>
                        </w:p>
                        <w:p w:rsidR="00D86CB2" w:rsidRPr="004A7F2E" w:rsidRDefault="00D86CB2" w:rsidP="00DA1B98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92" style="position:absolute;margin-left:155.55pt;margin-top:8.35pt;width:29.3pt;height:13.1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" filled="f" stroked="f" strokeweight=".25pt">
              <v:textbox inset="1pt,1pt,1pt,1pt">
                <w:txbxContent>
                  <w:p w:rsidR="00D86CB2" w:rsidRPr="004A7F2E" w:rsidRDefault="00D86CB2" w:rsidP="00B4273A">
                    <w:pPr>
                      <w:pStyle w:val="a7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  <w:lang w:val="ru-RU"/>
                      </w:rPr>
                      <w:t>08.15</w:t>
                    </w:r>
                  </w:p>
                  <w:p w:rsidR="00D86CB2" w:rsidRPr="004A7F2E" w:rsidRDefault="00D86CB2" w:rsidP="00DA1B98">
                    <w:pPr>
                      <w:pStyle w:val="a7"/>
                      <w:jc w:val="left"/>
                      <w:rPr>
                        <w:sz w:val="20"/>
                      </w:rPr>
                    </w:pPr>
                  </w:p>
                </w:txbxContent>
              </v:textbox>
            </v:rect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127232" behindDoc="0" locked="0" layoutInCell="1" allowOverlap="1" wp14:anchorId="79B99E5F" wp14:editId="60FDA0B0">
              <wp:simplePos x="0" y="0"/>
              <wp:positionH relativeFrom="column">
                <wp:posOffset>4838700</wp:posOffset>
              </wp:positionH>
              <wp:positionV relativeFrom="paragraph">
                <wp:posOffset>135255</wp:posOffset>
              </wp:positionV>
              <wp:extent cx="1807210" cy="452120"/>
              <wp:effectExtent l="0" t="0" r="2540" b="5080"/>
              <wp:wrapNone/>
              <wp:docPr id="314" name="Rectangle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07210" cy="452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Pr="00C12530" w:rsidRDefault="00D86CB2" w:rsidP="00DA1B98">
                          <w:pPr>
                            <w:jc w:val="center"/>
                            <w:rPr>
                              <w:sz w:val="18"/>
                            </w:rPr>
                          </w:pP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 xml:space="preserve">ООО 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br/>
                          </w: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«</w:t>
                          </w:r>
                          <w:r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ПКТИ «Технопроект</w:t>
                          </w:r>
                          <w:r w:rsidRPr="004B08DE">
                            <w:rPr>
                              <w:rFonts w:ascii="Arial" w:hAnsi="Arial" w:cs="Arial"/>
                              <w:b/>
                              <w:i/>
                              <w:iCs/>
                              <w:color w:val="000000"/>
                              <w:spacing w:val="-20"/>
                              <w:sz w:val="22"/>
                              <w:szCs w:val="22"/>
                            </w:rPr>
                            <w:t>»</w:t>
                          </w:r>
                        </w:p>
                        <w:p w:rsidR="00D86CB2" w:rsidRPr="00C12530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lang w:val="ru-RU"/>
                            </w:rPr>
                          </w:pPr>
                        </w:p>
                        <w:p w:rsidR="00D86CB2" w:rsidRPr="00C12530" w:rsidRDefault="00D86CB2" w:rsidP="00DA1B98">
                          <w:pPr>
                            <w:pStyle w:val="a7"/>
                            <w:jc w:val="center"/>
                            <w:rPr>
                              <w:sz w:val="18"/>
                              <w:lang w:val="ru-RU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93" style="position:absolute;margin-left:381pt;margin-top:10.65pt;width:142.3pt;height:35.6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" filled="f" stroked="f" strokeweight=".25pt">
              <v:textbox inset="1pt,1pt,1pt,1pt">
                <w:txbxContent>
                  <w:p w:rsidR="00D86CB2" w:rsidRPr="00C12530" w:rsidRDefault="00D86CB2" w:rsidP="00DA1B98">
                    <w:pPr>
                      <w:jc w:val="center"/>
                      <w:rPr>
                        <w:sz w:val="18"/>
                      </w:rPr>
                    </w:pP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 xml:space="preserve">ООО </w:t>
                    </w:r>
                    <w:r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br/>
                    </w: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«</w:t>
                    </w:r>
                    <w:r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ПКТИ «Технопроект</w:t>
                    </w:r>
                    <w:r w:rsidRPr="004B08DE">
                      <w:rPr>
                        <w:rFonts w:ascii="Arial" w:hAnsi="Arial" w:cs="Arial"/>
                        <w:b/>
                        <w:i/>
                        <w:iCs/>
                        <w:color w:val="000000"/>
                        <w:spacing w:val="-20"/>
                        <w:sz w:val="22"/>
                        <w:szCs w:val="22"/>
                      </w:rPr>
                      <w:t>»</w:t>
                    </w:r>
                  </w:p>
                  <w:p w:rsidR="00D86CB2" w:rsidRPr="00C12530" w:rsidRDefault="00D86CB2" w:rsidP="00DA1B98">
                    <w:pPr>
                      <w:pStyle w:val="a7"/>
                      <w:jc w:val="center"/>
                      <w:rPr>
                        <w:sz w:val="18"/>
                        <w:lang w:val="ru-RU"/>
                      </w:rPr>
                    </w:pPr>
                  </w:p>
                  <w:p w:rsidR="00D86CB2" w:rsidRPr="00C12530" w:rsidRDefault="00D86CB2" w:rsidP="00DA1B98">
                    <w:pPr>
                      <w:pStyle w:val="a7"/>
                      <w:jc w:val="center"/>
                      <w:rPr>
                        <w:sz w:val="18"/>
                        <w:lang w:val="ru-RU"/>
                      </w:rPr>
                    </w:pPr>
                  </w:p>
                </w:txbxContent>
              </v:textbox>
            </v:rect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123136" behindDoc="0" locked="0" layoutInCell="1" allowOverlap="1" wp14:anchorId="7D0A7BA4" wp14:editId="16363E83">
              <wp:simplePos x="0" y="0"/>
              <wp:positionH relativeFrom="column">
                <wp:posOffset>4838065</wp:posOffset>
              </wp:positionH>
              <wp:positionV relativeFrom="paragraph">
                <wp:posOffset>95250</wp:posOffset>
              </wp:positionV>
              <wp:extent cx="1807845" cy="0"/>
              <wp:effectExtent l="0" t="0" r="20955" b="19050"/>
              <wp:wrapNone/>
              <wp:docPr id="315" name="Line 1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807845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14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0.95pt,7.5pt" to="523.3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" strokeweight="2pt"/>
          </w:pict>
        </mc:Fallback>
      </mc:AlternateContent>
    </w:r>
    <w:r w:rsidR="00D86CB2">
      <w:rPr>
        <w:noProof/>
      </w:rPr>
      <mc:AlternateContent>
        <mc:Choice Requires="wps">
          <w:drawing>
            <wp:anchor distT="0" distB="0" distL="114300" distR="114300" simplePos="0" relativeHeight="252118016" behindDoc="0" locked="0" layoutInCell="1" allowOverlap="1" wp14:anchorId="3A08EBDA" wp14:editId="034CCFE2">
              <wp:simplePos x="0" y="0"/>
              <wp:positionH relativeFrom="column">
                <wp:posOffset>-34925</wp:posOffset>
              </wp:positionH>
              <wp:positionV relativeFrom="paragraph">
                <wp:posOffset>91440</wp:posOffset>
              </wp:positionV>
              <wp:extent cx="2387600" cy="2540"/>
              <wp:effectExtent l="12700" t="15240" r="9525" b="10795"/>
              <wp:wrapNone/>
              <wp:docPr id="320" name="Line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2387600" cy="254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94" o:spid="_x0000_s1026" style="position:absolute;flip:y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7.2pt" to="185.2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" strokeweight="1pt"/>
          </w:pict>
        </mc:Fallback>
      </mc:AlternateContent>
    </w:r>
  </w:p>
  <w:p w:rsidR="00D86CB2" w:rsidRPr="00763636" w:rsidRDefault="00D86CB2" w:rsidP="00DA1B98">
    <w:pPr>
      <w:pStyle w:val="a9"/>
      <w:rPr>
        <w:b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141568" behindDoc="0" locked="0" layoutInCell="1" allowOverlap="1" wp14:anchorId="13B5139C" wp14:editId="24BE106E">
              <wp:simplePos x="0" y="0"/>
              <wp:positionH relativeFrom="column">
                <wp:posOffset>727710</wp:posOffset>
              </wp:positionH>
              <wp:positionV relativeFrom="paragraph">
                <wp:posOffset>-80010</wp:posOffset>
              </wp:positionV>
              <wp:extent cx="705485" cy="157480"/>
              <wp:effectExtent l="0" t="0" r="0" b="0"/>
              <wp:wrapNone/>
              <wp:docPr id="322" name="Rectangle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0548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076FE8" w:rsidRPr="004A7F2E" w:rsidRDefault="00076FE8" w:rsidP="00076FE8">
                          <w:pPr>
                            <w:pStyle w:val="a7"/>
                            <w:jc w:val="left"/>
                            <w:rPr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sz w:val="20"/>
                              <w:lang w:val="ru-RU"/>
                            </w:rPr>
                            <w:t>П</w:t>
                          </w:r>
                          <w:r w:rsidR="00C31BBD">
                            <w:rPr>
                              <w:sz w:val="20"/>
                              <w:lang w:val="ru-RU"/>
                            </w:rPr>
                            <w:t>о</w:t>
                          </w:r>
                          <w:r>
                            <w:rPr>
                              <w:sz w:val="20"/>
                              <w:lang w:val="ru-RU"/>
                            </w:rPr>
                            <w:t>люшенко</w:t>
                          </w:r>
                          <w:proofErr w:type="spellEnd"/>
                        </w:p>
                        <w:p w:rsidR="00D86CB2" w:rsidRPr="0033569A" w:rsidRDefault="00D86CB2" w:rsidP="00DA1B98">
                          <w:pPr>
                            <w:pStyle w:val="a7"/>
                            <w:jc w:val="left"/>
                            <w:rPr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94" style="position:absolute;margin-left:57.3pt;margin-top:-6.3pt;width:55.55pt;height:12.4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5jz7gIAAHw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" filled="f" stroked="f" strokeweight=".25pt">
              <v:textbox inset="1pt,1pt,1pt,1pt">
                <w:txbxContent>
                  <w:p w:rsidR="00076FE8" w:rsidRPr="004A7F2E" w:rsidRDefault="00076FE8" w:rsidP="00076FE8">
                    <w:pPr>
                      <w:pStyle w:val="a7"/>
                      <w:jc w:val="left"/>
                      <w:rPr>
                        <w:sz w:val="20"/>
                      </w:rPr>
                    </w:pPr>
                    <w:proofErr w:type="spellStart"/>
                    <w:r>
                      <w:rPr>
                        <w:sz w:val="20"/>
                        <w:lang w:val="ru-RU"/>
                      </w:rPr>
                      <w:t>П</w:t>
                    </w:r>
                    <w:r w:rsidR="00C31BBD">
                      <w:rPr>
                        <w:sz w:val="20"/>
                        <w:lang w:val="ru-RU"/>
                      </w:rPr>
                      <w:t>о</w:t>
                    </w:r>
                    <w:r>
                      <w:rPr>
                        <w:sz w:val="20"/>
                        <w:lang w:val="ru-RU"/>
                      </w:rPr>
                      <w:t>люшенко</w:t>
                    </w:r>
                    <w:proofErr w:type="spellEnd"/>
                  </w:p>
                  <w:p w:rsidR="00D86CB2" w:rsidRPr="0033569A" w:rsidRDefault="00D86CB2" w:rsidP="00DA1B98">
                    <w:pPr>
                      <w:pStyle w:val="a7"/>
                      <w:jc w:val="left"/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109824" behindDoc="0" locked="0" layoutInCell="1" allowOverlap="1" wp14:anchorId="6B13CCED" wp14:editId="71A98F83">
              <wp:simplePos x="0" y="0"/>
              <wp:positionH relativeFrom="column">
                <wp:posOffset>-34925</wp:posOffset>
              </wp:positionH>
              <wp:positionV relativeFrom="paragraph">
                <wp:posOffset>99695</wp:posOffset>
              </wp:positionV>
              <wp:extent cx="2387600" cy="635"/>
              <wp:effectExtent l="0" t="0" r="12700" b="37465"/>
              <wp:wrapNone/>
              <wp:docPr id="324" name="Line 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63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1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7.85pt" to="185.2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" strokeweight="1pt"/>
          </w:pict>
        </mc:Fallback>
      </mc:AlternateContent>
    </w:r>
  </w:p>
  <w:p w:rsidR="00D86CB2" w:rsidRPr="00933434" w:rsidRDefault="00D86CB2" w:rsidP="00DA1B98">
    <w:pPr>
      <w:pStyle w:val="a9"/>
    </w:pPr>
    <w:r>
      <w:rPr>
        <w:noProof/>
      </w:rPr>
      <mc:AlternateContent>
        <mc:Choice Requires="wps">
          <w:drawing>
            <wp:anchor distT="0" distB="0" distL="114300" distR="114300" simplePos="0" relativeHeight="252110848" behindDoc="0" locked="0" layoutInCell="1" allowOverlap="1" wp14:anchorId="10F398B1" wp14:editId="6C357AC4">
              <wp:simplePos x="0" y="0"/>
              <wp:positionH relativeFrom="column">
                <wp:posOffset>-34925</wp:posOffset>
              </wp:positionH>
              <wp:positionV relativeFrom="paragraph">
                <wp:posOffset>104140</wp:posOffset>
              </wp:positionV>
              <wp:extent cx="2387600" cy="0"/>
              <wp:effectExtent l="0" t="0" r="12700" b="19050"/>
              <wp:wrapNone/>
              <wp:docPr id="325" name="Line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3876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82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75pt,8.2pt" to="185.2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40AA" w:rsidRDefault="008F40AA">
      <w:r>
        <w:separator/>
      </w:r>
    </w:p>
  </w:footnote>
  <w:footnote w:type="continuationSeparator" w:id="0">
    <w:p w:rsidR="008F40AA" w:rsidRDefault="008F40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>
    <w:pPr>
      <w:pStyle w:val="a8"/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54C4D4DA" wp14:editId="1E2689B6">
              <wp:simplePos x="0" y="0"/>
              <wp:positionH relativeFrom="column">
                <wp:posOffset>-16148</wp:posOffset>
              </wp:positionH>
              <wp:positionV relativeFrom="paragraph">
                <wp:posOffset>24584</wp:posOffset>
              </wp:positionV>
              <wp:extent cx="6670403" cy="10080080"/>
              <wp:effectExtent l="0" t="0" r="16510" b="16510"/>
              <wp:wrapNone/>
              <wp:docPr id="260" name="Rectangle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70403" cy="10080080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3" o:spid="_x0000_s1026" style="position:absolute;margin-left:-1.25pt;margin-top:1.95pt;width:525.25pt;height:793.7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" filled="f" strokeweight="2pt"/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4144" behindDoc="0" locked="0" layoutInCell="1" allowOverlap="1" wp14:anchorId="477DCEC7" wp14:editId="407282F5">
              <wp:simplePos x="0" y="0"/>
              <wp:positionH relativeFrom="column">
                <wp:posOffset>9329689</wp:posOffset>
              </wp:positionH>
              <wp:positionV relativeFrom="paragraph">
                <wp:posOffset>-101600</wp:posOffset>
              </wp:positionV>
              <wp:extent cx="352697" cy="254000"/>
              <wp:effectExtent l="0" t="0" r="9525" b="12700"/>
              <wp:wrapNone/>
              <wp:docPr id="537" name="Группа 5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52697" cy="254000"/>
                        <a:chOff x="0" y="0"/>
                        <a:chExt cx="352697" cy="254000"/>
                      </a:xfrm>
                    </wpg:grpSpPr>
                    <wps:wsp>
                      <wps:cNvPr id="261" name="Line 93"/>
                      <wps:cNvCnPr>
                        <a:cxnSpLocks noChangeShapeType="1"/>
                      </wps:cNvCnPr>
                      <wps:spPr bwMode="auto">
                        <a:xfrm>
                          <a:off x="7257" y="254000"/>
                          <a:ext cx="345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62" name="Line 80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08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Группа 537" o:spid="_x0000_s1026" style="position:absolute;margin-left:734.6pt;margin-top:-8pt;width:27.75pt;height:20pt;z-index:251654144" coordsize="352697,25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">
              <v:line id="Line 93" o:spid="_x0000_s1027" style="position:absolute;visibility:visible;mso-wrap-style:square" from="7257,254000" to="352697,254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aHIMUAAADcAAAADwAAAGRycy9kb3ducmV2LnhtbESPwW7CMBBE75X4B2uRuBUnHFCbYiIE&#10;VAL1UJX2A5Z4G6eJ15HtQuDraySkHkcz80azKAfbiRP50DhWkE8zEMSV0w3XCr4+Xx+fQISIrLFz&#10;TAouFKBcjh4WWGh35g86HWItEoRDgQpMjH0hZagMWQxT1xMn79t5izFJX0vt8ZzgtpOzLJtLiw2n&#10;BYM9rQ1V7eHXKtj741ubX2sjj7z32+598xzsj1KT8bB6ARFpiP/he3unFczmOdzOpCM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XaHIMUAAADcAAAADwAAAAAAAAAA&#10;AAAAAAChAgAAZHJzL2Rvd25yZXYueG1sUEsFBgAAAAAEAAQA+QAAAJMDAAAAAA==&#10;" strokeweight="1pt"/>
              <v:line id="Line 80" o:spid="_x0000_s1028" style="position:absolute;visibility:visible;mso-wrap-style:square" from="0,0" to="0,2508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QZV8UAAADcAAAADwAAAGRycy9kb3ducmV2LnhtbESPwW7CMBBE70j9B2sr9QYOOSAaMFHV&#10;FqmIAyrlA5Z4iUPidWQbSPv1uFKlHkcz80azLAfbiSv50DhWMJ1kIIgrpxuuFRy+1uM5iBCRNXaO&#10;ScE3BShXD6MlFtrd+JOu+1iLBOFQoAITY19IGSpDFsPE9cTJOzlvMSbpa6k93hLcdjLPspm02HBa&#10;MNjTq6Gq3V+sgo0/btvpT23kkTf+vdu9PQd7VurpcXhZgIg0xP/wX/tDK8hnOfyeSUdAr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aQZV8UAAADcAAAADwAAAAAAAAAA&#10;AAAAAAChAgAAZHJzL2Rvd25yZXYueG1sUEsFBgAAAAAEAAQA+QAAAJMDAAAAAA==&#10;" strokeweight="1pt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AC36B6">
    <w:pPr>
      <w:pStyle w:val="a8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0048" behindDoc="0" locked="0" layoutInCell="1" allowOverlap="1" wp14:anchorId="3BB6E528" wp14:editId="7281FCDB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225" name="AutoShape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1" o:spid="_x0000_s1026" type="#_x0000_t32" style="position:absolute;margin-left:498.3pt;margin-top:-5.65pt;width:0;height:19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9024" behindDoc="0" locked="0" layoutInCell="1" allowOverlap="1" wp14:anchorId="7FCE48C7" wp14:editId="27CAF7CD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224" name="AutoShape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120" o:spid="_x0000_s1026" type="#_x0000_t32" style="position:absolute;margin-left:498.3pt;margin-top:-5.65pt;width:0;height:19.75pt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02944" behindDoc="0" locked="0" layoutInCell="1" allowOverlap="1" wp14:anchorId="3091308A" wp14:editId="4CFFF965">
              <wp:simplePos x="0" y="0"/>
              <wp:positionH relativeFrom="column">
                <wp:posOffset>-38100</wp:posOffset>
              </wp:positionH>
              <wp:positionV relativeFrom="paragraph">
                <wp:posOffset>-71755</wp:posOffset>
              </wp:positionV>
              <wp:extent cx="6684010" cy="10189210"/>
              <wp:effectExtent l="0" t="0" r="21590" b="21590"/>
              <wp:wrapNone/>
              <wp:docPr id="223" name="Rectangle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4010" cy="10189210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3" o:spid="_x0000_s1026" style="position:absolute;margin-left:-3pt;margin-top:-5.65pt;width:526.3pt;height:802.3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" filled="f" strokeweight="2pt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AC36B6">
    <w:pPr>
      <w:pStyle w:val="a8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863040" behindDoc="0" locked="0" layoutInCell="1" allowOverlap="1" wp14:anchorId="79281CF5" wp14:editId="12EBDC04">
              <wp:simplePos x="0" y="0"/>
              <wp:positionH relativeFrom="column">
                <wp:posOffset>6261735</wp:posOffset>
              </wp:positionH>
              <wp:positionV relativeFrom="paragraph">
                <wp:posOffset>173355</wp:posOffset>
              </wp:positionV>
              <wp:extent cx="388620" cy="3175"/>
              <wp:effectExtent l="0" t="0" r="11430" b="34925"/>
              <wp:wrapNone/>
              <wp:docPr id="383" name="Line 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>
                        <a:off x="0" y="0"/>
                        <a:ext cx="388620" cy="317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Line 93" o:spid="_x0000_s1026" style="position:absolute;z-index:251863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93.05pt,13.65pt" to="523.6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4064" behindDoc="0" locked="0" layoutInCell="1" allowOverlap="1" wp14:anchorId="7D64466A" wp14:editId="0AEE3CDC">
              <wp:simplePos x="0" y="0"/>
              <wp:positionH relativeFrom="column">
                <wp:posOffset>6261735</wp:posOffset>
              </wp:positionH>
              <wp:positionV relativeFrom="paragraph">
                <wp:posOffset>-74295</wp:posOffset>
              </wp:positionV>
              <wp:extent cx="0" cy="250825"/>
              <wp:effectExtent l="0" t="0" r="19050" b="15875"/>
              <wp:wrapNone/>
              <wp:docPr id="384" name="Lin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>
                        <a:off x="0" y="0"/>
                        <a:ext cx="0" cy="25082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Line 80" o:spid="_x0000_s1026" style="position:absolute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3.05pt,-5.85pt" to="493.0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5088" behindDoc="0" locked="0" layoutInCell="1" allowOverlap="1" wp14:anchorId="70A16A35" wp14:editId="7B746C7C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317500" cy="250825"/>
              <wp:effectExtent l="0" t="0" r="6350" b="0"/>
              <wp:wrapNone/>
              <wp:docPr id="381" name="Rectangle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1750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B65B75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26" o:spid="_x0000_s1045" style="position:absolute;left:0;text-align:left;margin-left:498.3pt;margin-top:-5.65pt;width:25pt;height:19.7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" filled="f" stroked="f" strokeweight=".25pt">
              <v:textbox inset="1pt,1pt,1pt,1pt">
                <w:txbxContent>
                  <w:p w:rsidR="00D86CB2" w:rsidRDefault="00D86CB2" w:rsidP="00B65B75">
                    <w:pPr>
                      <w:jc w:val="cente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2016" behindDoc="0" locked="0" layoutInCell="1" allowOverlap="1" wp14:anchorId="3C72CD5A" wp14:editId="1B3CDCB9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385" name="AutoShape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1" o:spid="_x0000_s1026" type="#_x0000_t32" style="position:absolute;margin-left:498.3pt;margin-top:-5.65pt;width:0;height:19.7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0992" behindDoc="0" locked="0" layoutInCell="1" allowOverlap="1" wp14:anchorId="08EC75AF" wp14:editId="726B7132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386" name="AutoShape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120" o:spid="_x0000_s1026" type="#_x0000_t32" style="position:absolute;margin-left:498.3pt;margin-top:-5.65pt;width:0;height:19.75pt;flip:y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9968" behindDoc="0" locked="0" layoutInCell="1" allowOverlap="1" wp14:anchorId="1EE274F7" wp14:editId="70ADED7C">
              <wp:simplePos x="0" y="0"/>
              <wp:positionH relativeFrom="column">
                <wp:posOffset>-38100</wp:posOffset>
              </wp:positionH>
              <wp:positionV relativeFrom="paragraph">
                <wp:posOffset>-71755</wp:posOffset>
              </wp:positionV>
              <wp:extent cx="6684010" cy="10189210"/>
              <wp:effectExtent l="0" t="0" r="21590" b="21590"/>
              <wp:wrapNone/>
              <wp:docPr id="387" name="Rectangle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4010" cy="10189210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3" o:spid="_x0000_s1026" style="position:absolute;margin-left:-3pt;margin-top:-5.65pt;width:526.3pt;height:802.3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" filled="f" strokeweight="2pt"/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AC36B6">
    <w:pPr>
      <w:pStyle w:val="a8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2016640" behindDoc="0" locked="0" layoutInCell="1" allowOverlap="1" wp14:anchorId="6AEECA53" wp14:editId="65D4C23E">
              <wp:simplePos x="0" y="0"/>
              <wp:positionH relativeFrom="column">
                <wp:posOffset>6261735</wp:posOffset>
              </wp:positionH>
              <wp:positionV relativeFrom="paragraph">
                <wp:posOffset>173355</wp:posOffset>
              </wp:positionV>
              <wp:extent cx="388620" cy="3175"/>
              <wp:effectExtent l="0" t="0" r="11430" b="34925"/>
              <wp:wrapNone/>
              <wp:docPr id="203" name="Line 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>
                        <a:off x="0" y="0"/>
                        <a:ext cx="388620" cy="317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Line 93" o:spid="_x0000_s1026" style="position:absolute;z-index:252016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93.05pt,13.65pt" to="523.6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7664" behindDoc="0" locked="0" layoutInCell="1" allowOverlap="1" wp14:anchorId="2E2CBA89" wp14:editId="04FCF6D6">
              <wp:simplePos x="0" y="0"/>
              <wp:positionH relativeFrom="column">
                <wp:posOffset>6261735</wp:posOffset>
              </wp:positionH>
              <wp:positionV relativeFrom="paragraph">
                <wp:posOffset>-74295</wp:posOffset>
              </wp:positionV>
              <wp:extent cx="0" cy="250825"/>
              <wp:effectExtent l="0" t="0" r="19050" b="15875"/>
              <wp:wrapNone/>
              <wp:docPr id="204" name="Lin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>
                        <a:off x="0" y="0"/>
                        <a:ext cx="0" cy="250825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Line 80" o:spid="_x0000_s1026" style="position:absolute;z-index:25201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3.05pt,-5.85pt" to="493.0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8688" behindDoc="0" locked="0" layoutInCell="1" allowOverlap="1" wp14:anchorId="779613C8" wp14:editId="5381C7A8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317500" cy="250825"/>
              <wp:effectExtent l="0" t="0" r="6350" b="0"/>
              <wp:wrapNone/>
              <wp:docPr id="205" name="Rectangle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1750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B65B75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56" style="position:absolute;left:0;text-align:left;margin-left:498.3pt;margin-top:-5.65pt;width:25pt;height:19.75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" filled="f" stroked="f" strokeweight=".25pt">
              <v:textbox inset="1pt,1pt,1pt,1pt">
                <w:txbxContent>
                  <w:p w:rsidR="00D86CB2" w:rsidRDefault="00D86CB2" w:rsidP="00B65B75">
                    <w:pPr>
                      <w:jc w:val="cente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5616" behindDoc="0" locked="0" layoutInCell="1" allowOverlap="1" wp14:anchorId="34D5565E" wp14:editId="775F21EC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206" name="AutoShape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1" o:spid="_x0000_s1026" type="#_x0000_t32" style="position:absolute;margin-left:498.3pt;margin-top:-5.65pt;width:0;height:19.75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4592" behindDoc="0" locked="0" layoutInCell="1" allowOverlap="1" wp14:anchorId="17A54968" wp14:editId="3AFDD932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207" name="AutoShape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120" o:spid="_x0000_s1026" type="#_x0000_t32" style="position:absolute;margin-left:498.3pt;margin-top:-5.65pt;width:0;height:19.75pt;flip:y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3568" behindDoc="0" locked="0" layoutInCell="1" allowOverlap="1" wp14:anchorId="378238C5" wp14:editId="19C89CBC">
              <wp:simplePos x="0" y="0"/>
              <wp:positionH relativeFrom="column">
                <wp:posOffset>-38100</wp:posOffset>
              </wp:positionH>
              <wp:positionV relativeFrom="paragraph">
                <wp:posOffset>-71755</wp:posOffset>
              </wp:positionV>
              <wp:extent cx="6684010" cy="10189210"/>
              <wp:effectExtent l="0" t="0" r="21590" b="21590"/>
              <wp:wrapNone/>
              <wp:docPr id="208" name="Rectangle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4010" cy="10189210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3" o:spid="_x0000_s1026" style="position:absolute;margin-left:-3pt;margin-top:-5.65pt;width:526.3pt;height:802.3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" filled="f" strokeweight="2pt"/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AC36B6">
    <w:pPr>
      <w:pStyle w:val="a8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769856" behindDoc="0" locked="0" layoutInCell="1" allowOverlap="1" wp14:anchorId="10733A6E" wp14:editId="2F95573E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317500" cy="250825"/>
              <wp:effectExtent l="0" t="0" r="6350" b="0"/>
              <wp:wrapNone/>
              <wp:docPr id="263" name="Rectangle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17500" cy="2508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:rsidR="00D86CB2" w:rsidRDefault="00D86CB2" w:rsidP="00B65B75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109" style="position:absolute;left:0;text-align:left;margin-left:498.3pt;margin-top:-5.65pt;width:25pt;height:19.7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" filled="f" stroked="f" strokeweight=".25pt">
              <v:textbox inset="1pt,1pt,1pt,1pt">
                <w:txbxContent>
                  <w:p w:rsidR="00D86CB2" w:rsidRDefault="00D86CB2" w:rsidP="00B65B75">
                    <w:pPr>
                      <w:jc w:val="cente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768832" behindDoc="0" locked="0" layoutInCell="1" allowOverlap="1" wp14:anchorId="0F40B1BB" wp14:editId="3FEEFBFF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317500" cy="250825"/>
              <wp:effectExtent l="13335" t="13970" r="12065" b="11430"/>
              <wp:wrapNone/>
              <wp:docPr id="264" name="Group 1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17500" cy="250825"/>
                        <a:chOff x="11100" y="454"/>
                        <a:chExt cx="500" cy="395"/>
                      </a:xfrm>
                    </wpg:grpSpPr>
                    <wps:wsp>
                      <wps:cNvPr id="265" name="Line 93"/>
                      <wps:cNvCnPr/>
                      <wps:spPr bwMode="auto">
                        <a:xfrm>
                          <a:off x="11100" y="849"/>
                          <a:ext cx="5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66" name="Line 80"/>
                      <wps:cNvCnPr/>
                      <wps:spPr bwMode="auto">
                        <a:xfrm>
                          <a:off x="11100" y="454"/>
                          <a:ext cx="0" cy="3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25" o:spid="_x0000_s1026" style="position:absolute;margin-left:498.3pt;margin-top:-5.65pt;width:25pt;height:19.75pt;z-index:251768832" coordorigin="11100,454" coordsize="500,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">
              <v:line id="Line 93" o:spid="_x0000_s1027" style="position:absolute;visibility:visible;mso-wrap-style:square" from="11100,849" to="11600,8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2BI8UAAADcAAAADwAAAGRycy9kb3ducmV2LnhtbESP0WoCMRRE3wv9h3ALvtWsgtKuZpfS&#10;Vqj4ULR+wHVz3axubpYk6tavN0Khj8PMnGHmZW9bcSYfGscKRsMMBHHldMO1gu3P4vkFRIjIGlvH&#10;pOCXApTF48Mcc+0uvKbzJtYiQTjkqMDE2OVShsqQxTB0HXHy9s5bjEn6WmqPlwS3rRxn2VRabDgt&#10;GOzo3VB13JysgqXfrY6ja23kjpf+s/3+eA32oNTgqX+bgYjUx//wX/tLKxhPJ3A/k46ALG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k2BI8UAAADcAAAADwAAAAAAAAAA&#10;AAAAAAChAgAAZHJzL2Rvd25yZXYueG1sUEsFBgAAAAAEAAQA+QAAAJMDAAAAAA==&#10;" strokeweight="1pt"/>
              <v:line id="Line 80" o:spid="_x0000_s1028" style="position:absolute;visibility:visible;mso-wrap-style:square" from="11100,454" to="11100,8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8fVMQAAADcAAAADwAAAGRycy9kb3ducmV2LnhtbESPzYoCMRCE74LvEFrwphk9DDoaZdkf&#10;UDws/jxAO2kno5POkGR1dp9+s7Dgsaiqr6jlurONuJMPtWMFk3EGgrh0uuZKwen4MZqBCBFZY+OY&#10;FHxTgPWq31tiod2D93Q/xEokCIcCFZgY20LKUBqyGMauJU7exXmLMUlfSe3xkeC2kdMsy6XFmtOC&#10;wZZeDZW3w5dVsPXn3W3yUxl55q1/bz7f5sFelRoOupcFiEhdfIb/2xutYJrn8HcmHQG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nx9UxAAAANwAAAAPAAAAAAAAAAAA&#10;AAAAAKECAABkcnMvZG93bnJldi54bWxQSwUGAAAAAAQABAD5AAAAkgMAAAAA&#10;" strokeweight="1pt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7808" behindDoc="0" locked="0" layoutInCell="1" allowOverlap="1" wp14:anchorId="4E462DCB" wp14:editId="75579B83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267" name="AutoShape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1" o:spid="_x0000_s1026" type="#_x0000_t32" style="position:absolute;margin-left:498.3pt;margin-top:-5.65pt;width:0;height:19.7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6784" behindDoc="0" locked="0" layoutInCell="1" allowOverlap="1" wp14:anchorId="3CF5D778" wp14:editId="3E57D935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268" name="AutoShape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120" o:spid="_x0000_s1026" type="#_x0000_t32" style="position:absolute;margin-left:498.3pt;margin-top:-5.65pt;width:0;height:19.75pt;flip:y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5760" behindDoc="0" locked="0" layoutInCell="1" allowOverlap="1" wp14:anchorId="4B348C16" wp14:editId="39EF0CEC">
              <wp:simplePos x="0" y="0"/>
              <wp:positionH relativeFrom="column">
                <wp:posOffset>-38100</wp:posOffset>
              </wp:positionH>
              <wp:positionV relativeFrom="paragraph">
                <wp:posOffset>-71755</wp:posOffset>
              </wp:positionV>
              <wp:extent cx="6684010" cy="10189210"/>
              <wp:effectExtent l="0" t="0" r="21590" b="21590"/>
              <wp:wrapNone/>
              <wp:docPr id="269" name="Rectangle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4010" cy="10189210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3" o:spid="_x0000_s1026" style="position:absolute;margin-left:-3pt;margin-top:-5.65pt;width:526.3pt;height:802.3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" filled="f" strokeweight="2pt"/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>
    <w:pPr>
      <w:pStyle w:val="a8"/>
    </w:pPr>
    <w:r>
      <w:rPr>
        <w:noProof/>
      </w:rPr>
      <mc:AlternateContent>
        <mc:Choice Requires="wps">
          <w:drawing>
            <wp:anchor distT="0" distB="0" distL="114300" distR="114300" simplePos="0" relativeHeight="252099584" behindDoc="0" locked="0" layoutInCell="1" allowOverlap="1" wp14:anchorId="78B3E6F0" wp14:editId="28AF89BD">
              <wp:simplePos x="0" y="0"/>
              <wp:positionH relativeFrom="column">
                <wp:posOffset>-16148</wp:posOffset>
              </wp:positionH>
              <wp:positionV relativeFrom="paragraph">
                <wp:posOffset>24584</wp:posOffset>
              </wp:positionV>
              <wp:extent cx="6670403" cy="10080080"/>
              <wp:effectExtent l="0" t="0" r="16510" b="16510"/>
              <wp:wrapNone/>
              <wp:docPr id="35" name="Rectangle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70403" cy="10080080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3" o:spid="_x0000_s1026" style="position:absolute;margin-left:-1.25pt;margin-top:1.95pt;width:525.25pt;height:793.7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" filled="f" strokeweight="2pt"/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2100608" behindDoc="0" locked="0" layoutInCell="1" allowOverlap="1" wp14:anchorId="7143D792" wp14:editId="52B1F9EB">
              <wp:simplePos x="0" y="0"/>
              <wp:positionH relativeFrom="column">
                <wp:posOffset>9329689</wp:posOffset>
              </wp:positionH>
              <wp:positionV relativeFrom="paragraph">
                <wp:posOffset>-101600</wp:posOffset>
              </wp:positionV>
              <wp:extent cx="352697" cy="254000"/>
              <wp:effectExtent l="0" t="0" r="9525" b="12700"/>
              <wp:wrapNone/>
              <wp:docPr id="36" name="Группа 3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52697" cy="254000"/>
                        <a:chOff x="0" y="0"/>
                        <a:chExt cx="352697" cy="254000"/>
                      </a:xfrm>
                    </wpg:grpSpPr>
                    <wps:wsp>
                      <wps:cNvPr id="37" name="Line 93"/>
                      <wps:cNvCnPr>
                        <a:cxnSpLocks noChangeShapeType="1"/>
                      </wps:cNvCnPr>
                      <wps:spPr bwMode="auto">
                        <a:xfrm>
                          <a:off x="7257" y="254000"/>
                          <a:ext cx="345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8" name="Line 80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082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Группа 36" o:spid="_x0000_s1026" style="position:absolute;margin-left:734.6pt;margin-top:-8pt;width:27.75pt;height:20pt;z-index:252100608" coordsize="352697,254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">
              <v:line id="Line 93" o:spid="_x0000_s1027" style="position:absolute;visibility:visible;mso-wrap-style:square" from="7257,254000" to="352697,254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IiXMMAAADbAAAADwAAAGRycy9kb3ducmV2LnhtbESP0WoCMRRE3wv+Q7gF3zRrhdauRpGq&#10;UPFB1H7AdXPdbN3cLEnUbb/eFIQ+DjNzhpnMWluLK/lQOVYw6GcgiAunKy4VfB1WvRGIEJE11o5J&#10;wQ8FmE07TxPMtbvxjq77WIoE4ZCjAhNjk0sZCkMWQ981xMk7OW8xJulLqT3eEtzW8iXLXqXFitOC&#10;wYY+DBXn/cUqWPvj5jz4LY088tov6+3iPdhvpbrP7XwMIlIb/8OP9qdWMHyD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kCIlzDAAAA2wAAAA8AAAAAAAAAAAAA&#10;AAAAoQIAAGRycy9kb3ducmV2LnhtbFBLBQYAAAAABAAEAPkAAACRAwAAAAA=&#10;" strokeweight="1pt"/>
              <v:line id="Line 80" o:spid="_x0000_s1028" style="position:absolute;visibility:visible;mso-wrap-style:square" from="0,0" to="0,2508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22LsEAAADbAAAADwAAAGRycy9kb3ducmV2LnhtbERPy2oCMRTdF/yHcIXuakYLUqdGKT6g&#10;4kIc/YDr5HYydXIzJFGnfr1ZCF0ezns672wjruRD7VjBcJCBIC6drrlScDys3z5AhIissXFMCv4o&#10;wHzWe5lirt2N93QtYiVSCIccFZgY21zKUBqyGAauJU7cj/MWY4K+ktrjLYXbRo6ybCwt1pwaDLa0&#10;MFSei4tVsPGn7Xl4r4w88cavmt1yEuyvUq/97usTRKQu/ouf7m+t4D2NTV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4nbYuwQAAANsAAAAPAAAAAAAAAAAAAAAA&#10;AKECAABkcnMvZG93bnJldi54bWxQSwUGAAAAAAQABAD5AAAAjwMAAAAA&#10;" strokeweight="1pt"/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CB2" w:rsidRDefault="00D86CB2" w:rsidP="00AC36B6">
    <w:pPr>
      <w:pStyle w:val="a8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2147712" behindDoc="0" locked="0" layoutInCell="1" allowOverlap="1" wp14:anchorId="00C4868D" wp14:editId="0E6A8373">
              <wp:simplePos x="0" y="0"/>
              <wp:positionH relativeFrom="column">
                <wp:posOffset>6323330</wp:posOffset>
              </wp:positionH>
              <wp:positionV relativeFrom="paragraph">
                <wp:posOffset>-59055</wp:posOffset>
              </wp:positionV>
              <wp:extent cx="317500" cy="250825"/>
              <wp:effectExtent l="0" t="0" r="25400" b="15875"/>
              <wp:wrapNone/>
              <wp:docPr id="326" name="Group 1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17500" cy="250825"/>
                        <a:chOff x="11100" y="454"/>
                        <a:chExt cx="500" cy="395"/>
                      </a:xfrm>
                    </wpg:grpSpPr>
                    <wps:wsp>
                      <wps:cNvPr id="327" name="Line 93"/>
                      <wps:cNvCnPr/>
                      <wps:spPr bwMode="auto">
                        <a:xfrm>
                          <a:off x="11100" y="849"/>
                          <a:ext cx="5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328" name="Line 80"/>
                      <wps:cNvCnPr/>
                      <wps:spPr bwMode="auto">
                        <a:xfrm>
                          <a:off x="11100" y="454"/>
                          <a:ext cx="0" cy="3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25" o:spid="_x0000_s1026" style="position:absolute;margin-left:497.9pt;margin-top:-4.65pt;width:25pt;height:19.75pt;z-index:252147712" coordorigin="11100,454" coordsize="500,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">
              <v:line id="Line 93" o:spid="_x0000_s1027" style="position:absolute;visibility:visible;mso-wrap-style:square" from="11100,849" to="11600,8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gMksUAAADcAAAADwAAAGRycy9kb3ducmV2LnhtbESP3WoCMRSE7wXfIRyhdzWrhaqrUcS2&#10;UOmF+PMAx81xs7o5WZJUt336Rih4OczMN8xs0dpaXMmHyrGCQT8DQVw4XXGp4LD/eB6DCBFZY+2Y&#10;FPxQgMW825lhrt2Nt3TdxVIkCIccFZgYm1zKUBiyGPquIU7eyXmLMUlfSu3xluC2lsMse5UWK04L&#10;BhtaGSouu2+rYO2PX5fBb2nkkdf+vd68TYI9K/XUa5dTEJHa+Aj/tz+1gpfhCO5n0hGQ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gMksUAAADcAAAADwAAAAAAAAAA&#10;AAAAAAChAgAAZHJzL2Rvd25yZXYueG1sUEsFBgAAAAAEAAQA+QAAAJMDAAAAAA==&#10;" strokeweight="1pt"/>
              <v:line id="Line 80" o:spid="_x0000_s1028" style="position:absolute;visibility:visible;mso-wrap-style:square" from="11100,454" to="11100,8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eY4MIAAADcAAAADwAAAGRycy9kb3ducmV2LnhtbERP3WrCMBS+H+wdwhl4N1MVxtY1lTEV&#10;Jl6I3R7g2BybanNSkqjdnt5cCLv8+P6L+WA7cSEfWscKJuMMBHHtdMuNgp/v1fMriBCRNXaOScEv&#10;BZiXjw8F5tpdeUeXKjYihXDIUYGJsc+lDLUhi2HseuLEHZy3GBP0jdQeryncdnKaZS/SYsupwWBP&#10;n4bqU3W2CtZ+vzlN/hoj97z2y267eAv2qNToafh4BxFpiP/iu/tLK5hN09p0Jh0BWd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MeY4MIAAADcAAAADwAAAAAAAAAAAAAA&#10;AAChAgAAZHJzL2Rvd25yZXYueG1sUEsFBgAAAAAEAAQA+QAAAJADAAAAAA==&#10;" strokeweight="1pt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7376" behindDoc="0" locked="0" layoutInCell="1" allowOverlap="1" wp14:anchorId="27419D69" wp14:editId="1B4080D4">
              <wp:simplePos x="0" y="0"/>
              <wp:positionH relativeFrom="column">
                <wp:posOffset>-34290</wp:posOffset>
              </wp:positionH>
              <wp:positionV relativeFrom="paragraph">
                <wp:posOffset>-55245</wp:posOffset>
              </wp:positionV>
              <wp:extent cx="6680200" cy="10160635"/>
              <wp:effectExtent l="0" t="0" r="25400" b="12065"/>
              <wp:wrapNone/>
              <wp:docPr id="184" name="Rectangle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0200" cy="10160635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73" o:spid="_x0000_s1026" style="position:absolute;margin-left:-2.7pt;margin-top:-4.35pt;width:526pt;height:800.0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" filled="f" strokeweight="2pt"/>
          </w:pict>
        </mc:Fallback>
      </mc:AlternateContent>
    </w:r>
    <w:r>
      <w:rPr>
        <w:rFonts w:ascii="Arial" w:hAnsi="Arial" w:cs="Arial"/>
        <w:bCs/>
        <w:noProof/>
      </w:rPr>
      <mc:AlternateContent>
        <mc:Choice Requires="wps">
          <w:drawing>
            <wp:anchor distT="0" distB="0" distL="114300" distR="114300" simplePos="0" relativeHeight="251883520" behindDoc="0" locked="0" layoutInCell="1" allowOverlap="1" wp14:anchorId="149AFF46" wp14:editId="193FEFBE">
              <wp:simplePos x="0" y="0"/>
              <wp:positionH relativeFrom="column">
                <wp:posOffset>-70186</wp:posOffset>
              </wp:positionH>
              <wp:positionV relativeFrom="paragraph">
                <wp:posOffset>176504</wp:posOffset>
              </wp:positionV>
              <wp:extent cx="9785350" cy="0"/>
              <wp:effectExtent l="0" t="0" r="25400" b="19050"/>
              <wp:wrapNone/>
              <wp:docPr id="185" name="Прямая соединительная линия 1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97853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Прямая соединительная линия 185" o:spid="_x0000_s1026" style="position:absolute;flip:x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55pt,13.9pt" to="764.9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" strokecolor="black [3040]"/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880448" behindDoc="0" locked="0" layoutInCell="1" allowOverlap="1" wp14:anchorId="44DD1CE9" wp14:editId="71AAE069">
              <wp:simplePos x="0" y="0"/>
              <wp:positionH relativeFrom="column">
                <wp:posOffset>9397050</wp:posOffset>
              </wp:positionH>
              <wp:positionV relativeFrom="paragraph">
                <wp:posOffset>-59690</wp:posOffset>
              </wp:positionV>
              <wp:extent cx="317500" cy="250825"/>
              <wp:effectExtent l="0" t="0" r="25400" b="15875"/>
              <wp:wrapNone/>
              <wp:docPr id="188" name="Group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17500" cy="250825"/>
                        <a:chOff x="11100" y="454"/>
                        <a:chExt cx="500" cy="395"/>
                      </a:xfrm>
                    </wpg:grpSpPr>
                    <wps:wsp>
                      <wps:cNvPr id="189" name="Line 93"/>
                      <wps:cNvCnPr/>
                      <wps:spPr bwMode="auto">
                        <a:xfrm>
                          <a:off x="11100" y="849"/>
                          <a:ext cx="5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90" name="Line 80"/>
                      <wps:cNvCnPr/>
                      <wps:spPr bwMode="auto">
                        <a:xfrm>
                          <a:off x="11100" y="454"/>
                          <a:ext cx="0" cy="3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35" o:spid="_x0000_s1026" style="position:absolute;margin-left:739.95pt;margin-top:-4.7pt;width:25pt;height:19.75pt;z-index:251880448" coordorigin="11100,454" coordsize="500,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">
              <v:line id="Line 93" o:spid="_x0000_s1027" style="position:absolute;visibility:visible;mso-wrap-style:square" from="11100,849" to="11600,8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kMoMMAAADcAAAADwAAAGRycy9kb3ducmV2LnhtbERPzWoCMRC+F3yHMEJv3aw9FN2aXUQt&#10;VHoo1T7AuBk3q5vJkqS6+vRNoeBtPr7fmVeD7cSZfGgdK5hkOQji2umWGwXfu7enKYgQkTV2jknB&#10;lQJU5ehhjoV2F/6i8zY2IoVwKFCBibEvpAy1IYshcz1x4g7OW4wJ+kZqj5cUbjv5nOcv0mLLqcFg&#10;T0tD9Wn7YxVs/P7jNLk1Ru5549fd52oW7FGpx/GweAURaYh38b/7Xaf50xn8PZMukO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pDKDDAAAA3AAAAA8AAAAAAAAAAAAA&#10;AAAAoQIAAGRycy9kb3ducmV2LnhtbFBLBQYAAAAABAAEAPkAAACRAwAAAAA=&#10;" strokeweight="1pt"/>
              <v:line id="Line 80" o:spid="_x0000_s1028" style="position:absolute;visibility:visible;mso-wrap-style:square" from="11100,454" to="11100,8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oz4MUAAADcAAAADwAAAGRycy9kb3ducmV2LnhtbESPwW4CMQxE70j8Q2Sk3iBLD1VZCAhB&#10;KxX1UEH7AWZjNgsbZ5WksO3X14dK3GzNeOZ5sep9q64UUxPYwHRSgCKugm24NvD1+Tp+BpUyssU2&#10;MBn4oQSr5XCwwNKGG+/pesi1khBOJRpwOXel1qly5DFNQkcs2ilEj1nWWGsb8SbhvtWPRfGkPTYs&#10;DQ472jiqLodvb2AXj++X6W/t9JF38aX92M6SPxvzMOrXc1CZ+nw3/1+/WcGfCb48IxPo5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Moz4MUAAADcAAAADwAAAAAAAAAA&#10;AAAAAAChAgAAZHJzL2Rvd25yZXYueG1sUEsFBgAAAAAEAAQA+QAAAJMDAAAAAA==&#10;" strokeweight="1pt"/>
            </v:group>
          </w:pict>
        </mc:Fallback>
      </mc:AlternateContent>
    </w:r>
    <w:r>
      <w:rPr>
        <w:rFonts w:ascii="Arial" w:hAnsi="Arial" w:cs="Arial"/>
        <w:bCs/>
        <w:noProof/>
      </w:rPr>
      <mc:AlternateContent>
        <mc:Choice Requires="wps">
          <w:drawing>
            <wp:anchor distT="0" distB="0" distL="114300" distR="114300" simplePos="0" relativeHeight="251882496" behindDoc="0" locked="0" layoutInCell="1" allowOverlap="1" wp14:anchorId="4370027F" wp14:editId="3B1CA0C6">
              <wp:simplePos x="0" y="0"/>
              <wp:positionH relativeFrom="column">
                <wp:posOffset>-34290</wp:posOffset>
              </wp:positionH>
              <wp:positionV relativeFrom="paragraph">
                <wp:posOffset>179070</wp:posOffset>
              </wp:positionV>
              <wp:extent cx="6362700" cy="0"/>
              <wp:effectExtent l="0" t="0" r="0" b="3810"/>
              <wp:wrapNone/>
              <wp:docPr id="186" name="AutoShape 2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362700" cy="0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none" w="med" len="med"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39" o:spid="_x0000_s1026" type="#_x0000_t32" style="position:absolute;margin-left:-2.7pt;margin-top:14.1pt;width:501pt;height:0;flip:x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9424" behindDoc="0" locked="0" layoutInCell="1" allowOverlap="1" wp14:anchorId="54508F37" wp14:editId="31930F2B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191" name="AutoShape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234" o:spid="_x0000_s1026" type="#_x0000_t32" style="position:absolute;margin-left:498.3pt;margin-top:-5.65pt;width:0;height:19.7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" stroked="f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8400" behindDoc="0" locked="0" layoutInCell="1" allowOverlap="1" wp14:anchorId="71B9A475" wp14:editId="79E71369">
              <wp:simplePos x="0" y="0"/>
              <wp:positionH relativeFrom="column">
                <wp:posOffset>6328410</wp:posOffset>
              </wp:positionH>
              <wp:positionV relativeFrom="paragraph">
                <wp:posOffset>-71755</wp:posOffset>
              </wp:positionV>
              <wp:extent cx="0" cy="250825"/>
              <wp:effectExtent l="3810" t="4445" r="0" b="1905"/>
              <wp:wrapNone/>
              <wp:docPr id="192" name="AutoShape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0" cy="250825"/>
                      </a:xfrm>
                      <a:prstGeom prst="straightConnector1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233" o:spid="_x0000_s1026" type="#_x0000_t32" style="position:absolute;margin-left:498.3pt;margin-top:-5.65pt;width:0;height:19.75pt;flip:y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A192F5EC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C0C599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DCB4D22"/>
    <w:multiLevelType w:val="multilevel"/>
    <w:tmpl w:val="B0202F6A"/>
    <w:styleLink w:val="3"/>
    <w:lvl w:ilvl="0">
      <w:start w:val="1"/>
      <w:numFmt w:val="decimal"/>
      <w:lvlText w:val="В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В.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В.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В.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0E894E75"/>
    <w:multiLevelType w:val="multilevel"/>
    <w:tmpl w:val="D9680ED6"/>
    <w:lvl w:ilvl="0">
      <w:start w:val="1"/>
      <w:numFmt w:val="decimal"/>
      <w:lvlText w:val="%1"/>
      <w:lvlJc w:val="left"/>
      <w:pPr>
        <w:tabs>
          <w:tab w:val="num" w:pos="240"/>
        </w:tabs>
        <w:ind w:left="240" w:firstLine="44"/>
      </w:pPr>
      <w:rPr>
        <w:rFonts w:ascii="Times New Roman" w:hAnsi="Times New Roman" w:hint="default"/>
        <w:b w:val="0"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firstLine="0"/>
      </w:pPr>
      <w:rPr>
        <w:rFonts w:ascii="Times New Roman" w:hAnsi="Times New Roman" w:hint="default"/>
        <w:b w:val="0"/>
        <w:i w:val="0"/>
        <w:sz w:val="24"/>
        <w:szCs w:val="24"/>
      </w:rPr>
    </w:lvl>
    <w:lvl w:ilvl="2">
      <w:start w:val="1"/>
      <w:numFmt w:val="decimal"/>
      <w:pStyle w:val="a0"/>
      <w:lvlText w:val="%1.%2.%3"/>
      <w:lvlJc w:val="left"/>
      <w:pPr>
        <w:tabs>
          <w:tab w:val="num" w:pos="851"/>
        </w:tabs>
        <w:ind w:left="851" w:firstLine="0"/>
      </w:pPr>
      <w:rPr>
        <w:rFonts w:ascii="Times New Roman" w:hAnsi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firstLine="0"/>
      </w:pPr>
      <w:rPr>
        <w:rFonts w:ascii="Times New Roman" w:hAnsi="Times New Roman" w:hint="default"/>
        <w:b w:val="0"/>
        <w:i w:val="0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418"/>
        </w:tabs>
        <w:ind w:left="1418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701"/>
        </w:tabs>
        <w:ind w:left="1701" w:firstLine="0"/>
      </w:pPr>
      <w:rPr>
        <w:rFonts w:ascii="Times New Roman" w:hAnsi="Times New Roman" w:hint="default"/>
        <w:b w:val="0"/>
        <w:i w:val="0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985"/>
        </w:tabs>
        <w:ind w:left="1985" w:firstLine="0"/>
      </w:pPr>
      <w:rPr>
        <w:rFonts w:ascii="Times New Roman" w:hAnsi="Times New Roman" w:hint="default"/>
        <w:b w:val="0"/>
        <w:i w:val="0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2268"/>
        </w:tabs>
        <w:ind w:left="2268" w:firstLine="0"/>
      </w:pPr>
      <w:rPr>
        <w:rFonts w:ascii="Times New Roman" w:hAnsi="Times New Roman" w:hint="default"/>
        <w:b w:val="0"/>
        <w:i w:val="0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552"/>
        </w:tabs>
        <w:ind w:left="2552" w:firstLine="0"/>
      </w:pPr>
      <w:rPr>
        <w:rFonts w:hint="default"/>
      </w:rPr>
    </w:lvl>
  </w:abstractNum>
  <w:abstractNum w:abstractNumId="4">
    <w:nsid w:val="11CC64F2"/>
    <w:multiLevelType w:val="multilevel"/>
    <w:tmpl w:val="933CE64C"/>
    <w:lvl w:ilvl="0">
      <w:start w:val="1"/>
      <w:numFmt w:val="bullet"/>
      <w:lvlText w:val=""/>
      <w:lvlJc w:val="left"/>
      <w:pPr>
        <w:ind w:left="432" w:hanging="432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1CD12A0B"/>
    <w:multiLevelType w:val="hybridMultilevel"/>
    <w:tmpl w:val="5944D80E"/>
    <w:lvl w:ilvl="0" w:tplc="0419000F">
      <w:start w:val="1"/>
      <w:numFmt w:val="decimal"/>
      <w:lvlText w:val="%1."/>
      <w:lvlJc w:val="left"/>
      <w:pPr>
        <w:ind w:left="1738" w:hanging="360"/>
      </w:pPr>
    </w:lvl>
    <w:lvl w:ilvl="1" w:tplc="04190019" w:tentative="1">
      <w:start w:val="1"/>
      <w:numFmt w:val="lowerLetter"/>
      <w:lvlText w:val="%2."/>
      <w:lvlJc w:val="left"/>
      <w:pPr>
        <w:ind w:left="2458" w:hanging="360"/>
      </w:pPr>
    </w:lvl>
    <w:lvl w:ilvl="2" w:tplc="0419001B" w:tentative="1">
      <w:start w:val="1"/>
      <w:numFmt w:val="lowerRoman"/>
      <w:lvlText w:val="%3."/>
      <w:lvlJc w:val="right"/>
      <w:pPr>
        <w:ind w:left="3178" w:hanging="180"/>
      </w:pPr>
    </w:lvl>
    <w:lvl w:ilvl="3" w:tplc="0419000F" w:tentative="1">
      <w:start w:val="1"/>
      <w:numFmt w:val="decimal"/>
      <w:lvlText w:val="%4."/>
      <w:lvlJc w:val="left"/>
      <w:pPr>
        <w:ind w:left="3898" w:hanging="360"/>
      </w:pPr>
    </w:lvl>
    <w:lvl w:ilvl="4" w:tplc="04190019" w:tentative="1">
      <w:start w:val="1"/>
      <w:numFmt w:val="lowerLetter"/>
      <w:lvlText w:val="%5."/>
      <w:lvlJc w:val="left"/>
      <w:pPr>
        <w:ind w:left="4618" w:hanging="360"/>
      </w:pPr>
    </w:lvl>
    <w:lvl w:ilvl="5" w:tplc="0419001B" w:tentative="1">
      <w:start w:val="1"/>
      <w:numFmt w:val="lowerRoman"/>
      <w:lvlText w:val="%6."/>
      <w:lvlJc w:val="right"/>
      <w:pPr>
        <w:ind w:left="5338" w:hanging="180"/>
      </w:pPr>
    </w:lvl>
    <w:lvl w:ilvl="6" w:tplc="0419000F" w:tentative="1">
      <w:start w:val="1"/>
      <w:numFmt w:val="decimal"/>
      <w:lvlText w:val="%7."/>
      <w:lvlJc w:val="left"/>
      <w:pPr>
        <w:ind w:left="6058" w:hanging="360"/>
      </w:pPr>
    </w:lvl>
    <w:lvl w:ilvl="7" w:tplc="04190019" w:tentative="1">
      <w:start w:val="1"/>
      <w:numFmt w:val="lowerLetter"/>
      <w:lvlText w:val="%8."/>
      <w:lvlJc w:val="left"/>
      <w:pPr>
        <w:ind w:left="6778" w:hanging="360"/>
      </w:pPr>
    </w:lvl>
    <w:lvl w:ilvl="8" w:tplc="0419001B" w:tentative="1">
      <w:start w:val="1"/>
      <w:numFmt w:val="lowerRoman"/>
      <w:lvlText w:val="%9."/>
      <w:lvlJc w:val="right"/>
      <w:pPr>
        <w:ind w:left="7498" w:hanging="180"/>
      </w:pPr>
    </w:lvl>
  </w:abstractNum>
  <w:abstractNum w:abstractNumId="6">
    <w:nsid w:val="1DDF2864"/>
    <w:multiLevelType w:val="hybridMultilevel"/>
    <w:tmpl w:val="5CDE1CF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">
    <w:nsid w:val="28602751"/>
    <w:multiLevelType w:val="multilevel"/>
    <w:tmpl w:val="0419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8">
    <w:nsid w:val="29642CAF"/>
    <w:multiLevelType w:val="multilevel"/>
    <w:tmpl w:val="D3947994"/>
    <w:styleLink w:val="6"/>
    <w:lvl w:ilvl="0">
      <w:start w:val="1"/>
      <w:numFmt w:val="bullet"/>
      <w:lvlText w:val=""/>
      <w:lvlJc w:val="left"/>
      <w:pPr>
        <w:ind w:left="432" w:hanging="432"/>
      </w:pPr>
      <w:rPr>
        <w:rFonts w:ascii="Symbol" w:hAnsi="Symbol" w:hint="default"/>
      </w:rPr>
    </w:lvl>
    <w:lvl w:ilvl="1">
      <w:start w:val="1"/>
      <w:numFmt w:val="decimal"/>
      <w:lvlText w:val="%1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%2.%3.%4.%5.%6.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%2.%3.%4.%5.%6.%7.%8.%9."/>
      <w:lvlJc w:val="left"/>
      <w:pPr>
        <w:ind w:left="1584" w:hanging="1584"/>
      </w:pPr>
      <w:rPr>
        <w:rFonts w:hint="default"/>
      </w:rPr>
    </w:lvl>
  </w:abstractNum>
  <w:abstractNum w:abstractNumId="9">
    <w:nsid w:val="2A3A1D2F"/>
    <w:multiLevelType w:val="multilevel"/>
    <w:tmpl w:val="F22C3BE6"/>
    <w:lvl w:ilvl="0">
      <w:start w:val="1"/>
      <w:numFmt w:val="bullet"/>
      <w:lvlText w:val=""/>
      <w:lvlJc w:val="left"/>
      <w:pPr>
        <w:ind w:left="432" w:hanging="432"/>
      </w:pPr>
      <w:rPr>
        <w:rFonts w:ascii="Symbol" w:hAnsi="Symbol" w:hint="default"/>
      </w:rPr>
    </w:lvl>
    <w:lvl w:ilvl="1">
      <w:start w:val="1"/>
      <w:numFmt w:val="decimal"/>
      <w:lvlText w:val="%1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>
    <w:nsid w:val="318A2A86"/>
    <w:multiLevelType w:val="multilevel"/>
    <w:tmpl w:val="05387974"/>
    <w:lvl w:ilvl="0">
      <w:start w:val="1"/>
      <w:numFmt w:val="decimal"/>
      <w:pStyle w:val="2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pStyle w:val="30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В.%4."/>
      <w:lvlJc w:val="left"/>
      <w:pPr>
        <w:ind w:left="149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3A003EE3"/>
    <w:multiLevelType w:val="multilevel"/>
    <w:tmpl w:val="08D083F4"/>
    <w:styleLink w:val="7"/>
    <w:lvl w:ilvl="0">
      <w:start w:val="1"/>
      <w:numFmt w:val="bullet"/>
      <w:lvlText w:val=""/>
      <w:lvlJc w:val="left"/>
      <w:pPr>
        <w:ind w:left="432" w:hanging="432"/>
      </w:pPr>
      <w:rPr>
        <w:rFonts w:ascii="Symbol" w:hAnsi="Symbol" w:hint="default"/>
      </w:rPr>
    </w:lvl>
    <w:lvl w:ilvl="1">
      <w:start w:val="1"/>
      <w:numFmt w:val="decimal"/>
      <w:lvlText w:val="%1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42E34F23"/>
    <w:multiLevelType w:val="multilevel"/>
    <w:tmpl w:val="D3947994"/>
    <w:numStyleLink w:val="6"/>
  </w:abstractNum>
  <w:abstractNum w:abstractNumId="13">
    <w:nsid w:val="45771CE3"/>
    <w:multiLevelType w:val="multilevel"/>
    <w:tmpl w:val="2AFC84C0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4"/>
      <w:numFmt w:val="decimal"/>
      <w:pStyle w:val="111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4A7B192F"/>
    <w:multiLevelType w:val="multilevel"/>
    <w:tmpl w:val="011C0A1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1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0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0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51E21921"/>
    <w:multiLevelType w:val="multilevel"/>
    <w:tmpl w:val="DFE0163E"/>
    <w:lvl w:ilvl="0">
      <w:start w:val="1"/>
      <w:numFmt w:val="decimal"/>
      <w:lvlText w:val="%1 "/>
      <w:lvlJc w:val="center"/>
      <w:pPr>
        <w:ind w:left="284" w:hanging="227"/>
      </w:pPr>
      <w:rPr>
        <w:rFonts w:ascii="Times New Roman" w:hAnsi="Times New Roman" w:hint="default"/>
        <w:b/>
        <w:sz w:val="24"/>
      </w:rPr>
    </w:lvl>
    <w:lvl w:ilvl="1">
      <w:start w:val="1"/>
      <w:numFmt w:val="decimal"/>
      <w:lvlText w:val="%1.%2"/>
      <w:lvlJc w:val="left"/>
      <w:pPr>
        <w:ind w:left="454" w:hanging="227"/>
      </w:pPr>
      <w:rPr>
        <w:rFonts w:ascii="Times New Roman" w:hAnsi="Times New Roman" w:hint="default"/>
        <w:b/>
        <w:i w:val="0"/>
        <w:sz w:val="24"/>
      </w:rPr>
    </w:lvl>
    <w:lvl w:ilvl="2">
      <w:start w:val="1"/>
      <w:numFmt w:val="decimal"/>
      <w:lvlText w:val="%1.%2.%3"/>
      <w:lvlJc w:val="left"/>
      <w:pPr>
        <w:ind w:left="624" w:hanging="227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94" w:hanging="227"/>
      </w:pPr>
      <w:rPr>
        <w:rFonts w:ascii="Times New Roman" w:hAnsi="Times New Roman" w:hint="default"/>
        <w:sz w:val="24"/>
      </w:rPr>
    </w:lvl>
    <w:lvl w:ilvl="4">
      <w:start w:val="1"/>
      <w:numFmt w:val="decimal"/>
      <w:lvlText w:val="%1.%2.%3.%4.%5."/>
      <w:lvlJc w:val="left"/>
      <w:pPr>
        <w:ind w:left="964" w:hanging="227"/>
      </w:pPr>
      <w:rPr>
        <w:rFonts w:ascii="Times New Roman" w:hAnsi="Times New Roman" w:hint="default"/>
        <w:sz w:val="24"/>
      </w:rPr>
    </w:lvl>
    <w:lvl w:ilvl="5">
      <w:start w:val="1"/>
      <w:numFmt w:val="decimal"/>
      <w:lvlText w:val="%1.%2.%3.%4.%5.%6."/>
      <w:lvlJc w:val="left"/>
      <w:pPr>
        <w:ind w:left="1134" w:hanging="22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304" w:hanging="22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74" w:hanging="22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44" w:hanging="227"/>
      </w:pPr>
      <w:rPr>
        <w:rFonts w:hint="default"/>
      </w:rPr>
    </w:lvl>
  </w:abstractNum>
  <w:abstractNum w:abstractNumId="16">
    <w:nsid w:val="5BA76AA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F5E57B0"/>
    <w:multiLevelType w:val="multilevel"/>
    <w:tmpl w:val="2B721894"/>
    <w:styleLink w:val="4"/>
    <w:lvl w:ilvl="0">
      <w:start w:val="1"/>
      <w:numFmt w:val="decimal"/>
      <w:lvlText w:val="В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В.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686E0543"/>
    <w:multiLevelType w:val="multilevel"/>
    <w:tmpl w:val="08D083F4"/>
    <w:numStyleLink w:val="7"/>
  </w:abstractNum>
  <w:abstractNum w:abstractNumId="19">
    <w:nsid w:val="692B58CC"/>
    <w:multiLevelType w:val="multilevel"/>
    <w:tmpl w:val="6D32A3E6"/>
    <w:styleLink w:val="20"/>
    <w:lvl w:ilvl="0">
      <w:start w:val="1"/>
      <w:numFmt w:val="decimal"/>
      <w:lvlText w:val="В.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В.%1.%2."/>
      <w:lvlJc w:val="left"/>
      <w:pPr>
        <w:ind w:left="1152" w:hanging="432"/>
      </w:pPr>
      <w:rPr>
        <w:rFonts w:hint="default"/>
      </w:rPr>
    </w:lvl>
    <w:lvl w:ilvl="2">
      <w:start w:val="1"/>
      <w:numFmt w:val="decimal"/>
      <w:lvlText w:val="В.%1.%2.%3."/>
      <w:lvlJc w:val="left"/>
      <w:pPr>
        <w:ind w:left="1584" w:hanging="504"/>
      </w:pPr>
      <w:rPr>
        <w:rFonts w:hint="default"/>
      </w:rPr>
    </w:lvl>
    <w:lvl w:ilvl="3">
      <w:start w:val="1"/>
      <w:numFmt w:val="decimal"/>
      <w:lvlText w:val="В.%1.%2.%3.%4."/>
      <w:lvlJc w:val="left"/>
      <w:pPr>
        <w:ind w:left="2088" w:hanging="648"/>
      </w:pPr>
      <w:rPr>
        <w:rFonts w:hint="default"/>
      </w:rPr>
    </w:lvl>
    <w:lvl w:ilvl="4">
      <w:start w:val="1"/>
      <w:numFmt w:val="decimal"/>
      <w:lvlText w:val="В.%1.%2.%3.%4.%5."/>
      <w:lvlJc w:val="left"/>
      <w:pPr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</w:rPr>
    </w:lvl>
  </w:abstractNum>
  <w:abstractNum w:abstractNumId="20">
    <w:nsid w:val="76100304"/>
    <w:multiLevelType w:val="hybridMultilevel"/>
    <w:tmpl w:val="AEAECB8E"/>
    <w:lvl w:ilvl="0" w:tplc="919C79E8">
      <w:start w:val="1"/>
      <w:numFmt w:val="bullet"/>
      <w:lvlText w:val=""/>
      <w:lvlJc w:val="left"/>
      <w:pPr>
        <w:ind w:left="14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01" w:hanging="360"/>
      </w:pPr>
      <w:rPr>
        <w:rFonts w:ascii="Wingdings" w:hAnsi="Wingdings" w:hint="default"/>
      </w:rPr>
    </w:lvl>
  </w:abstractNum>
  <w:abstractNum w:abstractNumId="21">
    <w:nsid w:val="762E2053"/>
    <w:multiLevelType w:val="multilevel"/>
    <w:tmpl w:val="471EC4F8"/>
    <w:styleLink w:val="1"/>
    <w:lvl w:ilvl="0">
      <w:start w:val="1"/>
      <w:numFmt w:val="decimal"/>
      <w:lvlText w:val="%1 "/>
      <w:lvlJc w:val="center"/>
      <w:pPr>
        <w:ind w:left="360" w:hanging="72"/>
      </w:pPr>
      <w:rPr>
        <w:rFonts w:ascii="Times New Roman" w:hAnsi="Times New Roman" w:hint="default"/>
        <w:b/>
        <w:sz w:val="24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ascii="Times New Roman" w:hAnsi="Times New Roman" w:hint="default"/>
        <w:b/>
        <w:i w:val="0"/>
        <w:sz w:val="24"/>
      </w:rPr>
    </w:lvl>
    <w:lvl w:ilvl="2">
      <w:start w:val="1"/>
      <w:numFmt w:val="decimal"/>
      <w:lvlText w:val="%1.%2.%3"/>
      <w:lvlJc w:val="left"/>
      <w:pPr>
        <w:ind w:left="788" w:hanging="50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728" w:hanging="648"/>
      </w:pPr>
      <w:rPr>
        <w:rFonts w:ascii="Times New Roman" w:hAnsi="Times New Roman" w:hint="default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Times New Roman" w:hAnsi="Times New Roman" w:hint="default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773B60FF"/>
    <w:multiLevelType w:val="multilevel"/>
    <w:tmpl w:val="D6563D44"/>
    <w:styleLink w:val="5"/>
    <w:lvl w:ilvl="0">
      <w:start w:val="1"/>
      <w:numFmt w:val="decimal"/>
      <w:lvlText w:val="В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В.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>
    <w:nsid w:val="7F355C89"/>
    <w:multiLevelType w:val="multilevel"/>
    <w:tmpl w:val="084481D4"/>
    <w:lvl w:ilvl="0">
      <w:start w:val="1"/>
      <w:numFmt w:val="decimal"/>
      <w:pStyle w:val="10"/>
      <w:lvlText w:val="%1 "/>
      <w:lvlJc w:val="center"/>
      <w:pPr>
        <w:ind w:left="360" w:hanging="72"/>
      </w:pPr>
      <w:rPr>
        <w:rFonts w:ascii="Times New Roman" w:hAnsi="Times New Roman" w:hint="default"/>
        <w:b/>
        <w:sz w:val="28"/>
        <w:szCs w:val="28"/>
      </w:rPr>
    </w:lvl>
    <w:lvl w:ilvl="1">
      <w:start w:val="1"/>
      <w:numFmt w:val="decimal"/>
      <w:pStyle w:val="a1"/>
      <w:lvlText w:val="%1.%2"/>
      <w:lvlJc w:val="left"/>
      <w:pPr>
        <w:ind w:left="716" w:hanging="432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szCs w:val="28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21"/>
      <w:lvlText w:val="%1.%2.%3"/>
      <w:lvlJc w:val="left"/>
      <w:pPr>
        <w:ind w:left="1224" w:hanging="504"/>
      </w:pPr>
      <w:rPr>
        <w:rFonts w:ascii="Times New Roman" w:hAnsi="Times New Roman" w:hint="default"/>
        <w:sz w:val="28"/>
        <w:szCs w:val="28"/>
      </w:rPr>
    </w:lvl>
    <w:lvl w:ilvl="3">
      <w:start w:val="1"/>
      <w:numFmt w:val="decimal"/>
      <w:pStyle w:val="32"/>
      <w:lvlText w:val="%1.%2.%3.%4"/>
      <w:lvlJc w:val="left"/>
      <w:pPr>
        <w:ind w:left="1728" w:hanging="648"/>
      </w:pPr>
      <w:rPr>
        <w:rFonts w:ascii="Times New Roman" w:hAnsi="Times New Roman" w:hint="default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Times New Roman" w:hAnsi="Times New Roman" w:hint="default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4"/>
  </w:num>
  <w:num w:numId="2">
    <w:abstractNumId w:val="3"/>
  </w:num>
  <w:num w:numId="3">
    <w:abstractNumId w:val="21"/>
  </w:num>
  <w:num w:numId="4">
    <w:abstractNumId w:val="23"/>
  </w:num>
  <w:num w:numId="5">
    <w:abstractNumId w:val="10"/>
  </w:num>
  <w:num w:numId="6">
    <w:abstractNumId w:val="0"/>
  </w:num>
  <w:num w:numId="7">
    <w:abstractNumId w:val="19"/>
  </w:num>
  <w:num w:numId="8">
    <w:abstractNumId w:val="2"/>
  </w:num>
  <w:num w:numId="9">
    <w:abstractNumId w:val="17"/>
  </w:num>
  <w:num w:numId="10">
    <w:abstractNumId w:val="22"/>
  </w:num>
  <w:num w:numId="11">
    <w:abstractNumId w:val="13"/>
  </w:num>
  <w:num w:numId="12">
    <w:abstractNumId w:val="20"/>
  </w:num>
  <w:num w:numId="13">
    <w:abstractNumId w:val="7"/>
  </w:num>
  <w:num w:numId="14">
    <w:abstractNumId w:val="15"/>
  </w:num>
  <w:num w:numId="15">
    <w:abstractNumId w:val="9"/>
  </w:num>
  <w:num w:numId="16">
    <w:abstractNumId w:val="5"/>
  </w:num>
  <w:num w:numId="17">
    <w:abstractNumId w:val="16"/>
  </w:num>
  <w:num w:numId="18">
    <w:abstractNumId w:val="1"/>
  </w:num>
  <w:num w:numId="19">
    <w:abstractNumId w:val="6"/>
  </w:num>
  <w:num w:numId="20">
    <w:abstractNumId w:val="4"/>
  </w:num>
  <w:num w:numId="21">
    <w:abstractNumId w:val="8"/>
  </w:num>
  <w:num w:numId="22">
    <w:abstractNumId w:val="12"/>
  </w:num>
  <w:num w:numId="23">
    <w:abstractNumId w:val="11"/>
  </w:num>
  <w:num w:numId="24">
    <w:abstractNumId w:val="1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0"/>
  <w:embedSystemFonts/>
  <w:gutterAtTop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142"/>
  <w:noPunctuationKerning/>
  <w:characterSpacingControl w:val="doNotCompress"/>
  <w:hdrShapeDefaults>
    <o:shapedefaults v:ext="edit" spidmax="2049" fillcolor="white" stroke="f">
      <v:fill color="white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6B12"/>
    <w:rsid w:val="00000AA8"/>
    <w:rsid w:val="00000C09"/>
    <w:rsid w:val="000016F1"/>
    <w:rsid w:val="00001F59"/>
    <w:rsid w:val="00002B62"/>
    <w:rsid w:val="00002C4A"/>
    <w:rsid w:val="00002DA9"/>
    <w:rsid w:val="00003078"/>
    <w:rsid w:val="000044E5"/>
    <w:rsid w:val="000051A1"/>
    <w:rsid w:val="000059CA"/>
    <w:rsid w:val="00005BBB"/>
    <w:rsid w:val="000065C9"/>
    <w:rsid w:val="000070FF"/>
    <w:rsid w:val="00007B19"/>
    <w:rsid w:val="000105A1"/>
    <w:rsid w:val="00010780"/>
    <w:rsid w:val="0001145B"/>
    <w:rsid w:val="000127B9"/>
    <w:rsid w:val="00014194"/>
    <w:rsid w:val="00014A2F"/>
    <w:rsid w:val="00014E8C"/>
    <w:rsid w:val="000155A4"/>
    <w:rsid w:val="0001569B"/>
    <w:rsid w:val="00015976"/>
    <w:rsid w:val="00015D4C"/>
    <w:rsid w:val="0001620D"/>
    <w:rsid w:val="0001698C"/>
    <w:rsid w:val="00016AC1"/>
    <w:rsid w:val="00017217"/>
    <w:rsid w:val="00017885"/>
    <w:rsid w:val="00017F41"/>
    <w:rsid w:val="000202A3"/>
    <w:rsid w:val="0002086D"/>
    <w:rsid w:val="0002106B"/>
    <w:rsid w:val="000217B3"/>
    <w:rsid w:val="00022AF7"/>
    <w:rsid w:val="00023688"/>
    <w:rsid w:val="00023D6E"/>
    <w:rsid w:val="00024A16"/>
    <w:rsid w:val="00024FA3"/>
    <w:rsid w:val="00026413"/>
    <w:rsid w:val="00026479"/>
    <w:rsid w:val="0002653D"/>
    <w:rsid w:val="000268F0"/>
    <w:rsid w:val="00026B14"/>
    <w:rsid w:val="00027BD6"/>
    <w:rsid w:val="00027CE5"/>
    <w:rsid w:val="000302FE"/>
    <w:rsid w:val="000306DC"/>
    <w:rsid w:val="000312C3"/>
    <w:rsid w:val="000318B9"/>
    <w:rsid w:val="00032457"/>
    <w:rsid w:val="0003276A"/>
    <w:rsid w:val="0003334C"/>
    <w:rsid w:val="00033C3E"/>
    <w:rsid w:val="000341CB"/>
    <w:rsid w:val="000346B0"/>
    <w:rsid w:val="00034A08"/>
    <w:rsid w:val="00034D01"/>
    <w:rsid w:val="000351C6"/>
    <w:rsid w:val="00035AC5"/>
    <w:rsid w:val="00035B4F"/>
    <w:rsid w:val="00036E7D"/>
    <w:rsid w:val="000377B1"/>
    <w:rsid w:val="00037EFE"/>
    <w:rsid w:val="00040880"/>
    <w:rsid w:val="000411BC"/>
    <w:rsid w:val="00041BE8"/>
    <w:rsid w:val="00042123"/>
    <w:rsid w:val="00042640"/>
    <w:rsid w:val="00042F60"/>
    <w:rsid w:val="0004327A"/>
    <w:rsid w:val="0004347F"/>
    <w:rsid w:val="00043AC3"/>
    <w:rsid w:val="00044735"/>
    <w:rsid w:val="00044916"/>
    <w:rsid w:val="00046895"/>
    <w:rsid w:val="00047388"/>
    <w:rsid w:val="00047ADA"/>
    <w:rsid w:val="000505F7"/>
    <w:rsid w:val="00050825"/>
    <w:rsid w:val="00050917"/>
    <w:rsid w:val="00050B66"/>
    <w:rsid w:val="00050DD6"/>
    <w:rsid w:val="000511A5"/>
    <w:rsid w:val="0005200B"/>
    <w:rsid w:val="0005234C"/>
    <w:rsid w:val="00053958"/>
    <w:rsid w:val="000540CC"/>
    <w:rsid w:val="000541C5"/>
    <w:rsid w:val="00054885"/>
    <w:rsid w:val="0005496C"/>
    <w:rsid w:val="0005549E"/>
    <w:rsid w:val="000563CF"/>
    <w:rsid w:val="00056572"/>
    <w:rsid w:val="00056789"/>
    <w:rsid w:val="00056A5F"/>
    <w:rsid w:val="00056FAF"/>
    <w:rsid w:val="00057D0C"/>
    <w:rsid w:val="00057F25"/>
    <w:rsid w:val="00060E20"/>
    <w:rsid w:val="0006293C"/>
    <w:rsid w:val="00062A0E"/>
    <w:rsid w:val="00062BC7"/>
    <w:rsid w:val="00062D93"/>
    <w:rsid w:val="00063262"/>
    <w:rsid w:val="00065016"/>
    <w:rsid w:val="000655A7"/>
    <w:rsid w:val="00066321"/>
    <w:rsid w:val="00066838"/>
    <w:rsid w:val="00066EFA"/>
    <w:rsid w:val="00067B77"/>
    <w:rsid w:val="0007029A"/>
    <w:rsid w:val="000705AA"/>
    <w:rsid w:val="00071A53"/>
    <w:rsid w:val="00071BF3"/>
    <w:rsid w:val="0007208D"/>
    <w:rsid w:val="0007307B"/>
    <w:rsid w:val="00073B68"/>
    <w:rsid w:val="00073DC3"/>
    <w:rsid w:val="00074016"/>
    <w:rsid w:val="00074A3C"/>
    <w:rsid w:val="00074DF7"/>
    <w:rsid w:val="0007525E"/>
    <w:rsid w:val="00075BE3"/>
    <w:rsid w:val="00075DBB"/>
    <w:rsid w:val="00076B2D"/>
    <w:rsid w:val="00076FE8"/>
    <w:rsid w:val="000805A1"/>
    <w:rsid w:val="000808E4"/>
    <w:rsid w:val="00080C28"/>
    <w:rsid w:val="00080D9A"/>
    <w:rsid w:val="000824DA"/>
    <w:rsid w:val="00082841"/>
    <w:rsid w:val="00082C9F"/>
    <w:rsid w:val="00082CFD"/>
    <w:rsid w:val="00083972"/>
    <w:rsid w:val="00083E43"/>
    <w:rsid w:val="00083E91"/>
    <w:rsid w:val="000840DF"/>
    <w:rsid w:val="0008478B"/>
    <w:rsid w:val="000853A8"/>
    <w:rsid w:val="0008707D"/>
    <w:rsid w:val="00087673"/>
    <w:rsid w:val="000878DD"/>
    <w:rsid w:val="0008795A"/>
    <w:rsid w:val="0009066A"/>
    <w:rsid w:val="000906C3"/>
    <w:rsid w:val="00090B0F"/>
    <w:rsid w:val="00091693"/>
    <w:rsid w:val="00091BF4"/>
    <w:rsid w:val="00092465"/>
    <w:rsid w:val="00092AED"/>
    <w:rsid w:val="00094A77"/>
    <w:rsid w:val="00095BCA"/>
    <w:rsid w:val="00095D59"/>
    <w:rsid w:val="00096B02"/>
    <w:rsid w:val="00097816"/>
    <w:rsid w:val="00097965"/>
    <w:rsid w:val="00097A01"/>
    <w:rsid w:val="00097D77"/>
    <w:rsid w:val="00097DCA"/>
    <w:rsid w:val="000A02E1"/>
    <w:rsid w:val="000A0E61"/>
    <w:rsid w:val="000A105E"/>
    <w:rsid w:val="000A2067"/>
    <w:rsid w:val="000A270D"/>
    <w:rsid w:val="000A2B85"/>
    <w:rsid w:val="000A5866"/>
    <w:rsid w:val="000A658C"/>
    <w:rsid w:val="000A6911"/>
    <w:rsid w:val="000A760F"/>
    <w:rsid w:val="000B1309"/>
    <w:rsid w:val="000B1984"/>
    <w:rsid w:val="000B1DB7"/>
    <w:rsid w:val="000B1EC8"/>
    <w:rsid w:val="000B23C3"/>
    <w:rsid w:val="000B370E"/>
    <w:rsid w:val="000B3B2B"/>
    <w:rsid w:val="000B4748"/>
    <w:rsid w:val="000B47AB"/>
    <w:rsid w:val="000B5A65"/>
    <w:rsid w:val="000B6010"/>
    <w:rsid w:val="000B63F4"/>
    <w:rsid w:val="000B66FF"/>
    <w:rsid w:val="000B6E1A"/>
    <w:rsid w:val="000B77B4"/>
    <w:rsid w:val="000B78BF"/>
    <w:rsid w:val="000C037F"/>
    <w:rsid w:val="000C051B"/>
    <w:rsid w:val="000C0CD7"/>
    <w:rsid w:val="000C191C"/>
    <w:rsid w:val="000C1A0F"/>
    <w:rsid w:val="000C30BA"/>
    <w:rsid w:val="000C3257"/>
    <w:rsid w:val="000C38C5"/>
    <w:rsid w:val="000C38FE"/>
    <w:rsid w:val="000C4E6F"/>
    <w:rsid w:val="000C5155"/>
    <w:rsid w:val="000C538A"/>
    <w:rsid w:val="000C5627"/>
    <w:rsid w:val="000C5644"/>
    <w:rsid w:val="000C5984"/>
    <w:rsid w:val="000C77D1"/>
    <w:rsid w:val="000D019D"/>
    <w:rsid w:val="000D110A"/>
    <w:rsid w:val="000D1558"/>
    <w:rsid w:val="000D15A5"/>
    <w:rsid w:val="000D180E"/>
    <w:rsid w:val="000D212B"/>
    <w:rsid w:val="000D2791"/>
    <w:rsid w:val="000D39F2"/>
    <w:rsid w:val="000D3A06"/>
    <w:rsid w:val="000D4272"/>
    <w:rsid w:val="000D47A4"/>
    <w:rsid w:val="000D4B38"/>
    <w:rsid w:val="000D5501"/>
    <w:rsid w:val="000D61CE"/>
    <w:rsid w:val="000D6FAA"/>
    <w:rsid w:val="000D72AD"/>
    <w:rsid w:val="000D7FB7"/>
    <w:rsid w:val="000E05D0"/>
    <w:rsid w:val="000E1B76"/>
    <w:rsid w:val="000E2B37"/>
    <w:rsid w:val="000E2D01"/>
    <w:rsid w:val="000E34E0"/>
    <w:rsid w:val="000E3C06"/>
    <w:rsid w:val="000E434C"/>
    <w:rsid w:val="000E5355"/>
    <w:rsid w:val="000E540D"/>
    <w:rsid w:val="000E54CC"/>
    <w:rsid w:val="000E6077"/>
    <w:rsid w:val="000E6217"/>
    <w:rsid w:val="000E65D8"/>
    <w:rsid w:val="000E7B1B"/>
    <w:rsid w:val="000E7E23"/>
    <w:rsid w:val="000F041B"/>
    <w:rsid w:val="000F0855"/>
    <w:rsid w:val="000F134C"/>
    <w:rsid w:val="000F1B30"/>
    <w:rsid w:val="000F2052"/>
    <w:rsid w:val="000F209D"/>
    <w:rsid w:val="000F23F5"/>
    <w:rsid w:val="000F2E66"/>
    <w:rsid w:val="000F5706"/>
    <w:rsid w:val="000F5A11"/>
    <w:rsid w:val="000F5BB5"/>
    <w:rsid w:val="000F7387"/>
    <w:rsid w:val="000F796A"/>
    <w:rsid w:val="001006A4"/>
    <w:rsid w:val="00103D11"/>
    <w:rsid w:val="00103FE6"/>
    <w:rsid w:val="00104739"/>
    <w:rsid w:val="00106272"/>
    <w:rsid w:val="00106976"/>
    <w:rsid w:val="00106ECB"/>
    <w:rsid w:val="00107012"/>
    <w:rsid w:val="00107597"/>
    <w:rsid w:val="00111197"/>
    <w:rsid w:val="001117D8"/>
    <w:rsid w:val="001122D3"/>
    <w:rsid w:val="0011283E"/>
    <w:rsid w:val="001135E4"/>
    <w:rsid w:val="00113893"/>
    <w:rsid w:val="00113D73"/>
    <w:rsid w:val="0011519F"/>
    <w:rsid w:val="00115D69"/>
    <w:rsid w:val="00115DC3"/>
    <w:rsid w:val="0011692B"/>
    <w:rsid w:val="001169F7"/>
    <w:rsid w:val="001172C8"/>
    <w:rsid w:val="00117A3D"/>
    <w:rsid w:val="00120C9B"/>
    <w:rsid w:val="00121162"/>
    <w:rsid w:val="00121A69"/>
    <w:rsid w:val="00121DE6"/>
    <w:rsid w:val="00121EA1"/>
    <w:rsid w:val="00121FCE"/>
    <w:rsid w:val="0012200D"/>
    <w:rsid w:val="001238FE"/>
    <w:rsid w:val="00123AA1"/>
    <w:rsid w:val="00124277"/>
    <w:rsid w:val="001248DA"/>
    <w:rsid w:val="00126139"/>
    <w:rsid w:val="00126F51"/>
    <w:rsid w:val="001277BE"/>
    <w:rsid w:val="001279EC"/>
    <w:rsid w:val="0013093F"/>
    <w:rsid w:val="00131077"/>
    <w:rsid w:val="00131439"/>
    <w:rsid w:val="00131EEF"/>
    <w:rsid w:val="001336E3"/>
    <w:rsid w:val="001344BA"/>
    <w:rsid w:val="00134A09"/>
    <w:rsid w:val="00135BE1"/>
    <w:rsid w:val="00136C2F"/>
    <w:rsid w:val="0013723D"/>
    <w:rsid w:val="001408CE"/>
    <w:rsid w:val="00140BA5"/>
    <w:rsid w:val="001412BF"/>
    <w:rsid w:val="0014170F"/>
    <w:rsid w:val="00141C8B"/>
    <w:rsid w:val="00141ED9"/>
    <w:rsid w:val="00143600"/>
    <w:rsid w:val="00143962"/>
    <w:rsid w:val="00144E1F"/>
    <w:rsid w:val="0014556A"/>
    <w:rsid w:val="00145AC7"/>
    <w:rsid w:val="0014613D"/>
    <w:rsid w:val="00146293"/>
    <w:rsid w:val="00146E1F"/>
    <w:rsid w:val="00150309"/>
    <w:rsid w:val="00150E2E"/>
    <w:rsid w:val="00150EE4"/>
    <w:rsid w:val="00151620"/>
    <w:rsid w:val="001519CF"/>
    <w:rsid w:val="00151C77"/>
    <w:rsid w:val="0015252F"/>
    <w:rsid w:val="001529E0"/>
    <w:rsid w:val="001530C0"/>
    <w:rsid w:val="001532F9"/>
    <w:rsid w:val="00153791"/>
    <w:rsid w:val="001537F7"/>
    <w:rsid w:val="00153851"/>
    <w:rsid w:val="00153D8A"/>
    <w:rsid w:val="00154DB7"/>
    <w:rsid w:val="001562BE"/>
    <w:rsid w:val="00156418"/>
    <w:rsid w:val="00157503"/>
    <w:rsid w:val="00157CD6"/>
    <w:rsid w:val="00157DCA"/>
    <w:rsid w:val="00157F85"/>
    <w:rsid w:val="001602E8"/>
    <w:rsid w:val="0016146F"/>
    <w:rsid w:val="00161806"/>
    <w:rsid w:val="00161E8A"/>
    <w:rsid w:val="001628C6"/>
    <w:rsid w:val="001629AC"/>
    <w:rsid w:val="00163167"/>
    <w:rsid w:val="00163393"/>
    <w:rsid w:val="00163E53"/>
    <w:rsid w:val="0016471F"/>
    <w:rsid w:val="00165617"/>
    <w:rsid w:val="00165B04"/>
    <w:rsid w:val="00166503"/>
    <w:rsid w:val="00167202"/>
    <w:rsid w:val="001675A2"/>
    <w:rsid w:val="00170582"/>
    <w:rsid w:val="00170EA9"/>
    <w:rsid w:val="00170F72"/>
    <w:rsid w:val="001721BA"/>
    <w:rsid w:val="00172381"/>
    <w:rsid w:val="00172C7B"/>
    <w:rsid w:val="0017337F"/>
    <w:rsid w:val="00173642"/>
    <w:rsid w:val="00173794"/>
    <w:rsid w:val="00174DD8"/>
    <w:rsid w:val="001761D8"/>
    <w:rsid w:val="00176607"/>
    <w:rsid w:val="0017668E"/>
    <w:rsid w:val="00176CC4"/>
    <w:rsid w:val="00177AF8"/>
    <w:rsid w:val="00177DA6"/>
    <w:rsid w:val="00177EA8"/>
    <w:rsid w:val="00180576"/>
    <w:rsid w:val="0018060A"/>
    <w:rsid w:val="0018107E"/>
    <w:rsid w:val="00181143"/>
    <w:rsid w:val="001815C3"/>
    <w:rsid w:val="00181BE1"/>
    <w:rsid w:val="001834B5"/>
    <w:rsid w:val="001835CE"/>
    <w:rsid w:val="00183ADA"/>
    <w:rsid w:val="001845E7"/>
    <w:rsid w:val="00184E8C"/>
    <w:rsid w:val="00185BB6"/>
    <w:rsid w:val="00185E8D"/>
    <w:rsid w:val="0018601A"/>
    <w:rsid w:val="00186683"/>
    <w:rsid w:val="00186910"/>
    <w:rsid w:val="00187242"/>
    <w:rsid w:val="001872BF"/>
    <w:rsid w:val="00187AF3"/>
    <w:rsid w:val="00187DBF"/>
    <w:rsid w:val="00187EBA"/>
    <w:rsid w:val="00190175"/>
    <w:rsid w:val="00191400"/>
    <w:rsid w:val="0019215B"/>
    <w:rsid w:val="00192CD7"/>
    <w:rsid w:val="00193561"/>
    <w:rsid w:val="00193A91"/>
    <w:rsid w:val="00194918"/>
    <w:rsid w:val="001956AA"/>
    <w:rsid w:val="001958A9"/>
    <w:rsid w:val="00195E6D"/>
    <w:rsid w:val="001972E5"/>
    <w:rsid w:val="001977F9"/>
    <w:rsid w:val="001A0118"/>
    <w:rsid w:val="001A0F8C"/>
    <w:rsid w:val="001A1366"/>
    <w:rsid w:val="001A187E"/>
    <w:rsid w:val="001A1D6A"/>
    <w:rsid w:val="001A2246"/>
    <w:rsid w:val="001A3A7D"/>
    <w:rsid w:val="001A4283"/>
    <w:rsid w:val="001A4BE1"/>
    <w:rsid w:val="001A5575"/>
    <w:rsid w:val="001A6608"/>
    <w:rsid w:val="001A69FB"/>
    <w:rsid w:val="001B1351"/>
    <w:rsid w:val="001B14E6"/>
    <w:rsid w:val="001B16C0"/>
    <w:rsid w:val="001B17F8"/>
    <w:rsid w:val="001B2B68"/>
    <w:rsid w:val="001B3A87"/>
    <w:rsid w:val="001B3E4F"/>
    <w:rsid w:val="001B4358"/>
    <w:rsid w:val="001B44D7"/>
    <w:rsid w:val="001B4867"/>
    <w:rsid w:val="001B52AB"/>
    <w:rsid w:val="001B56E4"/>
    <w:rsid w:val="001B5ADA"/>
    <w:rsid w:val="001B60BC"/>
    <w:rsid w:val="001B630F"/>
    <w:rsid w:val="001B65BB"/>
    <w:rsid w:val="001C09CF"/>
    <w:rsid w:val="001C23E0"/>
    <w:rsid w:val="001C23EA"/>
    <w:rsid w:val="001C3424"/>
    <w:rsid w:val="001C34DE"/>
    <w:rsid w:val="001C35FC"/>
    <w:rsid w:val="001C51AA"/>
    <w:rsid w:val="001C5251"/>
    <w:rsid w:val="001C564A"/>
    <w:rsid w:val="001C5CD8"/>
    <w:rsid w:val="001C6D6A"/>
    <w:rsid w:val="001D10B1"/>
    <w:rsid w:val="001D1960"/>
    <w:rsid w:val="001D1E4F"/>
    <w:rsid w:val="001D21F2"/>
    <w:rsid w:val="001D23EF"/>
    <w:rsid w:val="001D2A8B"/>
    <w:rsid w:val="001D2F97"/>
    <w:rsid w:val="001D309C"/>
    <w:rsid w:val="001D32A2"/>
    <w:rsid w:val="001D526F"/>
    <w:rsid w:val="001D6143"/>
    <w:rsid w:val="001D6D21"/>
    <w:rsid w:val="001D702E"/>
    <w:rsid w:val="001E06E1"/>
    <w:rsid w:val="001E1E24"/>
    <w:rsid w:val="001E2498"/>
    <w:rsid w:val="001E296A"/>
    <w:rsid w:val="001E2E73"/>
    <w:rsid w:val="001E339B"/>
    <w:rsid w:val="001E348D"/>
    <w:rsid w:val="001E39B2"/>
    <w:rsid w:val="001E3B8D"/>
    <w:rsid w:val="001E489B"/>
    <w:rsid w:val="001E48A8"/>
    <w:rsid w:val="001E5F0D"/>
    <w:rsid w:val="001E663E"/>
    <w:rsid w:val="001E6AE9"/>
    <w:rsid w:val="001E6D12"/>
    <w:rsid w:val="001E7145"/>
    <w:rsid w:val="001E7618"/>
    <w:rsid w:val="001E7883"/>
    <w:rsid w:val="001E7CA3"/>
    <w:rsid w:val="001E7D32"/>
    <w:rsid w:val="001F081C"/>
    <w:rsid w:val="001F08BF"/>
    <w:rsid w:val="001F1D99"/>
    <w:rsid w:val="001F342C"/>
    <w:rsid w:val="001F3929"/>
    <w:rsid w:val="001F429F"/>
    <w:rsid w:val="001F44A3"/>
    <w:rsid w:val="001F5BE7"/>
    <w:rsid w:val="001F69DA"/>
    <w:rsid w:val="00200087"/>
    <w:rsid w:val="002005BC"/>
    <w:rsid w:val="002013A8"/>
    <w:rsid w:val="002018ED"/>
    <w:rsid w:val="00201C6D"/>
    <w:rsid w:val="00201DCF"/>
    <w:rsid w:val="0020228A"/>
    <w:rsid w:val="00202319"/>
    <w:rsid w:val="00202C01"/>
    <w:rsid w:val="00203145"/>
    <w:rsid w:val="00203293"/>
    <w:rsid w:val="002036D5"/>
    <w:rsid w:val="00203700"/>
    <w:rsid w:val="00205430"/>
    <w:rsid w:val="002060AD"/>
    <w:rsid w:val="00206440"/>
    <w:rsid w:val="0020770B"/>
    <w:rsid w:val="00207C59"/>
    <w:rsid w:val="00207FAE"/>
    <w:rsid w:val="00210A00"/>
    <w:rsid w:val="00210DAD"/>
    <w:rsid w:val="00211303"/>
    <w:rsid w:val="00211958"/>
    <w:rsid w:val="00212148"/>
    <w:rsid w:val="0021297C"/>
    <w:rsid w:val="0021299A"/>
    <w:rsid w:val="002131A6"/>
    <w:rsid w:val="0021346F"/>
    <w:rsid w:val="00213894"/>
    <w:rsid w:val="00214057"/>
    <w:rsid w:val="00214D33"/>
    <w:rsid w:val="00216385"/>
    <w:rsid w:val="00216442"/>
    <w:rsid w:val="00216698"/>
    <w:rsid w:val="002169F0"/>
    <w:rsid w:val="00216C11"/>
    <w:rsid w:val="002171EF"/>
    <w:rsid w:val="00217FEE"/>
    <w:rsid w:val="002213B1"/>
    <w:rsid w:val="00222D93"/>
    <w:rsid w:val="0022308A"/>
    <w:rsid w:val="00223F7A"/>
    <w:rsid w:val="002241A1"/>
    <w:rsid w:val="002241B3"/>
    <w:rsid w:val="00224B94"/>
    <w:rsid w:val="00225184"/>
    <w:rsid w:val="00225498"/>
    <w:rsid w:val="00226ADD"/>
    <w:rsid w:val="0022749B"/>
    <w:rsid w:val="00227DF3"/>
    <w:rsid w:val="00227E46"/>
    <w:rsid w:val="002302D2"/>
    <w:rsid w:val="0023086D"/>
    <w:rsid w:val="00230CDE"/>
    <w:rsid w:val="00230F0D"/>
    <w:rsid w:val="00231129"/>
    <w:rsid w:val="0023398E"/>
    <w:rsid w:val="00234467"/>
    <w:rsid w:val="00234E65"/>
    <w:rsid w:val="00235695"/>
    <w:rsid w:val="00236B6F"/>
    <w:rsid w:val="002376A9"/>
    <w:rsid w:val="0023785B"/>
    <w:rsid w:val="00240E55"/>
    <w:rsid w:val="00241E67"/>
    <w:rsid w:val="0024256F"/>
    <w:rsid w:val="00243088"/>
    <w:rsid w:val="0024360E"/>
    <w:rsid w:val="00243D34"/>
    <w:rsid w:val="002451F4"/>
    <w:rsid w:val="00246022"/>
    <w:rsid w:val="00246171"/>
    <w:rsid w:val="00246224"/>
    <w:rsid w:val="00246C58"/>
    <w:rsid w:val="00247406"/>
    <w:rsid w:val="00250BCA"/>
    <w:rsid w:val="002519B9"/>
    <w:rsid w:val="00251C3B"/>
    <w:rsid w:val="00251E9D"/>
    <w:rsid w:val="002521F1"/>
    <w:rsid w:val="0025242C"/>
    <w:rsid w:val="0025292C"/>
    <w:rsid w:val="00252AB8"/>
    <w:rsid w:val="00253017"/>
    <w:rsid w:val="0025464C"/>
    <w:rsid w:val="002546ED"/>
    <w:rsid w:val="00254B16"/>
    <w:rsid w:val="00255EC7"/>
    <w:rsid w:val="00261263"/>
    <w:rsid w:val="00262177"/>
    <w:rsid w:val="0026252B"/>
    <w:rsid w:val="00262A76"/>
    <w:rsid w:val="00263E76"/>
    <w:rsid w:val="002647E9"/>
    <w:rsid w:val="00264AB5"/>
    <w:rsid w:val="00264CCA"/>
    <w:rsid w:val="00265BC0"/>
    <w:rsid w:val="00266019"/>
    <w:rsid w:val="00266935"/>
    <w:rsid w:val="0026734E"/>
    <w:rsid w:val="00267E70"/>
    <w:rsid w:val="00271FBA"/>
    <w:rsid w:val="002724AC"/>
    <w:rsid w:val="00272A62"/>
    <w:rsid w:val="00272D21"/>
    <w:rsid w:val="00272ECC"/>
    <w:rsid w:val="00273223"/>
    <w:rsid w:val="0027322F"/>
    <w:rsid w:val="002732DF"/>
    <w:rsid w:val="002740DA"/>
    <w:rsid w:val="00274423"/>
    <w:rsid w:val="00274AD6"/>
    <w:rsid w:val="00275BE7"/>
    <w:rsid w:val="00276513"/>
    <w:rsid w:val="00277838"/>
    <w:rsid w:val="002778A2"/>
    <w:rsid w:val="00277C14"/>
    <w:rsid w:val="002807F7"/>
    <w:rsid w:val="002818D4"/>
    <w:rsid w:val="00281B67"/>
    <w:rsid w:val="00281D25"/>
    <w:rsid w:val="0028250A"/>
    <w:rsid w:val="002839AA"/>
    <w:rsid w:val="00284298"/>
    <w:rsid w:val="00284FD0"/>
    <w:rsid w:val="00285436"/>
    <w:rsid w:val="0028633C"/>
    <w:rsid w:val="002864C6"/>
    <w:rsid w:val="002864E5"/>
    <w:rsid w:val="0028739D"/>
    <w:rsid w:val="00287FCD"/>
    <w:rsid w:val="002912AB"/>
    <w:rsid w:val="002915AD"/>
    <w:rsid w:val="00291B2D"/>
    <w:rsid w:val="002927B9"/>
    <w:rsid w:val="002930E9"/>
    <w:rsid w:val="00294B51"/>
    <w:rsid w:val="00295378"/>
    <w:rsid w:val="00295407"/>
    <w:rsid w:val="00296922"/>
    <w:rsid w:val="002970E3"/>
    <w:rsid w:val="00297770"/>
    <w:rsid w:val="002A0140"/>
    <w:rsid w:val="002A0EC3"/>
    <w:rsid w:val="002A27AE"/>
    <w:rsid w:val="002A2AC5"/>
    <w:rsid w:val="002A3714"/>
    <w:rsid w:val="002A3FD5"/>
    <w:rsid w:val="002A532D"/>
    <w:rsid w:val="002A5E10"/>
    <w:rsid w:val="002A6158"/>
    <w:rsid w:val="002A6D43"/>
    <w:rsid w:val="002A78C9"/>
    <w:rsid w:val="002A7A0C"/>
    <w:rsid w:val="002B01A5"/>
    <w:rsid w:val="002B0558"/>
    <w:rsid w:val="002B0A7D"/>
    <w:rsid w:val="002B14DB"/>
    <w:rsid w:val="002B23E7"/>
    <w:rsid w:val="002B30BD"/>
    <w:rsid w:val="002B350D"/>
    <w:rsid w:val="002B42D4"/>
    <w:rsid w:val="002B4405"/>
    <w:rsid w:val="002B58C3"/>
    <w:rsid w:val="002B610A"/>
    <w:rsid w:val="002B675A"/>
    <w:rsid w:val="002B6B33"/>
    <w:rsid w:val="002B6C56"/>
    <w:rsid w:val="002B7A76"/>
    <w:rsid w:val="002B7B15"/>
    <w:rsid w:val="002C0FB8"/>
    <w:rsid w:val="002C12D0"/>
    <w:rsid w:val="002C1466"/>
    <w:rsid w:val="002C206E"/>
    <w:rsid w:val="002C34F3"/>
    <w:rsid w:val="002C3EEA"/>
    <w:rsid w:val="002C47AC"/>
    <w:rsid w:val="002C55D2"/>
    <w:rsid w:val="002C7BCC"/>
    <w:rsid w:val="002D003E"/>
    <w:rsid w:val="002D1D04"/>
    <w:rsid w:val="002D1D94"/>
    <w:rsid w:val="002D236C"/>
    <w:rsid w:val="002D273F"/>
    <w:rsid w:val="002D298E"/>
    <w:rsid w:val="002D2B39"/>
    <w:rsid w:val="002D2B94"/>
    <w:rsid w:val="002D3043"/>
    <w:rsid w:val="002D30CE"/>
    <w:rsid w:val="002D4944"/>
    <w:rsid w:val="002D4C3F"/>
    <w:rsid w:val="002D5F4C"/>
    <w:rsid w:val="002D6331"/>
    <w:rsid w:val="002D65F2"/>
    <w:rsid w:val="002D6639"/>
    <w:rsid w:val="002D6BBE"/>
    <w:rsid w:val="002D6D44"/>
    <w:rsid w:val="002D7CAE"/>
    <w:rsid w:val="002E0E9B"/>
    <w:rsid w:val="002E12AB"/>
    <w:rsid w:val="002E14F1"/>
    <w:rsid w:val="002E19A9"/>
    <w:rsid w:val="002E2AEF"/>
    <w:rsid w:val="002E518D"/>
    <w:rsid w:val="002E5B88"/>
    <w:rsid w:val="002E5D4D"/>
    <w:rsid w:val="002E6075"/>
    <w:rsid w:val="002E7052"/>
    <w:rsid w:val="002F07B1"/>
    <w:rsid w:val="002F0B81"/>
    <w:rsid w:val="002F12B5"/>
    <w:rsid w:val="002F24CE"/>
    <w:rsid w:val="002F3144"/>
    <w:rsid w:val="002F32FD"/>
    <w:rsid w:val="002F3B19"/>
    <w:rsid w:val="002F4048"/>
    <w:rsid w:val="002F4301"/>
    <w:rsid w:val="002F434B"/>
    <w:rsid w:val="002F50B3"/>
    <w:rsid w:val="002F51B5"/>
    <w:rsid w:val="002F5F74"/>
    <w:rsid w:val="002F702B"/>
    <w:rsid w:val="002F7089"/>
    <w:rsid w:val="002F713B"/>
    <w:rsid w:val="002F778F"/>
    <w:rsid w:val="002F7A14"/>
    <w:rsid w:val="003012C8"/>
    <w:rsid w:val="00301923"/>
    <w:rsid w:val="003026C2"/>
    <w:rsid w:val="003045F3"/>
    <w:rsid w:val="003049D3"/>
    <w:rsid w:val="00305E48"/>
    <w:rsid w:val="003060F1"/>
    <w:rsid w:val="00306B1C"/>
    <w:rsid w:val="00307359"/>
    <w:rsid w:val="0030742B"/>
    <w:rsid w:val="00310219"/>
    <w:rsid w:val="003106C5"/>
    <w:rsid w:val="0031153A"/>
    <w:rsid w:val="003115CA"/>
    <w:rsid w:val="00311E26"/>
    <w:rsid w:val="0031244D"/>
    <w:rsid w:val="003124AD"/>
    <w:rsid w:val="00312D5F"/>
    <w:rsid w:val="003132EE"/>
    <w:rsid w:val="003133CA"/>
    <w:rsid w:val="00313BC9"/>
    <w:rsid w:val="0031582B"/>
    <w:rsid w:val="00315AEA"/>
    <w:rsid w:val="00315CC6"/>
    <w:rsid w:val="00316332"/>
    <w:rsid w:val="003167CE"/>
    <w:rsid w:val="003170ED"/>
    <w:rsid w:val="003173CD"/>
    <w:rsid w:val="00317E7D"/>
    <w:rsid w:val="003207B4"/>
    <w:rsid w:val="00320900"/>
    <w:rsid w:val="00320AD6"/>
    <w:rsid w:val="00321328"/>
    <w:rsid w:val="0032142D"/>
    <w:rsid w:val="00322105"/>
    <w:rsid w:val="00322AC3"/>
    <w:rsid w:val="00323766"/>
    <w:rsid w:val="003237D1"/>
    <w:rsid w:val="0032449C"/>
    <w:rsid w:val="003249D4"/>
    <w:rsid w:val="00324D63"/>
    <w:rsid w:val="00325052"/>
    <w:rsid w:val="0032609E"/>
    <w:rsid w:val="0032627C"/>
    <w:rsid w:val="00326524"/>
    <w:rsid w:val="00326A5C"/>
    <w:rsid w:val="00326DB5"/>
    <w:rsid w:val="00327FA8"/>
    <w:rsid w:val="00330EC2"/>
    <w:rsid w:val="003313BB"/>
    <w:rsid w:val="00331671"/>
    <w:rsid w:val="00332640"/>
    <w:rsid w:val="00333EBF"/>
    <w:rsid w:val="003342B4"/>
    <w:rsid w:val="00334726"/>
    <w:rsid w:val="003348EC"/>
    <w:rsid w:val="003349C8"/>
    <w:rsid w:val="0033569A"/>
    <w:rsid w:val="00335737"/>
    <w:rsid w:val="00335C19"/>
    <w:rsid w:val="003362B3"/>
    <w:rsid w:val="00337BBC"/>
    <w:rsid w:val="0034135C"/>
    <w:rsid w:val="00341FAA"/>
    <w:rsid w:val="00342105"/>
    <w:rsid w:val="00344132"/>
    <w:rsid w:val="0034438E"/>
    <w:rsid w:val="00344FDC"/>
    <w:rsid w:val="00345018"/>
    <w:rsid w:val="0034503F"/>
    <w:rsid w:val="00345410"/>
    <w:rsid w:val="00346140"/>
    <w:rsid w:val="00346E2C"/>
    <w:rsid w:val="00347321"/>
    <w:rsid w:val="003473CD"/>
    <w:rsid w:val="0034744F"/>
    <w:rsid w:val="003476BA"/>
    <w:rsid w:val="003478E9"/>
    <w:rsid w:val="0035014D"/>
    <w:rsid w:val="00351091"/>
    <w:rsid w:val="003518E0"/>
    <w:rsid w:val="00351FAB"/>
    <w:rsid w:val="00352EF7"/>
    <w:rsid w:val="00353F5E"/>
    <w:rsid w:val="003547F5"/>
    <w:rsid w:val="003549B6"/>
    <w:rsid w:val="00354B35"/>
    <w:rsid w:val="003555E3"/>
    <w:rsid w:val="00355EB3"/>
    <w:rsid w:val="00356401"/>
    <w:rsid w:val="00356F39"/>
    <w:rsid w:val="00357144"/>
    <w:rsid w:val="00357BC3"/>
    <w:rsid w:val="0036092A"/>
    <w:rsid w:val="00360A8A"/>
    <w:rsid w:val="00360B1B"/>
    <w:rsid w:val="00360CD8"/>
    <w:rsid w:val="0036143C"/>
    <w:rsid w:val="003615CA"/>
    <w:rsid w:val="003617C0"/>
    <w:rsid w:val="00361A5B"/>
    <w:rsid w:val="003620BC"/>
    <w:rsid w:val="00363339"/>
    <w:rsid w:val="003634D1"/>
    <w:rsid w:val="00363718"/>
    <w:rsid w:val="00363743"/>
    <w:rsid w:val="0036379D"/>
    <w:rsid w:val="00363A7E"/>
    <w:rsid w:val="003640AB"/>
    <w:rsid w:val="00364647"/>
    <w:rsid w:val="00364A30"/>
    <w:rsid w:val="0036624D"/>
    <w:rsid w:val="00366794"/>
    <w:rsid w:val="00366C42"/>
    <w:rsid w:val="003676BC"/>
    <w:rsid w:val="00370A85"/>
    <w:rsid w:val="00370F9F"/>
    <w:rsid w:val="003718D6"/>
    <w:rsid w:val="00372FD7"/>
    <w:rsid w:val="0037308C"/>
    <w:rsid w:val="00373757"/>
    <w:rsid w:val="00373EBF"/>
    <w:rsid w:val="003742F0"/>
    <w:rsid w:val="0037477A"/>
    <w:rsid w:val="00375E09"/>
    <w:rsid w:val="00375E17"/>
    <w:rsid w:val="00376443"/>
    <w:rsid w:val="00376885"/>
    <w:rsid w:val="00376923"/>
    <w:rsid w:val="00377D6F"/>
    <w:rsid w:val="00380E6E"/>
    <w:rsid w:val="00380EA4"/>
    <w:rsid w:val="003826A9"/>
    <w:rsid w:val="0038273B"/>
    <w:rsid w:val="0038293C"/>
    <w:rsid w:val="00382D3C"/>
    <w:rsid w:val="00382E24"/>
    <w:rsid w:val="00382F76"/>
    <w:rsid w:val="00382FEB"/>
    <w:rsid w:val="003838E7"/>
    <w:rsid w:val="00384405"/>
    <w:rsid w:val="00385369"/>
    <w:rsid w:val="0038610C"/>
    <w:rsid w:val="0038634E"/>
    <w:rsid w:val="00386D88"/>
    <w:rsid w:val="00387E27"/>
    <w:rsid w:val="003909DF"/>
    <w:rsid w:val="00390A65"/>
    <w:rsid w:val="00391987"/>
    <w:rsid w:val="00391E33"/>
    <w:rsid w:val="003921E1"/>
    <w:rsid w:val="003938D3"/>
    <w:rsid w:val="00393E47"/>
    <w:rsid w:val="00394338"/>
    <w:rsid w:val="003949EB"/>
    <w:rsid w:val="00395F6A"/>
    <w:rsid w:val="00396573"/>
    <w:rsid w:val="00397225"/>
    <w:rsid w:val="00397507"/>
    <w:rsid w:val="003A0DEB"/>
    <w:rsid w:val="003A161A"/>
    <w:rsid w:val="003A292E"/>
    <w:rsid w:val="003A2D06"/>
    <w:rsid w:val="003A2D48"/>
    <w:rsid w:val="003A2E3A"/>
    <w:rsid w:val="003A325A"/>
    <w:rsid w:val="003A39C0"/>
    <w:rsid w:val="003A420A"/>
    <w:rsid w:val="003A42DD"/>
    <w:rsid w:val="003A4642"/>
    <w:rsid w:val="003A4999"/>
    <w:rsid w:val="003A4A09"/>
    <w:rsid w:val="003A5461"/>
    <w:rsid w:val="003A63CC"/>
    <w:rsid w:val="003A654B"/>
    <w:rsid w:val="003A6C59"/>
    <w:rsid w:val="003A7002"/>
    <w:rsid w:val="003A70A8"/>
    <w:rsid w:val="003B1127"/>
    <w:rsid w:val="003B1825"/>
    <w:rsid w:val="003B1AE5"/>
    <w:rsid w:val="003B2779"/>
    <w:rsid w:val="003B2CCB"/>
    <w:rsid w:val="003B315E"/>
    <w:rsid w:val="003B372C"/>
    <w:rsid w:val="003B4731"/>
    <w:rsid w:val="003B508A"/>
    <w:rsid w:val="003B5261"/>
    <w:rsid w:val="003B52C6"/>
    <w:rsid w:val="003B54F1"/>
    <w:rsid w:val="003B5D90"/>
    <w:rsid w:val="003B643F"/>
    <w:rsid w:val="003B6559"/>
    <w:rsid w:val="003B7BB9"/>
    <w:rsid w:val="003C0A27"/>
    <w:rsid w:val="003C0F8F"/>
    <w:rsid w:val="003C22C1"/>
    <w:rsid w:val="003C33EB"/>
    <w:rsid w:val="003C3AC1"/>
    <w:rsid w:val="003C5013"/>
    <w:rsid w:val="003C53E3"/>
    <w:rsid w:val="003C620E"/>
    <w:rsid w:val="003C735C"/>
    <w:rsid w:val="003D0630"/>
    <w:rsid w:val="003D10F6"/>
    <w:rsid w:val="003D172C"/>
    <w:rsid w:val="003D1A8F"/>
    <w:rsid w:val="003D2325"/>
    <w:rsid w:val="003D2C60"/>
    <w:rsid w:val="003D2CA5"/>
    <w:rsid w:val="003D2D21"/>
    <w:rsid w:val="003D2E46"/>
    <w:rsid w:val="003D311C"/>
    <w:rsid w:val="003D338C"/>
    <w:rsid w:val="003D3C08"/>
    <w:rsid w:val="003D3FD1"/>
    <w:rsid w:val="003D42C2"/>
    <w:rsid w:val="003D5111"/>
    <w:rsid w:val="003D5250"/>
    <w:rsid w:val="003D6120"/>
    <w:rsid w:val="003D7334"/>
    <w:rsid w:val="003D741C"/>
    <w:rsid w:val="003E008B"/>
    <w:rsid w:val="003E0C43"/>
    <w:rsid w:val="003E0E41"/>
    <w:rsid w:val="003E1D1C"/>
    <w:rsid w:val="003E2536"/>
    <w:rsid w:val="003E29D7"/>
    <w:rsid w:val="003E2DAB"/>
    <w:rsid w:val="003E3353"/>
    <w:rsid w:val="003E595C"/>
    <w:rsid w:val="003E5B82"/>
    <w:rsid w:val="003E7316"/>
    <w:rsid w:val="003E7CBC"/>
    <w:rsid w:val="003F03A3"/>
    <w:rsid w:val="003F0674"/>
    <w:rsid w:val="003F06AB"/>
    <w:rsid w:val="003F0AED"/>
    <w:rsid w:val="003F20FF"/>
    <w:rsid w:val="003F23B8"/>
    <w:rsid w:val="003F2DFE"/>
    <w:rsid w:val="003F2FF0"/>
    <w:rsid w:val="003F3399"/>
    <w:rsid w:val="003F361A"/>
    <w:rsid w:val="003F3649"/>
    <w:rsid w:val="003F3A7C"/>
    <w:rsid w:val="003F452F"/>
    <w:rsid w:val="003F4665"/>
    <w:rsid w:val="003F4DA0"/>
    <w:rsid w:val="003F4F87"/>
    <w:rsid w:val="003F558E"/>
    <w:rsid w:val="003F5798"/>
    <w:rsid w:val="003F7861"/>
    <w:rsid w:val="003F79B4"/>
    <w:rsid w:val="003F7A6C"/>
    <w:rsid w:val="00400459"/>
    <w:rsid w:val="00400DCD"/>
    <w:rsid w:val="004017CE"/>
    <w:rsid w:val="00401AF1"/>
    <w:rsid w:val="00401F9E"/>
    <w:rsid w:val="0040451A"/>
    <w:rsid w:val="0040637D"/>
    <w:rsid w:val="00406987"/>
    <w:rsid w:val="00406EC4"/>
    <w:rsid w:val="00407E84"/>
    <w:rsid w:val="004101F9"/>
    <w:rsid w:val="00410D2E"/>
    <w:rsid w:val="00411B7C"/>
    <w:rsid w:val="004124A7"/>
    <w:rsid w:val="00412BA5"/>
    <w:rsid w:val="004137D8"/>
    <w:rsid w:val="00413C9B"/>
    <w:rsid w:val="00413F36"/>
    <w:rsid w:val="0041435B"/>
    <w:rsid w:val="004146FE"/>
    <w:rsid w:val="00414C1A"/>
    <w:rsid w:val="00414E8F"/>
    <w:rsid w:val="004153EA"/>
    <w:rsid w:val="00415BD6"/>
    <w:rsid w:val="00416877"/>
    <w:rsid w:val="004169AE"/>
    <w:rsid w:val="00416EC6"/>
    <w:rsid w:val="00417106"/>
    <w:rsid w:val="004171CA"/>
    <w:rsid w:val="0041797F"/>
    <w:rsid w:val="00417CD7"/>
    <w:rsid w:val="00421869"/>
    <w:rsid w:val="00421BEC"/>
    <w:rsid w:val="00421D79"/>
    <w:rsid w:val="00422005"/>
    <w:rsid w:val="0042355C"/>
    <w:rsid w:val="00423D7A"/>
    <w:rsid w:val="00423DEA"/>
    <w:rsid w:val="00424BDD"/>
    <w:rsid w:val="00424D78"/>
    <w:rsid w:val="004256B9"/>
    <w:rsid w:val="00426853"/>
    <w:rsid w:val="0042740F"/>
    <w:rsid w:val="004275EE"/>
    <w:rsid w:val="00427ACA"/>
    <w:rsid w:val="00427E3E"/>
    <w:rsid w:val="00430A16"/>
    <w:rsid w:val="004311B1"/>
    <w:rsid w:val="00431508"/>
    <w:rsid w:val="004328E1"/>
    <w:rsid w:val="004337DA"/>
    <w:rsid w:val="00433D04"/>
    <w:rsid w:val="00434EA1"/>
    <w:rsid w:val="00435C85"/>
    <w:rsid w:val="004408F1"/>
    <w:rsid w:val="00441765"/>
    <w:rsid w:val="00441AFA"/>
    <w:rsid w:val="004428B6"/>
    <w:rsid w:val="004439D7"/>
    <w:rsid w:val="00444B7E"/>
    <w:rsid w:val="00444D0C"/>
    <w:rsid w:val="00445755"/>
    <w:rsid w:val="00445947"/>
    <w:rsid w:val="00446025"/>
    <w:rsid w:val="00446351"/>
    <w:rsid w:val="004465ED"/>
    <w:rsid w:val="0044697F"/>
    <w:rsid w:val="00446D60"/>
    <w:rsid w:val="00446D6F"/>
    <w:rsid w:val="00447AFA"/>
    <w:rsid w:val="00450245"/>
    <w:rsid w:val="004518B7"/>
    <w:rsid w:val="004519C9"/>
    <w:rsid w:val="00451E13"/>
    <w:rsid w:val="00451E43"/>
    <w:rsid w:val="00452152"/>
    <w:rsid w:val="004523BE"/>
    <w:rsid w:val="00452704"/>
    <w:rsid w:val="004534B2"/>
    <w:rsid w:val="00453A87"/>
    <w:rsid w:val="00454688"/>
    <w:rsid w:val="004548A1"/>
    <w:rsid w:val="00455496"/>
    <w:rsid w:val="00455692"/>
    <w:rsid w:val="00456125"/>
    <w:rsid w:val="004568D2"/>
    <w:rsid w:val="00457B56"/>
    <w:rsid w:val="00460096"/>
    <w:rsid w:val="004600AB"/>
    <w:rsid w:val="0046035A"/>
    <w:rsid w:val="0046091D"/>
    <w:rsid w:val="004614C4"/>
    <w:rsid w:val="00461945"/>
    <w:rsid w:val="0046207C"/>
    <w:rsid w:val="00462808"/>
    <w:rsid w:val="00463E7D"/>
    <w:rsid w:val="004645E3"/>
    <w:rsid w:val="00464759"/>
    <w:rsid w:val="00464C1A"/>
    <w:rsid w:val="004652E7"/>
    <w:rsid w:val="0046594F"/>
    <w:rsid w:val="00466441"/>
    <w:rsid w:val="00466990"/>
    <w:rsid w:val="00466E00"/>
    <w:rsid w:val="004675AC"/>
    <w:rsid w:val="00470358"/>
    <w:rsid w:val="004709C0"/>
    <w:rsid w:val="00470D87"/>
    <w:rsid w:val="004715DA"/>
    <w:rsid w:val="004727B1"/>
    <w:rsid w:val="004728D7"/>
    <w:rsid w:val="00472AB2"/>
    <w:rsid w:val="004736AB"/>
    <w:rsid w:val="004738AE"/>
    <w:rsid w:val="00473AD9"/>
    <w:rsid w:val="00473CF7"/>
    <w:rsid w:val="004740FA"/>
    <w:rsid w:val="00474455"/>
    <w:rsid w:val="00474583"/>
    <w:rsid w:val="004762E7"/>
    <w:rsid w:val="00476B66"/>
    <w:rsid w:val="00476F02"/>
    <w:rsid w:val="00477973"/>
    <w:rsid w:val="00477D9D"/>
    <w:rsid w:val="00480031"/>
    <w:rsid w:val="00480B45"/>
    <w:rsid w:val="00480B73"/>
    <w:rsid w:val="004813E6"/>
    <w:rsid w:val="0048164E"/>
    <w:rsid w:val="004818A6"/>
    <w:rsid w:val="00481DC5"/>
    <w:rsid w:val="0048262D"/>
    <w:rsid w:val="004856B0"/>
    <w:rsid w:val="0048591B"/>
    <w:rsid w:val="0048596A"/>
    <w:rsid w:val="00485E2E"/>
    <w:rsid w:val="00486ABE"/>
    <w:rsid w:val="00487133"/>
    <w:rsid w:val="004878CC"/>
    <w:rsid w:val="00487DBF"/>
    <w:rsid w:val="00490180"/>
    <w:rsid w:val="004902EA"/>
    <w:rsid w:val="004905FF"/>
    <w:rsid w:val="004909CA"/>
    <w:rsid w:val="00491BA4"/>
    <w:rsid w:val="00492017"/>
    <w:rsid w:val="00492388"/>
    <w:rsid w:val="0049390A"/>
    <w:rsid w:val="00493AA7"/>
    <w:rsid w:val="004947F2"/>
    <w:rsid w:val="004953AF"/>
    <w:rsid w:val="00496B0F"/>
    <w:rsid w:val="00496CC5"/>
    <w:rsid w:val="00496F72"/>
    <w:rsid w:val="004973E1"/>
    <w:rsid w:val="004A02DF"/>
    <w:rsid w:val="004A0CE2"/>
    <w:rsid w:val="004A17C2"/>
    <w:rsid w:val="004A2FEE"/>
    <w:rsid w:val="004A3A8A"/>
    <w:rsid w:val="004A44B9"/>
    <w:rsid w:val="004A4BC1"/>
    <w:rsid w:val="004A518D"/>
    <w:rsid w:val="004A544E"/>
    <w:rsid w:val="004A7714"/>
    <w:rsid w:val="004A7750"/>
    <w:rsid w:val="004A77BD"/>
    <w:rsid w:val="004A7A4A"/>
    <w:rsid w:val="004A7DEF"/>
    <w:rsid w:val="004A7E7C"/>
    <w:rsid w:val="004A7F2E"/>
    <w:rsid w:val="004B073E"/>
    <w:rsid w:val="004B1BD3"/>
    <w:rsid w:val="004B1FE3"/>
    <w:rsid w:val="004B2216"/>
    <w:rsid w:val="004B2839"/>
    <w:rsid w:val="004B2D3C"/>
    <w:rsid w:val="004B313D"/>
    <w:rsid w:val="004B5712"/>
    <w:rsid w:val="004B5D17"/>
    <w:rsid w:val="004B6685"/>
    <w:rsid w:val="004B6D8B"/>
    <w:rsid w:val="004C09D3"/>
    <w:rsid w:val="004C1269"/>
    <w:rsid w:val="004C1BE8"/>
    <w:rsid w:val="004C2730"/>
    <w:rsid w:val="004C2844"/>
    <w:rsid w:val="004C28EA"/>
    <w:rsid w:val="004C29BF"/>
    <w:rsid w:val="004C2A5C"/>
    <w:rsid w:val="004C2A69"/>
    <w:rsid w:val="004C3D25"/>
    <w:rsid w:val="004C4E0E"/>
    <w:rsid w:val="004C50BC"/>
    <w:rsid w:val="004C5612"/>
    <w:rsid w:val="004C57F6"/>
    <w:rsid w:val="004C58DB"/>
    <w:rsid w:val="004C6162"/>
    <w:rsid w:val="004C7269"/>
    <w:rsid w:val="004C7B03"/>
    <w:rsid w:val="004D03C6"/>
    <w:rsid w:val="004D0644"/>
    <w:rsid w:val="004D0E2D"/>
    <w:rsid w:val="004D1EC1"/>
    <w:rsid w:val="004D2076"/>
    <w:rsid w:val="004D23AA"/>
    <w:rsid w:val="004D26EE"/>
    <w:rsid w:val="004D2B62"/>
    <w:rsid w:val="004D388A"/>
    <w:rsid w:val="004D3ACC"/>
    <w:rsid w:val="004D3EDB"/>
    <w:rsid w:val="004D47C0"/>
    <w:rsid w:val="004D48E4"/>
    <w:rsid w:val="004D53AF"/>
    <w:rsid w:val="004D5AF4"/>
    <w:rsid w:val="004D6C0C"/>
    <w:rsid w:val="004D713C"/>
    <w:rsid w:val="004D7512"/>
    <w:rsid w:val="004E0738"/>
    <w:rsid w:val="004E082C"/>
    <w:rsid w:val="004E08AA"/>
    <w:rsid w:val="004E0C2A"/>
    <w:rsid w:val="004E1232"/>
    <w:rsid w:val="004E1D4E"/>
    <w:rsid w:val="004E2341"/>
    <w:rsid w:val="004E29AF"/>
    <w:rsid w:val="004E2CA8"/>
    <w:rsid w:val="004E2CB1"/>
    <w:rsid w:val="004E3C7E"/>
    <w:rsid w:val="004E3F89"/>
    <w:rsid w:val="004E4066"/>
    <w:rsid w:val="004E5110"/>
    <w:rsid w:val="004E5DD4"/>
    <w:rsid w:val="004E643C"/>
    <w:rsid w:val="004E7E59"/>
    <w:rsid w:val="004F056D"/>
    <w:rsid w:val="004F06A7"/>
    <w:rsid w:val="004F07FB"/>
    <w:rsid w:val="004F09BE"/>
    <w:rsid w:val="004F1588"/>
    <w:rsid w:val="004F1719"/>
    <w:rsid w:val="004F1B46"/>
    <w:rsid w:val="004F240B"/>
    <w:rsid w:val="004F24BF"/>
    <w:rsid w:val="004F490E"/>
    <w:rsid w:val="004F4A23"/>
    <w:rsid w:val="004F5B77"/>
    <w:rsid w:val="004F611D"/>
    <w:rsid w:val="004F6544"/>
    <w:rsid w:val="004F756D"/>
    <w:rsid w:val="004F79D6"/>
    <w:rsid w:val="004F7A8C"/>
    <w:rsid w:val="004F7D87"/>
    <w:rsid w:val="00500C70"/>
    <w:rsid w:val="00501047"/>
    <w:rsid w:val="005011FB"/>
    <w:rsid w:val="00501D6D"/>
    <w:rsid w:val="00502582"/>
    <w:rsid w:val="00502751"/>
    <w:rsid w:val="00502836"/>
    <w:rsid w:val="00502AD0"/>
    <w:rsid w:val="00502B14"/>
    <w:rsid w:val="005046B1"/>
    <w:rsid w:val="005048C4"/>
    <w:rsid w:val="00504F5C"/>
    <w:rsid w:val="00505AC4"/>
    <w:rsid w:val="0050608B"/>
    <w:rsid w:val="00506889"/>
    <w:rsid w:val="00506DF8"/>
    <w:rsid w:val="0050725F"/>
    <w:rsid w:val="00507309"/>
    <w:rsid w:val="0050742D"/>
    <w:rsid w:val="005077CF"/>
    <w:rsid w:val="00507DC3"/>
    <w:rsid w:val="005103AF"/>
    <w:rsid w:val="00512DCC"/>
    <w:rsid w:val="00512F02"/>
    <w:rsid w:val="00513414"/>
    <w:rsid w:val="0051423A"/>
    <w:rsid w:val="005155E6"/>
    <w:rsid w:val="005167C4"/>
    <w:rsid w:val="00516866"/>
    <w:rsid w:val="00520642"/>
    <w:rsid w:val="00520DFF"/>
    <w:rsid w:val="005216BB"/>
    <w:rsid w:val="00521754"/>
    <w:rsid w:val="005225A0"/>
    <w:rsid w:val="005226E0"/>
    <w:rsid w:val="00522C26"/>
    <w:rsid w:val="00522ED3"/>
    <w:rsid w:val="00524476"/>
    <w:rsid w:val="00524AEE"/>
    <w:rsid w:val="00525343"/>
    <w:rsid w:val="005253CE"/>
    <w:rsid w:val="00525795"/>
    <w:rsid w:val="005257CB"/>
    <w:rsid w:val="00525BF0"/>
    <w:rsid w:val="005261EB"/>
    <w:rsid w:val="00526634"/>
    <w:rsid w:val="0052670C"/>
    <w:rsid w:val="005271A1"/>
    <w:rsid w:val="0053128C"/>
    <w:rsid w:val="005354AF"/>
    <w:rsid w:val="00536229"/>
    <w:rsid w:val="005362CB"/>
    <w:rsid w:val="005367AB"/>
    <w:rsid w:val="00536898"/>
    <w:rsid w:val="00542550"/>
    <w:rsid w:val="00542A43"/>
    <w:rsid w:val="00544102"/>
    <w:rsid w:val="005445B2"/>
    <w:rsid w:val="00545BA1"/>
    <w:rsid w:val="00545F6E"/>
    <w:rsid w:val="00546146"/>
    <w:rsid w:val="0054617A"/>
    <w:rsid w:val="005462C5"/>
    <w:rsid w:val="00546AFD"/>
    <w:rsid w:val="00547555"/>
    <w:rsid w:val="00547972"/>
    <w:rsid w:val="00547CDE"/>
    <w:rsid w:val="0055027C"/>
    <w:rsid w:val="00550BCF"/>
    <w:rsid w:val="005515D5"/>
    <w:rsid w:val="00551742"/>
    <w:rsid w:val="00553C69"/>
    <w:rsid w:val="00554998"/>
    <w:rsid w:val="00554AFB"/>
    <w:rsid w:val="00554B99"/>
    <w:rsid w:val="00555AD9"/>
    <w:rsid w:val="00555E08"/>
    <w:rsid w:val="00556048"/>
    <w:rsid w:val="005563F8"/>
    <w:rsid w:val="00556ABC"/>
    <w:rsid w:val="00556CCE"/>
    <w:rsid w:val="00556FD6"/>
    <w:rsid w:val="0055700A"/>
    <w:rsid w:val="005571E6"/>
    <w:rsid w:val="005573C2"/>
    <w:rsid w:val="005577C3"/>
    <w:rsid w:val="005577E9"/>
    <w:rsid w:val="005579B9"/>
    <w:rsid w:val="00557AA7"/>
    <w:rsid w:val="00560AA5"/>
    <w:rsid w:val="00560C32"/>
    <w:rsid w:val="00563F24"/>
    <w:rsid w:val="0056416C"/>
    <w:rsid w:val="00565146"/>
    <w:rsid w:val="00566592"/>
    <w:rsid w:val="00566FFF"/>
    <w:rsid w:val="005672A7"/>
    <w:rsid w:val="00567B18"/>
    <w:rsid w:val="00571169"/>
    <w:rsid w:val="0057129D"/>
    <w:rsid w:val="00571992"/>
    <w:rsid w:val="00571A4F"/>
    <w:rsid w:val="00574A45"/>
    <w:rsid w:val="00574BD9"/>
    <w:rsid w:val="005764FA"/>
    <w:rsid w:val="005768DD"/>
    <w:rsid w:val="00576A1C"/>
    <w:rsid w:val="00577AFD"/>
    <w:rsid w:val="00580957"/>
    <w:rsid w:val="00580D06"/>
    <w:rsid w:val="00581338"/>
    <w:rsid w:val="00581FF6"/>
    <w:rsid w:val="00582CF2"/>
    <w:rsid w:val="0058325C"/>
    <w:rsid w:val="005838BE"/>
    <w:rsid w:val="0058391F"/>
    <w:rsid w:val="005849EA"/>
    <w:rsid w:val="00584CF7"/>
    <w:rsid w:val="0058561C"/>
    <w:rsid w:val="005859ED"/>
    <w:rsid w:val="00585C01"/>
    <w:rsid w:val="0058605A"/>
    <w:rsid w:val="005865DB"/>
    <w:rsid w:val="00590588"/>
    <w:rsid w:val="005906ED"/>
    <w:rsid w:val="00590801"/>
    <w:rsid w:val="00590880"/>
    <w:rsid w:val="00590F47"/>
    <w:rsid w:val="00593F1A"/>
    <w:rsid w:val="00594085"/>
    <w:rsid w:val="0059478C"/>
    <w:rsid w:val="005962E6"/>
    <w:rsid w:val="00596D53"/>
    <w:rsid w:val="005973A1"/>
    <w:rsid w:val="00597459"/>
    <w:rsid w:val="00597AAB"/>
    <w:rsid w:val="005A061C"/>
    <w:rsid w:val="005A0757"/>
    <w:rsid w:val="005A0870"/>
    <w:rsid w:val="005A0CC5"/>
    <w:rsid w:val="005A0F55"/>
    <w:rsid w:val="005A1E36"/>
    <w:rsid w:val="005A2874"/>
    <w:rsid w:val="005A2B30"/>
    <w:rsid w:val="005A2B8B"/>
    <w:rsid w:val="005A33D4"/>
    <w:rsid w:val="005A34CD"/>
    <w:rsid w:val="005A4867"/>
    <w:rsid w:val="005A4B4A"/>
    <w:rsid w:val="005A50BA"/>
    <w:rsid w:val="005A5259"/>
    <w:rsid w:val="005A56CB"/>
    <w:rsid w:val="005A5725"/>
    <w:rsid w:val="005A5BE9"/>
    <w:rsid w:val="005A5D57"/>
    <w:rsid w:val="005A6DA2"/>
    <w:rsid w:val="005A7404"/>
    <w:rsid w:val="005A75BF"/>
    <w:rsid w:val="005A7666"/>
    <w:rsid w:val="005B0532"/>
    <w:rsid w:val="005B2B50"/>
    <w:rsid w:val="005B32AA"/>
    <w:rsid w:val="005B34A7"/>
    <w:rsid w:val="005B4356"/>
    <w:rsid w:val="005B52B0"/>
    <w:rsid w:val="005B568F"/>
    <w:rsid w:val="005B5E69"/>
    <w:rsid w:val="005B6A76"/>
    <w:rsid w:val="005B6CFD"/>
    <w:rsid w:val="005B6F89"/>
    <w:rsid w:val="005C0842"/>
    <w:rsid w:val="005C1DC9"/>
    <w:rsid w:val="005C2196"/>
    <w:rsid w:val="005C27D0"/>
    <w:rsid w:val="005C3728"/>
    <w:rsid w:val="005C4949"/>
    <w:rsid w:val="005C6388"/>
    <w:rsid w:val="005C64E6"/>
    <w:rsid w:val="005C6920"/>
    <w:rsid w:val="005C6DA6"/>
    <w:rsid w:val="005C6E80"/>
    <w:rsid w:val="005C6EF7"/>
    <w:rsid w:val="005C7A03"/>
    <w:rsid w:val="005D04AA"/>
    <w:rsid w:val="005D067B"/>
    <w:rsid w:val="005D0857"/>
    <w:rsid w:val="005D0BB8"/>
    <w:rsid w:val="005D1380"/>
    <w:rsid w:val="005D1EBB"/>
    <w:rsid w:val="005D2379"/>
    <w:rsid w:val="005D2A0D"/>
    <w:rsid w:val="005D3A75"/>
    <w:rsid w:val="005D3E8A"/>
    <w:rsid w:val="005D4457"/>
    <w:rsid w:val="005D4C25"/>
    <w:rsid w:val="005D4E14"/>
    <w:rsid w:val="005D5833"/>
    <w:rsid w:val="005D63F1"/>
    <w:rsid w:val="005D662F"/>
    <w:rsid w:val="005D6A27"/>
    <w:rsid w:val="005D7142"/>
    <w:rsid w:val="005D7C1F"/>
    <w:rsid w:val="005D7C72"/>
    <w:rsid w:val="005E0138"/>
    <w:rsid w:val="005E14D2"/>
    <w:rsid w:val="005E19A0"/>
    <w:rsid w:val="005E2A2C"/>
    <w:rsid w:val="005E2B5E"/>
    <w:rsid w:val="005E3162"/>
    <w:rsid w:val="005E4201"/>
    <w:rsid w:val="005E4DF8"/>
    <w:rsid w:val="005E53E5"/>
    <w:rsid w:val="005E7C52"/>
    <w:rsid w:val="005F0064"/>
    <w:rsid w:val="005F08B5"/>
    <w:rsid w:val="005F1966"/>
    <w:rsid w:val="005F24C7"/>
    <w:rsid w:val="005F24D7"/>
    <w:rsid w:val="005F29DD"/>
    <w:rsid w:val="005F2C6C"/>
    <w:rsid w:val="005F2FCB"/>
    <w:rsid w:val="005F41F2"/>
    <w:rsid w:val="005F467F"/>
    <w:rsid w:val="005F4AFA"/>
    <w:rsid w:val="005F4FAF"/>
    <w:rsid w:val="005F5DB0"/>
    <w:rsid w:val="005F670B"/>
    <w:rsid w:val="005F7105"/>
    <w:rsid w:val="005F7872"/>
    <w:rsid w:val="005F7918"/>
    <w:rsid w:val="0060046B"/>
    <w:rsid w:val="006009B0"/>
    <w:rsid w:val="00600BB4"/>
    <w:rsid w:val="00601922"/>
    <w:rsid w:val="00601A0A"/>
    <w:rsid w:val="00602220"/>
    <w:rsid w:val="0060265B"/>
    <w:rsid w:val="00602B79"/>
    <w:rsid w:val="0060344A"/>
    <w:rsid w:val="00603510"/>
    <w:rsid w:val="00603BB9"/>
    <w:rsid w:val="00605CEF"/>
    <w:rsid w:val="00606234"/>
    <w:rsid w:val="00606583"/>
    <w:rsid w:val="00607294"/>
    <w:rsid w:val="00607417"/>
    <w:rsid w:val="00607863"/>
    <w:rsid w:val="00607B6D"/>
    <w:rsid w:val="006118FF"/>
    <w:rsid w:val="0061236E"/>
    <w:rsid w:val="006127ED"/>
    <w:rsid w:val="0061414D"/>
    <w:rsid w:val="00614552"/>
    <w:rsid w:val="00615366"/>
    <w:rsid w:val="00615764"/>
    <w:rsid w:val="006175F5"/>
    <w:rsid w:val="00617D3D"/>
    <w:rsid w:val="0062065D"/>
    <w:rsid w:val="0062080F"/>
    <w:rsid w:val="00620ACA"/>
    <w:rsid w:val="00622662"/>
    <w:rsid w:val="006227F9"/>
    <w:rsid w:val="00622DAD"/>
    <w:rsid w:val="00623495"/>
    <w:rsid w:val="0062357C"/>
    <w:rsid w:val="00623590"/>
    <w:rsid w:val="00624D5D"/>
    <w:rsid w:val="00627218"/>
    <w:rsid w:val="00627BFE"/>
    <w:rsid w:val="00630031"/>
    <w:rsid w:val="00630660"/>
    <w:rsid w:val="00631C44"/>
    <w:rsid w:val="00631DF0"/>
    <w:rsid w:val="00632C80"/>
    <w:rsid w:val="006334F3"/>
    <w:rsid w:val="00633925"/>
    <w:rsid w:val="0063394E"/>
    <w:rsid w:val="00633E66"/>
    <w:rsid w:val="006370FF"/>
    <w:rsid w:val="00637233"/>
    <w:rsid w:val="006376BB"/>
    <w:rsid w:val="00637989"/>
    <w:rsid w:val="00637A95"/>
    <w:rsid w:val="006408CC"/>
    <w:rsid w:val="00640CB2"/>
    <w:rsid w:val="00640E96"/>
    <w:rsid w:val="0064243D"/>
    <w:rsid w:val="006425E3"/>
    <w:rsid w:val="00642DE7"/>
    <w:rsid w:val="0064324A"/>
    <w:rsid w:val="00643DC3"/>
    <w:rsid w:val="0064414E"/>
    <w:rsid w:val="0064431E"/>
    <w:rsid w:val="006445FC"/>
    <w:rsid w:val="00644DDC"/>
    <w:rsid w:val="00645539"/>
    <w:rsid w:val="00645F8B"/>
    <w:rsid w:val="00646046"/>
    <w:rsid w:val="0064676F"/>
    <w:rsid w:val="006467A1"/>
    <w:rsid w:val="006469AF"/>
    <w:rsid w:val="00646A98"/>
    <w:rsid w:val="006472B2"/>
    <w:rsid w:val="00647AC1"/>
    <w:rsid w:val="006510D2"/>
    <w:rsid w:val="0065229D"/>
    <w:rsid w:val="006524EB"/>
    <w:rsid w:val="00653488"/>
    <w:rsid w:val="00653F4A"/>
    <w:rsid w:val="006543EF"/>
    <w:rsid w:val="0065510D"/>
    <w:rsid w:val="006556CA"/>
    <w:rsid w:val="00655884"/>
    <w:rsid w:val="00655C91"/>
    <w:rsid w:val="00655EBA"/>
    <w:rsid w:val="00655EE2"/>
    <w:rsid w:val="006560DD"/>
    <w:rsid w:val="006563F5"/>
    <w:rsid w:val="006575EB"/>
    <w:rsid w:val="006609AB"/>
    <w:rsid w:val="00661470"/>
    <w:rsid w:val="00661535"/>
    <w:rsid w:val="00661E7E"/>
    <w:rsid w:val="006622E7"/>
    <w:rsid w:val="006628E1"/>
    <w:rsid w:val="00663637"/>
    <w:rsid w:val="0066383B"/>
    <w:rsid w:val="00663A19"/>
    <w:rsid w:val="00663E7B"/>
    <w:rsid w:val="00664216"/>
    <w:rsid w:val="006643FC"/>
    <w:rsid w:val="00664DF8"/>
    <w:rsid w:val="0066577D"/>
    <w:rsid w:val="00665D75"/>
    <w:rsid w:val="00665FB1"/>
    <w:rsid w:val="00666450"/>
    <w:rsid w:val="00666D19"/>
    <w:rsid w:val="00666D40"/>
    <w:rsid w:val="00670C3A"/>
    <w:rsid w:val="00671195"/>
    <w:rsid w:val="00671A02"/>
    <w:rsid w:val="00672AD1"/>
    <w:rsid w:val="00673CC0"/>
    <w:rsid w:val="006745C2"/>
    <w:rsid w:val="00675B5C"/>
    <w:rsid w:val="00676108"/>
    <w:rsid w:val="006775CA"/>
    <w:rsid w:val="00677AB7"/>
    <w:rsid w:val="00677ADA"/>
    <w:rsid w:val="006800FA"/>
    <w:rsid w:val="00680225"/>
    <w:rsid w:val="00680230"/>
    <w:rsid w:val="00680794"/>
    <w:rsid w:val="00680C89"/>
    <w:rsid w:val="006817E1"/>
    <w:rsid w:val="00681A7D"/>
    <w:rsid w:val="00681AE2"/>
    <w:rsid w:val="00682CBD"/>
    <w:rsid w:val="0068445F"/>
    <w:rsid w:val="006861C6"/>
    <w:rsid w:val="00686C97"/>
    <w:rsid w:val="006874E0"/>
    <w:rsid w:val="0068755C"/>
    <w:rsid w:val="00690B0B"/>
    <w:rsid w:val="006911A4"/>
    <w:rsid w:val="00692E97"/>
    <w:rsid w:val="0069369A"/>
    <w:rsid w:val="0069403E"/>
    <w:rsid w:val="0069452F"/>
    <w:rsid w:val="00694812"/>
    <w:rsid w:val="00694B98"/>
    <w:rsid w:val="0069550C"/>
    <w:rsid w:val="00695904"/>
    <w:rsid w:val="0069649A"/>
    <w:rsid w:val="0069668A"/>
    <w:rsid w:val="006966B7"/>
    <w:rsid w:val="0069697D"/>
    <w:rsid w:val="00696F40"/>
    <w:rsid w:val="0069734D"/>
    <w:rsid w:val="006A00A1"/>
    <w:rsid w:val="006A0420"/>
    <w:rsid w:val="006A1581"/>
    <w:rsid w:val="006A1AB4"/>
    <w:rsid w:val="006A1BCE"/>
    <w:rsid w:val="006A207D"/>
    <w:rsid w:val="006A26B4"/>
    <w:rsid w:val="006A37E3"/>
    <w:rsid w:val="006A3A0A"/>
    <w:rsid w:val="006A3EAE"/>
    <w:rsid w:val="006A40B9"/>
    <w:rsid w:val="006A54AF"/>
    <w:rsid w:val="006A5E75"/>
    <w:rsid w:val="006A6399"/>
    <w:rsid w:val="006A6F14"/>
    <w:rsid w:val="006A727A"/>
    <w:rsid w:val="006A745C"/>
    <w:rsid w:val="006B061C"/>
    <w:rsid w:val="006B2761"/>
    <w:rsid w:val="006B2FEF"/>
    <w:rsid w:val="006B33BE"/>
    <w:rsid w:val="006B3596"/>
    <w:rsid w:val="006B3991"/>
    <w:rsid w:val="006B43B4"/>
    <w:rsid w:val="006B44D9"/>
    <w:rsid w:val="006B46D1"/>
    <w:rsid w:val="006B48F1"/>
    <w:rsid w:val="006B4BB3"/>
    <w:rsid w:val="006B77CA"/>
    <w:rsid w:val="006B7852"/>
    <w:rsid w:val="006C08E8"/>
    <w:rsid w:val="006C091A"/>
    <w:rsid w:val="006C19C0"/>
    <w:rsid w:val="006C2085"/>
    <w:rsid w:val="006C247F"/>
    <w:rsid w:val="006C2BBE"/>
    <w:rsid w:val="006C3CCC"/>
    <w:rsid w:val="006C3EFB"/>
    <w:rsid w:val="006C425D"/>
    <w:rsid w:val="006C4871"/>
    <w:rsid w:val="006C64DE"/>
    <w:rsid w:val="006C6755"/>
    <w:rsid w:val="006C67B5"/>
    <w:rsid w:val="006C70D3"/>
    <w:rsid w:val="006C7AA1"/>
    <w:rsid w:val="006D099E"/>
    <w:rsid w:val="006D0AA1"/>
    <w:rsid w:val="006D13BA"/>
    <w:rsid w:val="006D19B4"/>
    <w:rsid w:val="006D1C3D"/>
    <w:rsid w:val="006D2FC7"/>
    <w:rsid w:val="006D3438"/>
    <w:rsid w:val="006D3FF7"/>
    <w:rsid w:val="006D43EA"/>
    <w:rsid w:val="006D4E27"/>
    <w:rsid w:val="006D4F4A"/>
    <w:rsid w:val="006D52D5"/>
    <w:rsid w:val="006D52E4"/>
    <w:rsid w:val="006D54D1"/>
    <w:rsid w:val="006D62D7"/>
    <w:rsid w:val="006D7D9D"/>
    <w:rsid w:val="006D7EAD"/>
    <w:rsid w:val="006E033A"/>
    <w:rsid w:val="006E1398"/>
    <w:rsid w:val="006E2096"/>
    <w:rsid w:val="006E2F27"/>
    <w:rsid w:val="006E343D"/>
    <w:rsid w:val="006E36CE"/>
    <w:rsid w:val="006E38DB"/>
    <w:rsid w:val="006E3976"/>
    <w:rsid w:val="006E481B"/>
    <w:rsid w:val="006E7F1B"/>
    <w:rsid w:val="006F1D9C"/>
    <w:rsid w:val="006F219C"/>
    <w:rsid w:val="006F3B19"/>
    <w:rsid w:val="006F3EAB"/>
    <w:rsid w:val="006F3F33"/>
    <w:rsid w:val="006F41E7"/>
    <w:rsid w:val="006F44C0"/>
    <w:rsid w:val="006F5914"/>
    <w:rsid w:val="006F5C4A"/>
    <w:rsid w:val="006F5DC7"/>
    <w:rsid w:val="006F604A"/>
    <w:rsid w:val="006F6645"/>
    <w:rsid w:val="006F6749"/>
    <w:rsid w:val="006F6934"/>
    <w:rsid w:val="006F69D4"/>
    <w:rsid w:val="00700949"/>
    <w:rsid w:val="00700AF6"/>
    <w:rsid w:val="00700BDF"/>
    <w:rsid w:val="00700CC6"/>
    <w:rsid w:val="00701136"/>
    <w:rsid w:val="007011A1"/>
    <w:rsid w:val="00701226"/>
    <w:rsid w:val="0070252A"/>
    <w:rsid w:val="00702D58"/>
    <w:rsid w:val="007033F8"/>
    <w:rsid w:val="0070416F"/>
    <w:rsid w:val="007050DF"/>
    <w:rsid w:val="00705333"/>
    <w:rsid w:val="00705929"/>
    <w:rsid w:val="00705EF4"/>
    <w:rsid w:val="007061E3"/>
    <w:rsid w:val="00706276"/>
    <w:rsid w:val="00706516"/>
    <w:rsid w:val="0070665A"/>
    <w:rsid w:val="0070677C"/>
    <w:rsid w:val="00707556"/>
    <w:rsid w:val="007077A7"/>
    <w:rsid w:val="007078FE"/>
    <w:rsid w:val="00710715"/>
    <w:rsid w:val="00710BD0"/>
    <w:rsid w:val="00710E7B"/>
    <w:rsid w:val="007114F3"/>
    <w:rsid w:val="0071156D"/>
    <w:rsid w:val="007126C3"/>
    <w:rsid w:val="00713C20"/>
    <w:rsid w:val="007144AF"/>
    <w:rsid w:val="00714AF1"/>
    <w:rsid w:val="007150BA"/>
    <w:rsid w:val="0071525D"/>
    <w:rsid w:val="00715289"/>
    <w:rsid w:val="00715F89"/>
    <w:rsid w:val="007163BB"/>
    <w:rsid w:val="00716637"/>
    <w:rsid w:val="007167CE"/>
    <w:rsid w:val="0071769E"/>
    <w:rsid w:val="007177A0"/>
    <w:rsid w:val="007202CD"/>
    <w:rsid w:val="00720794"/>
    <w:rsid w:val="007217F4"/>
    <w:rsid w:val="00721DF5"/>
    <w:rsid w:val="0072201D"/>
    <w:rsid w:val="007226FE"/>
    <w:rsid w:val="00722977"/>
    <w:rsid w:val="00723720"/>
    <w:rsid w:val="00725204"/>
    <w:rsid w:val="00725F8F"/>
    <w:rsid w:val="00726300"/>
    <w:rsid w:val="00726B52"/>
    <w:rsid w:val="007279AD"/>
    <w:rsid w:val="00727D35"/>
    <w:rsid w:val="00727DF8"/>
    <w:rsid w:val="007302BC"/>
    <w:rsid w:val="007304B0"/>
    <w:rsid w:val="0073099E"/>
    <w:rsid w:val="00730F71"/>
    <w:rsid w:val="00732007"/>
    <w:rsid w:val="0073271D"/>
    <w:rsid w:val="00732E96"/>
    <w:rsid w:val="00733162"/>
    <w:rsid w:val="007339B1"/>
    <w:rsid w:val="00736361"/>
    <w:rsid w:val="00736498"/>
    <w:rsid w:val="00736670"/>
    <w:rsid w:val="007368E9"/>
    <w:rsid w:val="007378CD"/>
    <w:rsid w:val="00737BFA"/>
    <w:rsid w:val="00737C31"/>
    <w:rsid w:val="00740E35"/>
    <w:rsid w:val="007425E2"/>
    <w:rsid w:val="0074266F"/>
    <w:rsid w:val="00742CDE"/>
    <w:rsid w:val="00743009"/>
    <w:rsid w:val="007434D6"/>
    <w:rsid w:val="0074368F"/>
    <w:rsid w:val="007439A9"/>
    <w:rsid w:val="00744D06"/>
    <w:rsid w:val="00745656"/>
    <w:rsid w:val="00745C49"/>
    <w:rsid w:val="00747492"/>
    <w:rsid w:val="00747A46"/>
    <w:rsid w:val="007500B4"/>
    <w:rsid w:val="007507DC"/>
    <w:rsid w:val="00751059"/>
    <w:rsid w:val="007515BB"/>
    <w:rsid w:val="00751ECC"/>
    <w:rsid w:val="0075302A"/>
    <w:rsid w:val="00753632"/>
    <w:rsid w:val="00754044"/>
    <w:rsid w:val="00754381"/>
    <w:rsid w:val="00754876"/>
    <w:rsid w:val="00754CB5"/>
    <w:rsid w:val="007552F8"/>
    <w:rsid w:val="0075555D"/>
    <w:rsid w:val="00755CAD"/>
    <w:rsid w:val="00756C4B"/>
    <w:rsid w:val="00760239"/>
    <w:rsid w:val="007608D2"/>
    <w:rsid w:val="00761CE8"/>
    <w:rsid w:val="00762659"/>
    <w:rsid w:val="0076278D"/>
    <w:rsid w:val="00762934"/>
    <w:rsid w:val="0076294A"/>
    <w:rsid w:val="00762BF9"/>
    <w:rsid w:val="00762F8E"/>
    <w:rsid w:val="00763636"/>
    <w:rsid w:val="0076442B"/>
    <w:rsid w:val="00764D78"/>
    <w:rsid w:val="007655F2"/>
    <w:rsid w:val="00765CA7"/>
    <w:rsid w:val="00766480"/>
    <w:rsid w:val="00766670"/>
    <w:rsid w:val="00766BFB"/>
    <w:rsid w:val="00766F2A"/>
    <w:rsid w:val="00767565"/>
    <w:rsid w:val="00767C7B"/>
    <w:rsid w:val="007709D9"/>
    <w:rsid w:val="00770C88"/>
    <w:rsid w:val="00771BD8"/>
    <w:rsid w:val="00771EE1"/>
    <w:rsid w:val="0077212C"/>
    <w:rsid w:val="00773DB7"/>
    <w:rsid w:val="007743C3"/>
    <w:rsid w:val="0077485C"/>
    <w:rsid w:val="007749E7"/>
    <w:rsid w:val="00774D30"/>
    <w:rsid w:val="0077541D"/>
    <w:rsid w:val="007758F8"/>
    <w:rsid w:val="00775D00"/>
    <w:rsid w:val="0077682C"/>
    <w:rsid w:val="00776B76"/>
    <w:rsid w:val="00777053"/>
    <w:rsid w:val="0077735B"/>
    <w:rsid w:val="00780823"/>
    <w:rsid w:val="00780CED"/>
    <w:rsid w:val="00780EE4"/>
    <w:rsid w:val="00781675"/>
    <w:rsid w:val="00781B9B"/>
    <w:rsid w:val="00781C86"/>
    <w:rsid w:val="0078228D"/>
    <w:rsid w:val="007829D9"/>
    <w:rsid w:val="0078338F"/>
    <w:rsid w:val="00785CD2"/>
    <w:rsid w:val="0078752F"/>
    <w:rsid w:val="00787A2B"/>
    <w:rsid w:val="00787D39"/>
    <w:rsid w:val="00790784"/>
    <w:rsid w:val="00790983"/>
    <w:rsid w:val="00790B85"/>
    <w:rsid w:val="00791391"/>
    <w:rsid w:val="007916C2"/>
    <w:rsid w:val="00791EDE"/>
    <w:rsid w:val="00791F3A"/>
    <w:rsid w:val="007920EB"/>
    <w:rsid w:val="00792213"/>
    <w:rsid w:val="00792308"/>
    <w:rsid w:val="0079250B"/>
    <w:rsid w:val="007930AE"/>
    <w:rsid w:val="007936E3"/>
    <w:rsid w:val="00793CDD"/>
    <w:rsid w:val="00793EA7"/>
    <w:rsid w:val="007943BA"/>
    <w:rsid w:val="00794561"/>
    <w:rsid w:val="00794DF3"/>
    <w:rsid w:val="00795B33"/>
    <w:rsid w:val="00795E34"/>
    <w:rsid w:val="007972F8"/>
    <w:rsid w:val="0079733C"/>
    <w:rsid w:val="00797598"/>
    <w:rsid w:val="007A01B3"/>
    <w:rsid w:val="007A140F"/>
    <w:rsid w:val="007A1B9C"/>
    <w:rsid w:val="007A1D10"/>
    <w:rsid w:val="007A1ECA"/>
    <w:rsid w:val="007A2406"/>
    <w:rsid w:val="007A3170"/>
    <w:rsid w:val="007A383B"/>
    <w:rsid w:val="007A4C60"/>
    <w:rsid w:val="007A52CA"/>
    <w:rsid w:val="007A580F"/>
    <w:rsid w:val="007A5CFF"/>
    <w:rsid w:val="007A6114"/>
    <w:rsid w:val="007A70A3"/>
    <w:rsid w:val="007A71BA"/>
    <w:rsid w:val="007A73E3"/>
    <w:rsid w:val="007A7788"/>
    <w:rsid w:val="007B093C"/>
    <w:rsid w:val="007B0DD0"/>
    <w:rsid w:val="007B0EA6"/>
    <w:rsid w:val="007B18AC"/>
    <w:rsid w:val="007B18F7"/>
    <w:rsid w:val="007B1E0C"/>
    <w:rsid w:val="007B1F8B"/>
    <w:rsid w:val="007B2C08"/>
    <w:rsid w:val="007B340B"/>
    <w:rsid w:val="007B35E5"/>
    <w:rsid w:val="007B41C8"/>
    <w:rsid w:val="007B50DE"/>
    <w:rsid w:val="007B64EB"/>
    <w:rsid w:val="007B68BB"/>
    <w:rsid w:val="007B6CD5"/>
    <w:rsid w:val="007B7971"/>
    <w:rsid w:val="007B7B59"/>
    <w:rsid w:val="007C1207"/>
    <w:rsid w:val="007C14B3"/>
    <w:rsid w:val="007C15B4"/>
    <w:rsid w:val="007C1DEF"/>
    <w:rsid w:val="007C1ED8"/>
    <w:rsid w:val="007C21F8"/>
    <w:rsid w:val="007C33EC"/>
    <w:rsid w:val="007C3C2D"/>
    <w:rsid w:val="007C4947"/>
    <w:rsid w:val="007C5BA9"/>
    <w:rsid w:val="007C6738"/>
    <w:rsid w:val="007C6B12"/>
    <w:rsid w:val="007C6C64"/>
    <w:rsid w:val="007D0427"/>
    <w:rsid w:val="007D0985"/>
    <w:rsid w:val="007D1D50"/>
    <w:rsid w:val="007D2C8D"/>
    <w:rsid w:val="007D3D81"/>
    <w:rsid w:val="007D46C0"/>
    <w:rsid w:val="007D5AD8"/>
    <w:rsid w:val="007D5E10"/>
    <w:rsid w:val="007D64F0"/>
    <w:rsid w:val="007D65CE"/>
    <w:rsid w:val="007D65DD"/>
    <w:rsid w:val="007D72C4"/>
    <w:rsid w:val="007D7BE4"/>
    <w:rsid w:val="007E0187"/>
    <w:rsid w:val="007E04E1"/>
    <w:rsid w:val="007E0B87"/>
    <w:rsid w:val="007E1058"/>
    <w:rsid w:val="007E2400"/>
    <w:rsid w:val="007E342A"/>
    <w:rsid w:val="007E3517"/>
    <w:rsid w:val="007E3C6F"/>
    <w:rsid w:val="007E42CA"/>
    <w:rsid w:val="007E49A4"/>
    <w:rsid w:val="007E4BFE"/>
    <w:rsid w:val="007E5507"/>
    <w:rsid w:val="007E5714"/>
    <w:rsid w:val="007E57C7"/>
    <w:rsid w:val="007E7FCF"/>
    <w:rsid w:val="007F0029"/>
    <w:rsid w:val="007F0397"/>
    <w:rsid w:val="007F067F"/>
    <w:rsid w:val="007F1AC4"/>
    <w:rsid w:val="007F287C"/>
    <w:rsid w:val="007F2B21"/>
    <w:rsid w:val="007F316C"/>
    <w:rsid w:val="007F31EF"/>
    <w:rsid w:val="007F3343"/>
    <w:rsid w:val="007F3C0F"/>
    <w:rsid w:val="007F47B8"/>
    <w:rsid w:val="007F4DD7"/>
    <w:rsid w:val="007F57A9"/>
    <w:rsid w:val="007F58DC"/>
    <w:rsid w:val="007F637B"/>
    <w:rsid w:val="007F6618"/>
    <w:rsid w:val="007F6EB6"/>
    <w:rsid w:val="007F761C"/>
    <w:rsid w:val="008008EA"/>
    <w:rsid w:val="00801434"/>
    <w:rsid w:val="00802006"/>
    <w:rsid w:val="0080205D"/>
    <w:rsid w:val="00802E03"/>
    <w:rsid w:val="00802EFF"/>
    <w:rsid w:val="00804165"/>
    <w:rsid w:val="0080621A"/>
    <w:rsid w:val="008066AD"/>
    <w:rsid w:val="00806979"/>
    <w:rsid w:val="00806CF1"/>
    <w:rsid w:val="0080704E"/>
    <w:rsid w:val="00807E4C"/>
    <w:rsid w:val="00810062"/>
    <w:rsid w:val="008113F0"/>
    <w:rsid w:val="00812809"/>
    <w:rsid w:val="00812D89"/>
    <w:rsid w:val="0081300B"/>
    <w:rsid w:val="0081392A"/>
    <w:rsid w:val="008140E6"/>
    <w:rsid w:val="0081455E"/>
    <w:rsid w:val="0081470F"/>
    <w:rsid w:val="00814736"/>
    <w:rsid w:val="008149BD"/>
    <w:rsid w:val="00814ED7"/>
    <w:rsid w:val="008152FB"/>
    <w:rsid w:val="00816564"/>
    <w:rsid w:val="008174D1"/>
    <w:rsid w:val="0082034E"/>
    <w:rsid w:val="00820A9A"/>
    <w:rsid w:val="008213B7"/>
    <w:rsid w:val="008214F1"/>
    <w:rsid w:val="00821A26"/>
    <w:rsid w:val="0082256A"/>
    <w:rsid w:val="00822A79"/>
    <w:rsid w:val="00822F5F"/>
    <w:rsid w:val="008232BF"/>
    <w:rsid w:val="008232C3"/>
    <w:rsid w:val="0082356D"/>
    <w:rsid w:val="008239CD"/>
    <w:rsid w:val="00823BBA"/>
    <w:rsid w:val="00825D42"/>
    <w:rsid w:val="00825DB1"/>
    <w:rsid w:val="008271D7"/>
    <w:rsid w:val="00827991"/>
    <w:rsid w:val="00827ED5"/>
    <w:rsid w:val="0083032A"/>
    <w:rsid w:val="00830E96"/>
    <w:rsid w:val="0083178B"/>
    <w:rsid w:val="008319EF"/>
    <w:rsid w:val="00832737"/>
    <w:rsid w:val="00832D93"/>
    <w:rsid w:val="00834AD1"/>
    <w:rsid w:val="00834DF4"/>
    <w:rsid w:val="008353B3"/>
    <w:rsid w:val="0083602D"/>
    <w:rsid w:val="008362F2"/>
    <w:rsid w:val="0083695C"/>
    <w:rsid w:val="00836ACB"/>
    <w:rsid w:val="00836B0F"/>
    <w:rsid w:val="00836E78"/>
    <w:rsid w:val="0083770F"/>
    <w:rsid w:val="0084047E"/>
    <w:rsid w:val="008412EC"/>
    <w:rsid w:val="00841F89"/>
    <w:rsid w:val="00842413"/>
    <w:rsid w:val="0084314E"/>
    <w:rsid w:val="0084335B"/>
    <w:rsid w:val="00843CF4"/>
    <w:rsid w:val="00844169"/>
    <w:rsid w:val="00845121"/>
    <w:rsid w:val="0084577A"/>
    <w:rsid w:val="00845E6E"/>
    <w:rsid w:val="00846341"/>
    <w:rsid w:val="0084711F"/>
    <w:rsid w:val="008471AF"/>
    <w:rsid w:val="00847430"/>
    <w:rsid w:val="0085069D"/>
    <w:rsid w:val="0085117B"/>
    <w:rsid w:val="008525EF"/>
    <w:rsid w:val="00853033"/>
    <w:rsid w:val="00853829"/>
    <w:rsid w:val="00853F02"/>
    <w:rsid w:val="008540DD"/>
    <w:rsid w:val="0085413E"/>
    <w:rsid w:val="008544BB"/>
    <w:rsid w:val="008547C0"/>
    <w:rsid w:val="008569FE"/>
    <w:rsid w:val="00856C6D"/>
    <w:rsid w:val="00857472"/>
    <w:rsid w:val="00857A24"/>
    <w:rsid w:val="00857BD8"/>
    <w:rsid w:val="008607B2"/>
    <w:rsid w:val="00860A7E"/>
    <w:rsid w:val="00860B96"/>
    <w:rsid w:val="00861973"/>
    <w:rsid w:val="00861BA2"/>
    <w:rsid w:val="00862221"/>
    <w:rsid w:val="008630C0"/>
    <w:rsid w:val="008634B9"/>
    <w:rsid w:val="00863868"/>
    <w:rsid w:val="0086389F"/>
    <w:rsid w:val="00863ADD"/>
    <w:rsid w:val="00863EAD"/>
    <w:rsid w:val="00864442"/>
    <w:rsid w:val="0086454C"/>
    <w:rsid w:val="0086497E"/>
    <w:rsid w:val="0086529F"/>
    <w:rsid w:val="008654DE"/>
    <w:rsid w:val="00865920"/>
    <w:rsid w:val="00865A0A"/>
    <w:rsid w:val="00865D3B"/>
    <w:rsid w:val="00866101"/>
    <w:rsid w:val="00870DF2"/>
    <w:rsid w:val="00870E65"/>
    <w:rsid w:val="00873125"/>
    <w:rsid w:val="008735A6"/>
    <w:rsid w:val="008745E3"/>
    <w:rsid w:val="00874B28"/>
    <w:rsid w:val="00874EFB"/>
    <w:rsid w:val="0087603E"/>
    <w:rsid w:val="008768D4"/>
    <w:rsid w:val="00876BE8"/>
    <w:rsid w:val="00876F66"/>
    <w:rsid w:val="00877EB5"/>
    <w:rsid w:val="00880020"/>
    <w:rsid w:val="008810A2"/>
    <w:rsid w:val="008813F6"/>
    <w:rsid w:val="008814FB"/>
    <w:rsid w:val="00882419"/>
    <w:rsid w:val="00882586"/>
    <w:rsid w:val="00883197"/>
    <w:rsid w:val="0088384F"/>
    <w:rsid w:val="00883B04"/>
    <w:rsid w:val="00883BDD"/>
    <w:rsid w:val="00883DDD"/>
    <w:rsid w:val="00884570"/>
    <w:rsid w:val="00884E99"/>
    <w:rsid w:val="00884F2A"/>
    <w:rsid w:val="00885699"/>
    <w:rsid w:val="00886E50"/>
    <w:rsid w:val="0088740A"/>
    <w:rsid w:val="008876BD"/>
    <w:rsid w:val="00891A7D"/>
    <w:rsid w:val="00891AEF"/>
    <w:rsid w:val="00891ED8"/>
    <w:rsid w:val="008925C9"/>
    <w:rsid w:val="00892656"/>
    <w:rsid w:val="00894936"/>
    <w:rsid w:val="0089497B"/>
    <w:rsid w:val="00894E2F"/>
    <w:rsid w:val="00895442"/>
    <w:rsid w:val="008954B7"/>
    <w:rsid w:val="00895789"/>
    <w:rsid w:val="00895E6D"/>
    <w:rsid w:val="008961B4"/>
    <w:rsid w:val="008966E8"/>
    <w:rsid w:val="00896FD2"/>
    <w:rsid w:val="008976A0"/>
    <w:rsid w:val="00897D15"/>
    <w:rsid w:val="008A0385"/>
    <w:rsid w:val="008A0741"/>
    <w:rsid w:val="008A2394"/>
    <w:rsid w:val="008A2740"/>
    <w:rsid w:val="008A336F"/>
    <w:rsid w:val="008A3565"/>
    <w:rsid w:val="008A39B7"/>
    <w:rsid w:val="008A41B6"/>
    <w:rsid w:val="008A48E9"/>
    <w:rsid w:val="008A4992"/>
    <w:rsid w:val="008A4FE9"/>
    <w:rsid w:val="008A5448"/>
    <w:rsid w:val="008A6855"/>
    <w:rsid w:val="008A6867"/>
    <w:rsid w:val="008A6BD5"/>
    <w:rsid w:val="008A7334"/>
    <w:rsid w:val="008A7581"/>
    <w:rsid w:val="008A7DFF"/>
    <w:rsid w:val="008B1117"/>
    <w:rsid w:val="008B19E1"/>
    <w:rsid w:val="008B1E9C"/>
    <w:rsid w:val="008B349F"/>
    <w:rsid w:val="008B377B"/>
    <w:rsid w:val="008B39BE"/>
    <w:rsid w:val="008B3C2D"/>
    <w:rsid w:val="008B3FE6"/>
    <w:rsid w:val="008B453B"/>
    <w:rsid w:val="008B4AC9"/>
    <w:rsid w:val="008B50F6"/>
    <w:rsid w:val="008B5ABF"/>
    <w:rsid w:val="008B5BDB"/>
    <w:rsid w:val="008B6E6D"/>
    <w:rsid w:val="008B76AB"/>
    <w:rsid w:val="008C014E"/>
    <w:rsid w:val="008C15D0"/>
    <w:rsid w:val="008C1B08"/>
    <w:rsid w:val="008C1BCF"/>
    <w:rsid w:val="008C1C65"/>
    <w:rsid w:val="008C26DF"/>
    <w:rsid w:val="008C3B79"/>
    <w:rsid w:val="008C3E12"/>
    <w:rsid w:val="008C4195"/>
    <w:rsid w:val="008C4D1E"/>
    <w:rsid w:val="008C5A2D"/>
    <w:rsid w:val="008C5B63"/>
    <w:rsid w:val="008C5CEB"/>
    <w:rsid w:val="008C5DF3"/>
    <w:rsid w:val="008C616E"/>
    <w:rsid w:val="008C67B8"/>
    <w:rsid w:val="008C6E13"/>
    <w:rsid w:val="008C6F54"/>
    <w:rsid w:val="008C7E52"/>
    <w:rsid w:val="008C7E68"/>
    <w:rsid w:val="008D0621"/>
    <w:rsid w:val="008D0AD7"/>
    <w:rsid w:val="008D1818"/>
    <w:rsid w:val="008D2E61"/>
    <w:rsid w:val="008D2F8B"/>
    <w:rsid w:val="008D315D"/>
    <w:rsid w:val="008D41C9"/>
    <w:rsid w:val="008D4A9F"/>
    <w:rsid w:val="008D5A0D"/>
    <w:rsid w:val="008D6761"/>
    <w:rsid w:val="008D681E"/>
    <w:rsid w:val="008D6E30"/>
    <w:rsid w:val="008D6FF5"/>
    <w:rsid w:val="008D7E5E"/>
    <w:rsid w:val="008E033D"/>
    <w:rsid w:val="008E1671"/>
    <w:rsid w:val="008E284B"/>
    <w:rsid w:val="008E2FC7"/>
    <w:rsid w:val="008E3B98"/>
    <w:rsid w:val="008E3D1E"/>
    <w:rsid w:val="008E3E90"/>
    <w:rsid w:val="008E4A21"/>
    <w:rsid w:val="008E4E04"/>
    <w:rsid w:val="008E5537"/>
    <w:rsid w:val="008E5FC8"/>
    <w:rsid w:val="008E658D"/>
    <w:rsid w:val="008E6687"/>
    <w:rsid w:val="008E6784"/>
    <w:rsid w:val="008E6C9D"/>
    <w:rsid w:val="008E701E"/>
    <w:rsid w:val="008E74A2"/>
    <w:rsid w:val="008E764B"/>
    <w:rsid w:val="008F131F"/>
    <w:rsid w:val="008F16CF"/>
    <w:rsid w:val="008F1920"/>
    <w:rsid w:val="008F1EEB"/>
    <w:rsid w:val="008F222E"/>
    <w:rsid w:val="008F2A08"/>
    <w:rsid w:val="008F3E49"/>
    <w:rsid w:val="008F40AA"/>
    <w:rsid w:val="008F5182"/>
    <w:rsid w:val="008F560D"/>
    <w:rsid w:val="008F5FE5"/>
    <w:rsid w:val="008F6674"/>
    <w:rsid w:val="008F6E80"/>
    <w:rsid w:val="008F6EEC"/>
    <w:rsid w:val="008F70C8"/>
    <w:rsid w:val="008F70D0"/>
    <w:rsid w:val="009009D1"/>
    <w:rsid w:val="009022E9"/>
    <w:rsid w:val="009024C0"/>
    <w:rsid w:val="00902952"/>
    <w:rsid w:val="00902C94"/>
    <w:rsid w:val="0090305E"/>
    <w:rsid w:val="009030AD"/>
    <w:rsid w:val="00903533"/>
    <w:rsid w:val="00903B13"/>
    <w:rsid w:val="00903BED"/>
    <w:rsid w:val="00905CD4"/>
    <w:rsid w:val="00905D58"/>
    <w:rsid w:val="00906EC4"/>
    <w:rsid w:val="0090792C"/>
    <w:rsid w:val="0091055C"/>
    <w:rsid w:val="009105FB"/>
    <w:rsid w:val="00910601"/>
    <w:rsid w:val="0091160C"/>
    <w:rsid w:val="00912555"/>
    <w:rsid w:val="00912853"/>
    <w:rsid w:val="00912E43"/>
    <w:rsid w:val="00912E80"/>
    <w:rsid w:val="009131FA"/>
    <w:rsid w:val="00913738"/>
    <w:rsid w:val="00913997"/>
    <w:rsid w:val="00914662"/>
    <w:rsid w:val="0091494C"/>
    <w:rsid w:val="00914A64"/>
    <w:rsid w:val="009164A8"/>
    <w:rsid w:val="009166E9"/>
    <w:rsid w:val="00921941"/>
    <w:rsid w:val="00921A28"/>
    <w:rsid w:val="009226D4"/>
    <w:rsid w:val="0092282B"/>
    <w:rsid w:val="00922A4F"/>
    <w:rsid w:val="00923366"/>
    <w:rsid w:val="0092379C"/>
    <w:rsid w:val="0092405D"/>
    <w:rsid w:val="0092461C"/>
    <w:rsid w:val="00924F8E"/>
    <w:rsid w:val="009251F1"/>
    <w:rsid w:val="00925E52"/>
    <w:rsid w:val="0092624A"/>
    <w:rsid w:val="0092691F"/>
    <w:rsid w:val="00927C1C"/>
    <w:rsid w:val="009303C9"/>
    <w:rsid w:val="009307FC"/>
    <w:rsid w:val="00931E55"/>
    <w:rsid w:val="0093310A"/>
    <w:rsid w:val="00933245"/>
    <w:rsid w:val="00933258"/>
    <w:rsid w:val="00933434"/>
    <w:rsid w:val="00933785"/>
    <w:rsid w:val="009360AC"/>
    <w:rsid w:val="00936C9C"/>
    <w:rsid w:val="00937F3B"/>
    <w:rsid w:val="009406B2"/>
    <w:rsid w:val="00941526"/>
    <w:rsid w:val="00941AE3"/>
    <w:rsid w:val="00942AFC"/>
    <w:rsid w:val="00944356"/>
    <w:rsid w:val="0094618E"/>
    <w:rsid w:val="00946C5A"/>
    <w:rsid w:val="00947210"/>
    <w:rsid w:val="009472D3"/>
    <w:rsid w:val="00950167"/>
    <w:rsid w:val="009507D7"/>
    <w:rsid w:val="009509FE"/>
    <w:rsid w:val="00951459"/>
    <w:rsid w:val="0095175C"/>
    <w:rsid w:val="009518E4"/>
    <w:rsid w:val="0095193D"/>
    <w:rsid w:val="00951BE5"/>
    <w:rsid w:val="00952179"/>
    <w:rsid w:val="009526EA"/>
    <w:rsid w:val="00952D79"/>
    <w:rsid w:val="0095392C"/>
    <w:rsid w:val="00954BB2"/>
    <w:rsid w:val="00955E67"/>
    <w:rsid w:val="009560B2"/>
    <w:rsid w:val="00956EAD"/>
    <w:rsid w:val="009600E4"/>
    <w:rsid w:val="00960CC0"/>
    <w:rsid w:val="00960E55"/>
    <w:rsid w:val="009610D0"/>
    <w:rsid w:val="00961D9B"/>
    <w:rsid w:val="00962906"/>
    <w:rsid w:val="00964CB5"/>
    <w:rsid w:val="00966281"/>
    <w:rsid w:val="00967580"/>
    <w:rsid w:val="009675AB"/>
    <w:rsid w:val="00970F3B"/>
    <w:rsid w:val="009727D1"/>
    <w:rsid w:val="00973ECC"/>
    <w:rsid w:val="009749C5"/>
    <w:rsid w:val="009756E2"/>
    <w:rsid w:val="00975A80"/>
    <w:rsid w:val="00976450"/>
    <w:rsid w:val="00976598"/>
    <w:rsid w:val="00976872"/>
    <w:rsid w:val="00976D05"/>
    <w:rsid w:val="00976D09"/>
    <w:rsid w:val="0097714A"/>
    <w:rsid w:val="00977580"/>
    <w:rsid w:val="00977EC4"/>
    <w:rsid w:val="009805CE"/>
    <w:rsid w:val="0098350F"/>
    <w:rsid w:val="009840D9"/>
    <w:rsid w:val="0098626B"/>
    <w:rsid w:val="009875CB"/>
    <w:rsid w:val="0099039A"/>
    <w:rsid w:val="00990CFE"/>
    <w:rsid w:val="009911C2"/>
    <w:rsid w:val="00991648"/>
    <w:rsid w:val="00991C5B"/>
    <w:rsid w:val="00991D92"/>
    <w:rsid w:val="009920D3"/>
    <w:rsid w:val="00992960"/>
    <w:rsid w:val="00994153"/>
    <w:rsid w:val="0099422B"/>
    <w:rsid w:val="00994D4A"/>
    <w:rsid w:val="00994E67"/>
    <w:rsid w:val="00995C01"/>
    <w:rsid w:val="00995E5E"/>
    <w:rsid w:val="00996818"/>
    <w:rsid w:val="009975D3"/>
    <w:rsid w:val="009A0B59"/>
    <w:rsid w:val="009A0F01"/>
    <w:rsid w:val="009A1BE0"/>
    <w:rsid w:val="009A255E"/>
    <w:rsid w:val="009A326D"/>
    <w:rsid w:val="009A343A"/>
    <w:rsid w:val="009A35D1"/>
    <w:rsid w:val="009A4233"/>
    <w:rsid w:val="009A431F"/>
    <w:rsid w:val="009A4B43"/>
    <w:rsid w:val="009A519B"/>
    <w:rsid w:val="009A5390"/>
    <w:rsid w:val="009A53FA"/>
    <w:rsid w:val="009A553B"/>
    <w:rsid w:val="009A703F"/>
    <w:rsid w:val="009A7045"/>
    <w:rsid w:val="009A770A"/>
    <w:rsid w:val="009A7E37"/>
    <w:rsid w:val="009A7EDF"/>
    <w:rsid w:val="009B01B2"/>
    <w:rsid w:val="009B070D"/>
    <w:rsid w:val="009B07F0"/>
    <w:rsid w:val="009B0B22"/>
    <w:rsid w:val="009B133B"/>
    <w:rsid w:val="009B2C4C"/>
    <w:rsid w:val="009B353F"/>
    <w:rsid w:val="009B370D"/>
    <w:rsid w:val="009B3980"/>
    <w:rsid w:val="009B3A8E"/>
    <w:rsid w:val="009B4AF8"/>
    <w:rsid w:val="009B60DA"/>
    <w:rsid w:val="009B65D1"/>
    <w:rsid w:val="009B7518"/>
    <w:rsid w:val="009C006F"/>
    <w:rsid w:val="009C0919"/>
    <w:rsid w:val="009C1058"/>
    <w:rsid w:val="009C1578"/>
    <w:rsid w:val="009C2158"/>
    <w:rsid w:val="009C2E11"/>
    <w:rsid w:val="009C4058"/>
    <w:rsid w:val="009C4285"/>
    <w:rsid w:val="009C45A1"/>
    <w:rsid w:val="009C49C4"/>
    <w:rsid w:val="009C5C95"/>
    <w:rsid w:val="009C72D5"/>
    <w:rsid w:val="009C768F"/>
    <w:rsid w:val="009C7B22"/>
    <w:rsid w:val="009C7CAF"/>
    <w:rsid w:val="009C7D23"/>
    <w:rsid w:val="009D0DD4"/>
    <w:rsid w:val="009D0EBB"/>
    <w:rsid w:val="009D10FA"/>
    <w:rsid w:val="009D11CC"/>
    <w:rsid w:val="009D14D0"/>
    <w:rsid w:val="009D1635"/>
    <w:rsid w:val="009D1BE2"/>
    <w:rsid w:val="009D21D7"/>
    <w:rsid w:val="009D2F36"/>
    <w:rsid w:val="009D35CB"/>
    <w:rsid w:val="009D38FE"/>
    <w:rsid w:val="009D3EDF"/>
    <w:rsid w:val="009D43BB"/>
    <w:rsid w:val="009D44E0"/>
    <w:rsid w:val="009D50C9"/>
    <w:rsid w:val="009D5293"/>
    <w:rsid w:val="009D5670"/>
    <w:rsid w:val="009D5DE2"/>
    <w:rsid w:val="009D6EF5"/>
    <w:rsid w:val="009D754D"/>
    <w:rsid w:val="009E0AE2"/>
    <w:rsid w:val="009E1078"/>
    <w:rsid w:val="009E1AFA"/>
    <w:rsid w:val="009E1B9E"/>
    <w:rsid w:val="009E1E3E"/>
    <w:rsid w:val="009E263D"/>
    <w:rsid w:val="009E2BCD"/>
    <w:rsid w:val="009E2D25"/>
    <w:rsid w:val="009E2EFE"/>
    <w:rsid w:val="009E3FB3"/>
    <w:rsid w:val="009E47CC"/>
    <w:rsid w:val="009E51CF"/>
    <w:rsid w:val="009E59A6"/>
    <w:rsid w:val="009E6A83"/>
    <w:rsid w:val="009F03D5"/>
    <w:rsid w:val="009F25C1"/>
    <w:rsid w:val="009F4985"/>
    <w:rsid w:val="009F4E35"/>
    <w:rsid w:val="009F539A"/>
    <w:rsid w:val="009F67B0"/>
    <w:rsid w:val="009F6D9A"/>
    <w:rsid w:val="009F728B"/>
    <w:rsid w:val="009F78F4"/>
    <w:rsid w:val="00A0015F"/>
    <w:rsid w:val="00A00340"/>
    <w:rsid w:val="00A008CF"/>
    <w:rsid w:val="00A011DE"/>
    <w:rsid w:val="00A012B3"/>
    <w:rsid w:val="00A015E9"/>
    <w:rsid w:val="00A02931"/>
    <w:rsid w:val="00A03073"/>
    <w:rsid w:val="00A032D9"/>
    <w:rsid w:val="00A032FC"/>
    <w:rsid w:val="00A0386B"/>
    <w:rsid w:val="00A03AA6"/>
    <w:rsid w:val="00A03E53"/>
    <w:rsid w:val="00A044FC"/>
    <w:rsid w:val="00A0465E"/>
    <w:rsid w:val="00A04678"/>
    <w:rsid w:val="00A04DB6"/>
    <w:rsid w:val="00A04F07"/>
    <w:rsid w:val="00A06991"/>
    <w:rsid w:val="00A0713D"/>
    <w:rsid w:val="00A07266"/>
    <w:rsid w:val="00A074E0"/>
    <w:rsid w:val="00A07E31"/>
    <w:rsid w:val="00A1036B"/>
    <w:rsid w:val="00A10F86"/>
    <w:rsid w:val="00A1127E"/>
    <w:rsid w:val="00A118EB"/>
    <w:rsid w:val="00A11B91"/>
    <w:rsid w:val="00A11F85"/>
    <w:rsid w:val="00A13119"/>
    <w:rsid w:val="00A13A78"/>
    <w:rsid w:val="00A140E4"/>
    <w:rsid w:val="00A14460"/>
    <w:rsid w:val="00A14547"/>
    <w:rsid w:val="00A14D1C"/>
    <w:rsid w:val="00A159B4"/>
    <w:rsid w:val="00A15B69"/>
    <w:rsid w:val="00A15F06"/>
    <w:rsid w:val="00A16376"/>
    <w:rsid w:val="00A16385"/>
    <w:rsid w:val="00A175A0"/>
    <w:rsid w:val="00A2083A"/>
    <w:rsid w:val="00A20F3F"/>
    <w:rsid w:val="00A21258"/>
    <w:rsid w:val="00A216C9"/>
    <w:rsid w:val="00A217C4"/>
    <w:rsid w:val="00A21DEB"/>
    <w:rsid w:val="00A21F34"/>
    <w:rsid w:val="00A2258D"/>
    <w:rsid w:val="00A22779"/>
    <w:rsid w:val="00A22877"/>
    <w:rsid w:val="00A22E78"/>
    <w:rsid w:val="00A22FF9"/>
    <w:rsid w:val="00A234D4"/>
    <w:rsid w:val="00A2454A"/>
    <w:rsid w:val="00A24C1E"/>
    <w:rsid w:val="00A251E8"/>
    <w:rsid w:val="00A2552A"/>
    <w:rsid w:val="00A2558A"/>
    <w:rsid w:val="00A25DF7"/>
    <w:rsid w:val="00A25F5D"/>
    <w:rsid w:val="00A27142"/>
    <w:rsid w:val="00A27806"/>
    <w:rsid w:val="00A3000D"/>
    <w:rsid w:val="00A308FF"/>
    <w:rsid w:val="00A31A03"/>
    <w:rsid w:val="00A32317"/>
    <w:rsid w:val="00A3294B"/>
    <w:rsid w:val="00A32E5C"/>
    <w:rsid w:val="00A336AB"/>
    <w:rsid w:val="00A33C6F"/>
    <w:rsid w:val="00A3466F"/>
    <w:rsid w:val="00A349A1"/>
    <w:rsid w:val="00A35155"/>
    <w:rsid w:val="00A35E1B"/>
    <w:rsid w:val="00A36144"/>
    <w:rsid w:val="00A36278"/>
    <w:rsid w:val="00A369A6"/>
    <w:rsid w:val="00A36BC1"/>
    <w:rsid w:val="00A37500"/>
    <w:rsid w:val="00A37DEF"/>
    <w:rsid w:val="00A403B5"/>
    <w:rsid w:val="00A40918"/>
    <w:rsid w:val="00A40A89"/>
    <w:rsid w:val="00A4119A"/>
    <w:rsid w:val="00A41263"/>
    <w:rsid w:val="00A4261F"/>
    <w:rsid w:val="00A4266F"/>
    <w:rsid w:val="00A426BE"/>
    <w:rsid w:val="00A42723"/>
    <w:rsid w:val="00A42954"/>
    <w:rsid w:val="00A43313"/>
    <w:rsid w:val="00A43465"/>
    <w:rsid w:val="00A441B3"/>
    <w:rsid w:val="00A45879"/>
    <w:rsid w:val="00A45FEA"/>
    <w:rsid w:val="00A46009"/>
    <w:rsid w:val="00A4635C"/>
    <w:rsid w:val="00A46742"/>
    <w:rsid w:val="00A47C17"/>
    <w:rsid w:val="00A50355"/>
    <w:rsid w:val="00A507D0"/>
    <w:rsid w:val="00A52C2B"/>
    <w:rsid w:val="00A52C9D"/>
    <w:rsid w:val="00A54405"/>
    <w:rsid w:val="00A5548E"/>
    <w:rsid w:val="00A5559F"/>
    <w:rsid w:val="00A559D1"/>
    <w:rsid w:val="00A55D55"/>
    <w:rsid w:val="00A561BA"/>
    <w:rsid w:val="00A56428"/>
    <w:rsid w:val="00A56465"/>
    <w:rsid w:val="00A57221"/>
    <w:rsid w:val="00A57AE7"/>
    <w:rsid w:val="00A60597"/>
    <w:rsid w:val="00A606C2"/>
    <w:rsid w:val="00A60CEC"/>
    <w:rsid w:val="00A60F0A"/>
    <w:rsid w:val="00A61ECD"/>
    <w:rsid w:val="00A62B0B"/>
    <w:rsid w:val="00A62EC2"/>
    <w:rsid w:val="00A63B44"/>
    <w:rsid w:val="00A63DA0"/>
    <w:rsid w:val="00A64E21"/>
    <w:rsid w:val="00A66054"/>
    <w:rsid w:val="00A66AE9"/>
    <w:rsid w:val="00A67B5D"/>
    <w:rsid w:val="00A70460"/>
    <w:rsid w:val="00A70681"/>
    <w:rsid w:val="00A713F0"/>
    <w:rsid w:val="00A720B1"/>
    <w:rsid w:val="00A72137"/>
    <w:rsid w:val="00A72853"/>
    <w:rsid w:val="00A72A86"/>
    <w:rsid w:val="00A72EA8"/>
    <w:rsid w:val="00A7347F"/>
    <w:rsid w:val="00A73919"/>
    <w:rsid w:val="00A7436E"/>
    <w:rsid w:val="00A74A0B"/>
    <w:rsid w:val="00A74D46"/>
    <w:rsid w:val="00A75714"/>
    <w:rsid w:val="00A769E1"/>
    <w:rsid w:val="00A76D01"/>
    <w:rsid w:val="00A76F4F"/>
    <w:rsid w:val="00A77329"/>
    <w:rsid w:val="00A80689"/>
    <w:rsid w:val="00A8121B"/>
    <w:rsid w:val="00A8292E"/>
    <w:rsid w:val="00A83180"/>
    <w:rsid w:val="00A838A5"/>
    <w:rsid w:val="00A83B1D"/>
    <w:rsid w:val="00A849DC"/>
    <w:rsid w:val="00A85B1F"/>
    <w:rsid w:val="00A85DAB"/>
    <w:rsid w:val="00A86056"/>
    <w:rsid w:val="00A8611A"/>
    <w:rsid w:val="00A8627D"/>
    <w:rsid w:val="00A863DA"/>
    <w:rsid w:val="00A87275"/>
    <w:rsid w:val="00A87EBA"/>
    <w:rsid w:val="00A90186"/>
    <w:rsid w:val="00A90597"/>
    <w:rsid w:val="00A90683"/>
    <w:rsid w:val="00A90FD2"/>
    <w:rsid w:val="00A9125E"/>
    <w:rsid w:val="00A91D88"/>
    <w:rsid w:val="00A91E10"/>
    <w:rsid w:val="00A935A5"/>
    <w:rsid w:val="00A93A26"/>
    <w:rsid w:val="00A93CC9"/>
    <w:rsid w:val="00A94155"/>
    <w:rsid w:val="00A96BD2"/>
    <w:rsid w:val="00A97157"/>
    <w:rsid w:val="00A97526"/>
    <w:rsid w:val="00A97606"/>
    <w:rsid w:val="00AA0111"/>
    <w:rsid w:val="00AA0F86"/>
    <w:rsid w:val="00AA163C"/>
    <w:rsid w:val="00AA2BD4"/>
    <w:rsid w:val="00AA31BC"/>
    <w:rsid w:val="00AA34DD"/>
    <w:rsid w:val="00AA37C7"/>
    <w:rsid w:val="00AA3811"/>
    <w:rsid w:val="00AA3819"/>
    <w:rsid w:val="00AA3B36"/>
    <w:rsid w:val="00AA4D5A"/>
    <w:rsid w:val="00AA4F72"/>
    <w:rsid w:val="00AA5B72"/>
    <w:rsid w:val="00AA6974"/>
    <w:rsid w:val="00AA7536"/>
    <w:rsid w:val="00AA7BBD"/>
    <w:rsid w:val="00AB0A15"/>
    <w:rsid w:val="00AB137D"/>
    <w:rsid w:val="00AB19E1"/>
    <w:rsid w:val="00AB1A7A"/>
    <w:rsid w:val="00AB1D19"/>
    <w:rsid w:val="00AB289D"/>
    <w:rsid w:val="00AB2EBB"/>
    <w:rsid w:val="00AB3821"/>
    <w:rsid w:val="00AB3DC9"/>
    <w:rsid w:val="00AB4270"/>
    <w:rsid w:val="00AB43EA"/>
    <w:rsid w:val="00AB5015"/>
    <w:rsid w:val="00AB59EA"/>
    <w:rsid w:val="00AB664C"/>
    <w:rsid w:val="00AB7BAB"/>
    <w:rsid w:val="00AB7F49"/>
    <w:rsid w:val="00AC279D"/>
    <w:rsid w:val="00AC34D2"/>
    <w:rsid w:val="00AC36B6"/>
    <w:rsid w:val="00AC3DD4"/>
    <w:rsid w:val="00AC3EB7"/>
    <w:rsid w:val="00AC4365"/>
    <w:rsid w:val="00AC5B52"/>
    <w:rsid w:val="00AC6249"/>
    <w:rsid w:val="00AC6D4D"/>
    <w:rsid w:val="00AC7512"/>
    <w:rsid w:val="00AC7A7D"/>
    <w:rsid w:val="00AC7BA1"/>
    <w:rsid w:val="00AC7E14"/>
    <w:rsid w:val="00AD0252"/>
    <w:rsid w:val="00AD0EF1"/>
    <w:rsid w:val="00AD2FC9"/>
    <w:rsid w:val="00AD3757"/>
    <w:rsid w:val="00AD3973"/>
    <w:rsid w:val="00AD421C"/>
    <w:rsid w:val="00AD6303"/>
    <w:rsid w:val="00AD632B"/>
    <w:rsid w:val="00AD68FB"/>
    <w:rsid w:val="00AD7481"/>
    <w:rsid w:val="00AD782F"/>
    <w:rsid w:val="00AD798F"/>
    <w:rsid w:val="00AD7DA4"/>
    <w:rsid w:val="00AE0065"/>
    <w:rsid w:val="00AE0530"/>
    <w:rsid w:val="00AE07F4"/>
    <w:rsid w:val="00AE083D"/>
    <w:rsid w:val="00AE0F16"/>
    <w:rsid w:val="00AE1094"/>
    <w:rsid w:val="00AE22AF"/>
    <w:rsid w:val="00AE245C"/>
    <w:rsid w:val="00AE251B"/>
    <w:rsid w:val="00AE386F"/>
    <w:rsid w:val="00AE4FF4"/>
    <w:rsid w:val="00AE57CC"/>
    <w:rsid w:val="00AE5889"/>
    <w:rsid w:val="00AE6434"/>
    <w:rsid w:val="00AE69CC"/>
    <w:rsid w:val="00AE73A4"/>
    <w:rsid w:val="00AE7530"/>
    <w:rsid w:val="00AE7742"/>
    <w:rsid w:val="00AE792A"/>
    <w:rsid w:val="00AE7FD9"/>
    <w:rsid w:val="00AF0B59"/>
    <w:rsid w:val="00AF0E34"/>
    <w:rsid w:val="00AF0E9C"/>
    <w:rsid w:val="00AF1F7B"/>
    <w:rsid w:val="00AF2329"/>
    <w:rsid w:val="00AF2931"/>
    <w:rsid w:val="00AF3981"/>
    <w:rsid w:val="00AF433F"/>
    <w:rsid w:val="00AF47EF"/>
    <w:rsid w:val="00AF48B9"/>
    <w:rsid w:val="00AF4BCB"/>
    <w:rsid w:val="00AF5122"/>
    <w:rsid w:val="00AF57DD"/>
    <w:rsid w:val="00AF5C42"/>
    <w:rsid w:val="00AF60FA"/>
    <w:rsid w:val="00AF796D"/>
    <w:rsid w:val="00B007F7"/>
    <w:rsid w:val="00B00920"/>
    <w:rsid w:val="00B0119D"/>
    <w:rsid w:val="00B02ACC"/>
    <w:rsid w:val="00B02DC5"/>
    <w:rsid w:val="00B036E0"/>
    <w:rsid w:val="00B04156"/>
    <w:rsid w:val="00B044AF"/>
    <w:rsid w:val="00B0466A"/>
    <w:rsid w:val="00B04C83"/>
    <w:rsid w:val="00B0554E"/>
    <w:rsid w:val="00B068D3"/>
    <w:rsid w:val="00B069BC"/>
    <w:rsid w:val="00B06A81"/>
    <w:rsid w:val="00B071AD"/>
    <w:rsid w:val="00B10098"/>
    <w:rsid w:val="00B10215"/>
    <w:rsid w:val="00B102F2"/>
    <w:rsid w:val="00B124E8"/>
    <w:rsid w:val="00B12613"/>
    <w:rsid w:val="00B132FD"/>
    <w:rsid w:val="00B13AFF"/>
    <w:rsid w:val="00B13CE7"/>
    <w:rsid w:val="00B13E98"/>
    <w:rsid w:val="00B147AE"/>
    <w:rsid w:val="00B148A1"/>
    <w:rsid w:val="00B1565A"/>
    <w:rsid w:val="00B160E1"/>
    <w:rsid w:val="00B1661E"/>
    <w:rsid w:val="00B168AC"/>
    <w:rsid w:val="00B1695C"/>
    <w:rsid w:val="00B16E4E"/>
    <w:rsid w:val="00B16EFB"/>
    <w:rsid w:val="00B1765A"/>
    <w:rsid w:val="00B17D37"/>
    <w:rsid w:val="00B17ECE"/>
    <w:rsid w:val="00B203B1"/>
    <w:rsid w:val="00B2053D"/>
    <w:rsid w:val="00B20D1C"/>
    <w:rsid w:val="00B20E55"/>
    <w:rsid w:val="00B21077"/>
    <w:rsid w:val="00B21F19"/>
    <w:rsid w:val="00B222D8"/>
    <w:rsid w:val="00B224CB"/>
    <w:rsid w:val="00B23EE7"/>
    <w:rsid w:val="00B26E82"/>
    <w:rsid w:val="00B27011"/>
    <w:rsid w:val="00B27177"/>
    <w:rsid w:val="00B27CC7"/>
    <w:rsid w:val="00B3055B"/>
    <w:rsid w:val="00B31314"/>
    <w:rsid w:val="00B327D6"/>
    <w:rsid w:val="00B329B2"/>
    <w:rsid w:val="00B329B7"/>
    <w:rsid w:val="00B32FA7"/>
    <w:rsid w:val="00B3309C"/>
    <w:rsid w:val="00B33495"/>
    <w:rsid w:val="00B338A5"/>
    <w:rsid w:val="00B34678"/>
    <w:rsid w:val="00B34CDE"/>
    <w:rsid w:val="00B36351"/>
    <w:rsid w:val="00B36E27"/>
    <w:rsid w:val="00B376DB"/>
    <w:rsid w:val="00B37B54"/>
    <w:rsid w:val="00B40237"/>
    <w:rsid w:val="00B4136C"/>
    <w:rsid w:val="00B417FA"/>
    <w:rsid w:val="00B41F3C"/>
    <w:rsid w:val="00B42406"/>
    <w:rsid w:val="00B4273A"/>
    <w:rsid w:val="00B42941"/>
    <w:rsid w:val="00B433A4"/>
    <w:rsid w:val="00B43D64"/>
    <w:rsid w:val="00B442C6"/>
    <w:rsid w:val="00B4550E"/>
    <w:rsid w:val="00B4570E"/>
    <w:rsid w:val="00B457EF"/>
    <w:rsid w:val="00B45E8B"/>
    <w:rsid w:val="00B46E0E"/>
    <w:rsid w:val="00B47CFF"/>
    <w:rsid w:val="00B47DEE"/>
    <w:rsid w:val="00B5027B"/>
    <w:rsid w:val="00B5071C"/>
    <w:rsid w:val="00B50D3D"/>
    <w:rsid w:val="00B51A09"/>
    <w:rsid w:val="00B51CA6"/>
    <w:rsid w:val="00B52178"/>
    <w:rsid w:val="00B52FC9"/>
    <w:rsid w:val="00B53482"/>
    <w:rsid w:val="00B536AB"/>
    <w:rsid w:val="00B53AB9"/>
    <w:rsid w:val="00B54071"/>
    <w:rsid w:val="00B54392"/>
    <w:rsid w:val="00B545B6"/>
    <w:rsid w:val="00B54DCC"/>
    <w:rsid w:val="00B557F3"/>
    <w:rsid w:val="00B56F52"/>
    <w:rsid w:val="00B57389"/>
    <w:rsid w:val="00B57B7C"/>
    <w:rsid w:val="00B61367"/>
    <w:rsid w:val="00B629AD"/>
    <w:rsid w:val="00B650A3"/>
    <w:rsid w:val="00B65B75"/>
    <w:rsid w:val="00B667C1"/>
    <w:rsid w:val="00B668E9"/>
    <w:rsid w:val="00B67195"/>
    <w:rsid w:val="00B676D3"/>
    <w:rsid w:val="00B67DD1"/>
    <w:rsid w:val="00B705D9"/>
    <w:rsid w:val="00B70BE8"/>
    <w:rsid w:val="00B714B2"/>
    <w:rsid w:val="00B7203E"/>
    <w:rsid w:val="00B72174"/>
    <w:rsid w:val="00B721E2"/>
    <w:rsid w:val="00B72717"/>
    <w:rsid w:val="00B73077"/>
    <w:rsid w:val="00B74465"/>
    <w:rsid w:val="00B74947"/>
    <w:rsid w:val="00B74F18"/>
    <w:rsid w:val="00B74FB6"/>
    <w:rsid w:val="00B75D64"/>
    <w:rsid w:val="00B75DD5"/>
    <w:rsid w:val="00B7655B"/>
    <w:rsid w:val="00B76E39"/>
    <w:rsid w:val="00B804DC"/>
    <w:rsid w:val="00B807C0"/>
    <w:rsid w:val="00B80A13"/>
    <w:rsid w:val="00B80A2F"/>
    <w:rsid w:val="00B81277"/>
    <w:rsid w:val="00B82B0A"/>
    <w:rsid w:val="00B84449"/>
    <w:rsid w:val="00B85627"/>
    <w:rsid w:val="00B857E9"/>
    <w:rsid w:val="00B8594B"/>
    <w:rsid w:val="00B85B82"/>
    <w:rsid w:val="00B86373"/>
    <w:rsid w:val="00B87CEC"/>
    <w:rsid w:val="00B908EA"/>
    <w:rsid w:val="00B90DD9"/>
    <w:rsid w:val="00B912A5"/>
    <w:rsid w:val="00B91CBC"/>
    <w:rsid w:val="00B91D20"/>
    <w:rsid w:val="00B91D76"/>
    <w:rsid w:val="00B92176"/>
    <w:rsid w:val="00B928B0"/>
    <w:rsid w:val="00B934FB"/>
    <w:rsid w:val="00B93673"/>
    <w:rsid w:val="00B9374E"/>
    <w:rsid w:val="00B93881"/>
    <w:rsid w:val="00B9404E"/>
    <w:rsid w:val="00B94F23"/>
    <w:rsid w:val="00B956D2"/>
    <w:rsid w:val="00B95CD8"/>
    <w:rsid w:val="00B96FA6"/>
    <w:rsid w:val="00B971E1"/>
    <w:rsid w:val="00BA0684"/>
    <w:rsid w:val="00BA18A4"/>
    <w:rsid w:val="00BA1D2A"/>
    <w:rsid w:val="00BA213C"/>
    <w:rsid w:val="00BA240D"/>
    <w:rsid w:val="00BA241B"/>
    <w:rsid w:val="00BA2C17"/>
    <w:rsid w:val="00BA2F62"/>
    <w:rsid w:val="00BA3EEB"/>
    <w:rsid w:val="00BA502D"/>
    <w:rsid w:val="00BA506B"/>
    <w:rsid w:val="00BA51AD"/>
    <w:rsid w:val="00BA529B"/>
    <w:rsid w:val="00BA5E62"/>
    <w:rsid w:val="00BA5FB5"/>
    <w:rsid w:val="00BA6DA9"/>
    <w:rsid w:val="00BA7CFA"/>
    <w:rsid w:val="00BB05F5"/>
    <w:rsid w:val="00BB1AF3"/>
    <w:rsid w:val="00BB24E3"/>
    <w:rsid w:val="00BB2D3B"/>
    <w:rsid w:val="00BB2FCA"/>
    <w:rsid w:val="00BB2FEA"/>
    <w:rsid w:val="00BB3146"/>
    <w:rsid w:val="00BB36E6"/>
    <w:rsid w:val="00BB39EE"/>
    <w:rsid w:val="00BB5605"/>
    <w:rsid w:val="00BB5BBE"/>
    <w:rsid w:val="00BB73FE"/>
    <w:rsid w:val="00BB7534"/>
    <w:rsid w:val="00BB75FB"/>
    <w:rsid w:val="00BB78A3"/>
    <w:rsid w:val="00BB7C26"/>
    <w:rsid w:val="00BC0F5A"/>
    <w:rsid w:val="00BC100D"/>
    <w:rsid w:val="00BC24DB"/>
    <w:rsid w:val="00BC25A1"/>
    <w:rsid w:val="00BC35BF"/>
    <w:rsid w:val="00BC3D77"/>
    <w:rsid w:val="00BC4388"/>
    <w:rsid w:val="00BC4655"/>
    <w:rsid w:val="00BC5992"/>
    <w:rsid w:val="00BC5AAF"/>
    <w:rsid w:val="00BC5C1B"/>
    <w:rsid w:val="00BC67B7"/>
    <w:rsid w:val="00BC724B"/>
    <w:rsid w:val="00BC7E26"/>
    <w:rsid w:val="00BC7E44"/>
    <w:rsid w:val="00BD00A6"/>
    <w:rsid w:val="00BD104F"/>
    <w:rsid w:val="00BD153F"/>
    <w:rsid w:val="00BD17A7"/>
    <w:rsid w:val="00BD23AB"/>
    <w:rsid w:val="00BD3AFA"/>
    <w:rsid w:val="00BD4AFB"/>
    <w:rsid w:val="00BD51FA"/>
    <w:rsid w:val="00BD5AC8"/>
    <w:rsid w:val="00BD6565"/>
    <w:rsid w:val="00BE02F7"/>
    <w:rsid w:val="00BE06CB"/>
    <w:rsid w:val="00BE082D"/>
    <w:rsid w:val="00BE09C3"/>
    <w:rsid w:val="00BE0C65"/>
    <w:rsid w:val="00BE15AF"/>
    <w:rsid w:val="00BE2971"/>
    <w:rsid w:val="00BE314F"/>
    <w:rsid w:val="00BE3DF8"/>
    <w:rsid w:val="00BE40A0"/>
    <w:rsid w:val="00BE41E9"/>
    <w:rsid w:val="00BE66C7"/>
    <w:rsid w:val="00BE6DA1"/>
    <w:rsid w:val="00BE70A6"/>
    <w:rsid w:val="00BE7185"/>
    <w:rsid w:val="00BE7E0A"/>
    <w:rsid w:val="00BF1113"/>
    <w:rsid w:val="00BF1E3C"/>
    <w:rsid w:val="00BF4486"/>
    <w:rsid w:val="00BF46D3"/>
    <w:rsid w:val="00BF4BA0"/>
    <w:rsid w:val="00BF4F4C"/>
    <w:rsid w:val="00BF57EE"/>
    <w:rsid w:val="00BF5BD6"/>
    <w:rsid w:val="00BF5DB1"/>
    <w:rsid w:val="00BF6798"/>
    <w:rsid w:val="00BF6FD8"/>
    <w:rsid w:val="00BF75A0"/>
    <w:rsid w:val="00C00552"/>
    <w:rsid w:val="00C0145E"/>
    <w:rsid w:val="00C01604"/>
    <w:rsid w:val="00C01E54"/>
    <w:rsid w:val="00C01F95"/>
    <w:rsid w:val="00C02407"/>
    <w:rsid w:val="00C02A67"/>
    <w:rsid w:val="00C03248"/>
    <w:rsid w:val="00C03DA0"/>
    <w:rsid w:val="00C04183"/>
    <w:rsid w:val="00C05AD6"/>
    <w:rsid w:val="00C05DB5"/>
    <w:rsid w:val="00C06625"/>
    <w:rsid w:val="00C06684"/>
    <w:rsid w:val="00C066C4"/>
    <w:rsid w:val="00C06848"/>
    <w:rsid w:val="00C06ABC"/>
    <w:rsid w:val="00C109FB"/>
    <w:rsid w:val="00C1113B"/>
    <w:rsid w:val="00C11A4E"/>
    <w:rsid w:val="00C12073"/>
    <w:rsid w:val="00C12530"/>
    <w:rsid w:val="00C125EC"/>
    <w:rsid w:val="00C136CE"/>
    <w:rsid w:val="00C1427B"/>
    <w:rsid w:val="00C14291"/>
    <w:rsid w:val="00C142F4"/>
    <w:rsid w:val="00C14942"/>
    <w:rsid w:val="00C1578A"/>
    <w:rsid w:val="00C16BE6"/>
    <w:rsid w:val="00C17E96"/>
    <w:rsid w:val="00C20824"/>
    <w:rsid w:val="00C20ACA"/>
    <w:rsid w:val="00C20AF4"/>
    <w:rsid w:val="00C21527"/>
    <w:rsid w:val="00C21BD7"/>
    <w:rsid w:val="00C21F32"/>
    <w:rsid w:val="00C22CF0"/>
    <w:rsid w:val="00C23405"/>
    <w:rsid w:val="00C23648"/>
    <w:rsid w:val="00C2524C"/>
    <w:rsid w:val="00C25B8D"/>
    <w:rsid w:val="00C25D90"/>
    <w:rsid w:val="00C25FDD"/>
    <w:rsid w:val="00C268C3"/>
    <w:rsid w:val="00C26C17"/>
    <w:rsid w:val="00C271A1"/>
    <w:rsid w:val="00C272BE"/>
    <w:rsid w:val="00C2746F"/>
    <w:rsid w:val="00C27478"/>
    <w:rsid w:val="00C30206"/>
    <w:rsid w:val="00C30617"/>
    <w:rsid w:val="00C30A02"/>
    <w:rsid w:val="00C31BBD"/>
    <w:rsid w:val="00C321C3"/>
    <w:rsid w:val="00C32521"/>
    <w:rsid w:val="00C328A9"/>
    <w:rsid w:val="00C32CEF"/>
    <w:rsid w:val="00C333C3"/>
    <w:rsid w:val="00C335B3"/>
    <w:rsid w:val="00C33A13"/>
    <w:rsid w:val="00C34214"/>
    <w:rsid w:val="00C34346"/>
    <w:rsid w:val="00C345F1"/>
    <w:rsid w:val="00C3574A"/>
    <w:rsid w:val="00C35AC9"/>
    <w:rsid w:val="00C35B48"/>
    <w:rsid w:val="00C35E7F"/>
    <w:rsid w:val="00C36595"/>
    <w:rsid w:val="00C36F78"/>
    <w:rsid w:val="00C375E3"/>
    <w:rsid w:val="00C37733"/>
    <w:rsid w:val="00C37985"/>
    <w:rsid w:val="00C4020F"/>
    <w:rsid w:val="00C402A5"/>
    <w:rsid w:val="00C402CB"/>
    <w:rsid w:val="00C404A1"/>
    <w:rsid w:val="00C408A7"/>
    <w:rsid w:val="00C4221C"/>
    <w:rsid w:val="00C42EA5"/>
    <w:rsid w:val="00C438FB"/>
    <w:rsid w:val="00C441E6"/>
    <w:rsid w:val="00C4426E"/>
    <w:rsid w:val="00C451F0"/>
    <w:rsid w:val="00C46186"/>
    <w:rsid w:val="00C4651F"/>
    <w:rsid w:val="00C46931"/>
    <w:rsid w:val="00C47A3B"/>
    <w:rsid w:val="00C47B68"/>
    <w:rsid w:val="00C47EED"/>
    <w:rsid w:val="00C5015C"/>
    <w:rsid w:val="00C50B54"/>
    <w:rsid w:val="00C52B2B"/>
    <w:rsid w:val="00C52D1E"/>
    <w:rsid w:val="00C537FE"/>
    <w:rsid w:val="00C544C1"/>
    <w:rsid w:val="00C55183"/>
    <w:rsid w:val="00C552C7"/>
    <w:rsid w:val="00C55A95"/>
    <w:rsid w:val="00C561CE"/>
    <w:rsid w:val="00C56629"/>
    <w:rsid w:val="00C5682F"/>
    <w:rsid w:val="00C56CC5"/>
    <w:rsid w:val="00C56E6B"/>
    <w:rsid w:val="00C56EBE"/>
    <w:rsid w:val="00C57A3E"/>
    <w:rsid w:val="00C603FC"/>
    <w:rsid w:val="00C61036"/>
    <w:rsid w:val="00C614C5"/>
    <w:rsid w:val="00C615CF"/>
    <w:rsid w:val="00C619A1"/>
    <w:rsid w:val="00C631CF"/>
    <w:rsid w:val="00C643BB"/>
    <w:rsid w:val="00C64ADF"/>
    <w:rsid w:val="00C66209"/>
    <w:rsid w:val="00C66EB5"/>
    <w:rsid w:val="00C67743"/>
    <w:rsid w:val="00C67844"/>
    <w:rsid w:val="00C7013E"/>
    <w:rsid w:val="00C707EB"/>
    <w:rsid w:val="00C70CA7"/>
    <w:rsid w:val="00C7119F"/>
    <w:rsid w:val="00C72F8C"/>
    <w:rsid w:val="00C7318F"/>
    <w:rsid w:val="00C732CF"/>
    <w:rsid w:val="00C73304"/>
    <w:rsid w:val="00C74234"/>
    <w:rsid w:val="00C74475"/>
    <w:rsid w:val="00C74562"/>
    <w:rsid w:val="00C74B98"/>
    <w:rsid w:val="00C751FC"/>
    <w:rsid w:val="00C755BE"/>
    <w:rsid w:val="00C7588B"/>
    <w:rsid w:val="00C761A0"/>
    <w:rsid w:val="00C7620D"/>
    <w:rsid w:val="00C80AF6"/>
    <w:rsid w:val="00C812A4"/>
    <w:rsid w:val="00C81399"/>
    <w:rsid w:val="00C81853"/>
    <w:rsid w:val="00C8194C"/>
    <w:rsid w:val="00C81A35"/>
    <w:rsid w:val="00C8269D"/>
    <w:rsid w:val="00C82B26"/>
    <w:rsid w:val="00C84E86"/>
    <w:rsid w:val="00C85812"/>
    <w:rsid w:val="00C9056B"/>
    <w:rsid w:val="00C91C03"/>
    <w:rsid w:val="00C927FF"/>
    <w:rsid w:val="00C9473C"/>
    <w:rsid w:val="00C9497B"/>
    <w:rsid w:val="00C96438"/>
    <w:rsid w:val="00C968D6"/>
    <w:rsid w:val="00C96922"/>
    <w:rsid w:val="00C96FEF"/>
    <w:rsid w:val="00C97BA4"/>
    <w:rsid w:val="00CA066F"/>
    <w:rsid w:val="00CA0D0A"/>
    <w:rsid w:val="00CA0D54"/>
    <w:rsid w:val="00CA1065"/>
    <w:rsid w:val="00CA14AE"/>
    <w:rsid w:val="00CA1DB2"/>
    <w:rsid w:val="00CA24F1"/>
    <w:rsid w:val="00CA2EC7"/>
    <w:rsid w:val="00CA2F0D"/>
    <w:rsid w:val="00CA388D"/>
    <w:rsid w:val="00CA3B57"/>
    <w:rsid w:val="00CA40F7"/>
    <w:rsid w:val="00CA4623"/>
    <w:rsid w:val="00CA4793"/>
    <w:rsid w:val="00CA53D1"/>
    <w:rsid w:val="00CA5455"/>
    <w:rsid w:val="00CA5CA5"/>
    <w:rsid w:val="00CA5D42"/>
    <w:rsid w:val="00CA5E76"/>
    <w:rsid w:val="00CA6795"/>
    <w:rsid w:val="00CA6B95"/>
    <w:rsid w:val="00CA6C41"/>
    <w:rsid w:val="00CA6E67"/>
    <w:rsid w:val="00CA6EEE"/>
    <w:rsid w:val="00CA703D"/>
    <w:rsid w:val="00CA7262"/>
    <w:rsid w:val="00CA72F4"/>
    <w:rsid w:val="00CB052C"/>
    <w:rsid w:val="00CB0693"/>
    <w:rsid w:val="00CB1CDE"/>
    <w:rsid w:val="00CB1F13"/>
    <w:rsid w:val="00CB2055"/>
    <w:rsid w:val="00CB2493"/>
    <w:rsid w:val="00CB2FBA"/>
    <w:rsid w:val="00CB336C"/>
    <w:rsid w:val="00CB3B52"/>
    <w:rsid w:val="00CB3E58"/>
    <w:rsid w:val="00CB50CF"/>
    <w:rsid w:val="00CB5650"/>
    <w:rsid w:val="00CB5DE4"/>
    <w:rsid w:val="00CB659C"/>
    <w:rsid w:val="00CB6C39"/>
    <w:rsid w:val="00CB709C"/>
    <w:rsid w:val="00CB770D"/>
    <w:rsid w:val="00CB7EE4"/>
    <w:rsid w:val="00CC03F8"/>
    <w:rsid w:val="00CC1AFD"/>
    <w:rsid w:val="00CC1F33"/>
    <w:rsid w:val="00CC2562"/>
    <w:rsid w:val="00CC26B4"/>
    <w:rsid w:val="00CC27C5"/>
    <w:rsid w:val="00CC2D58"/>
    <w:rsid w:val="00CC2F11"/>
    <w:rsid w:val="00CC3C4C"/>
    <w:rsid w:val="00CC42B1"/>
    <w:rsid w:val="00CC5701"/>
    <w:rsid w:val="00CC61F8"/>
    <w:rsid w:val="00CC6381"/>
    <w:rsid w:val="00CC6A38"/>
    <w:rsid w:val="00CC6D22"/>
    <w:rsid w:val="00CC7AF8"/>
    <w:rsid w:val="00CC7F60"/>
    <w:rsid w:val="00CD00FE"/>
    <w:rsid w:val="00CD01B1"/>
    <w:rsid w:val="00CD09A6"/>
    <w:rsid w:val="00CD0F87"/>
    <w:rsid w:val="00CD1678"/>
    <w:rsid w:val="00CD1A53"/>
    <w:rsid w:val="00CD27D1"/>
    <w:rsid w:val="00CD30A8"/>
    <w:rsid w:val="00CD3C36"/>
    <w:rsid w:val="00CD52A9"/>
    <w:rsid w:val="00CD6316"/>
    <w:rsid w:val="00CD6FE7"/>
    <w:rsid w:val="00CE0F5A"/>
    <w:rsid w:val="00CE27EB"/>
    <w:rsid w:val="00CE4723"/>
    <w:rsid w:val="00CE4827"/>
    <w:rsid w:val="00CE4E54"/>
    <w:rsid w:val="00CE59ED"/>
    <w:rsid w:val="00CE6209"/>
    <w:rsid w:val="00CE6453"/>
    <w:rsid w:val="00CF0A4A"/>
    <w:rsid w:val="00CF1719"/>
    <w:rsid w:val="00CF1D47"/>
    <w:rsid w:val="00CF205F"/>
    <w:rsid w:val="00CF2A7E"/>
    <w:rsid w:val="00CF2AA9"/>
    <w:rsid w:val="00CF2D0F"/>
    <w:rsid w:val="00CF320F"/>
    <w:rsid w:val="00CF3348"/>
    <w:rsid w:val="00CF3AB3"/>
    <w:rsid w:val="00CF43CA"/>
    <w:rsid w:val="00CF557E"/>
    <w:rsid w:val="00CF5644"/>
    <w:rsid w:val="00CF5B0E"/>
    <w:rsid w:val="00CF5D9B"/>
    <w:rsid w:val="00CF5E44"/>
    <w:rsid w:val="00CF60B7"/>
    <w:rsid w:val="00CF61C9"/>
    <w:rsid w:val="00CF6FA4"/>
    <w:rsid w:val="00CF7794"/>
    <w:rsid w:val="00D00A89"/>
    <w:rsid w:val="00D0166C"/>
    <w:rsid w:val="00D0239E"/>
    <w:rsid w:val="00D033F3"/>
    <w:rsid w:val="00D03F3E"/>
    <w:rsid w:val="00D04292"/>
    <w:rsid w:val="00D05B0E"/>
    <w:rsid w:val="00D06C57"/>
    <w:rsid w:val="00D06CB9"/>
    <w:rsid w:val="00D06E7C"/>
    <w:rsid w:val="00D0754C"/>
    <w:rsid w:val="00D07B54"/>
    <w:rsid w:val="00D07F43"/>
    <w:rsid w:val="00D10420"/>
    <w:rsid w:val="00D10752"/>
    <w:rsid w:val="00D10784"/>
    <w:rsid w:val="00D12FE5"/>
    <w:rsid w:val="00D13DFF"/>
    <w:rsid w:val="00D13E23"/>
    <w:rsid w:val="00D14F2B"/>
    <w:rsid w:val="00D15388"/>
    <w:rsid w:val="00D15AF2"/>
    <w:rsid w:val="00D15FA6"/>
    <w:rsid w:val="00D160BC"/>
    <w:rsid w:val="00D16188"/>
    <w:rsid w:val="00D17072"/>
    <w:rsid w:val="00D17A15"/>
    <w:rsid w:val="00D17DC9"/>
    <w:rsid w:val="00D2093C"/>
    <w:rsid w:val="00D20D6E"/>
    <w:rsid w:val="00D20E1A"/>
    <w:rsid w:val="00D20EC1"/>
    <w:rsid w:val="00D21483"/>
    <w:rsid w:val="00D21DF2"/>
    <w:rsid w:val="00D21FF8"/>
    <w:rsid w:val="00D23643"/>
    <w:rsid w:val="00D23C59"/>
    <w:rsid w:val="00D23D88"/>
    <w:rsid w:val="00D24736"/>
    <w:rsid w:val="00D24F3B"/>
    <w:rsid w:val="00D24FE6"/>
    <w:rsid w:val="00D25CA1"/>
    <w:rsid w:val="00D25F3B"/>
    <w:rsid w:val="00D26000"/>
    <w:rsid w:val="00D26A70"/>
    <w:rsid w:val="00D26EDC"/>
    <w:rsid w:val="00D27253"/>
    <w:rsid w:val="00D27354"/>
    <w:rsid w:val="00D30386"/>
    <w:rsid w:val="00D30965"/>
    <w:rsid w:val="00D30DBA"/>
    <w:rsid w:val="00D31096"/>
    <w:rsid w:val="00D3187B"/>
    <w:rsid w:val="00D31CA8"/>
    <w:rsid w:val="00D31FFF"/>
    <w:rsid w:val="00D3377F"/>
    <w:rsid w:val="00D342DA"/>
    <w:rsid w:val="00D34893"/>
    <w:rsid w:val="00D34B9E"/>
    <w:rsid w:val="00D35FD4"/>
    <w:rsid w:val="00D37BA1"/>
    <w:rsid w:val="00D42336"/>
    <w:rsid w:val="00D4272F"/>
    <w:rsid w:val="00D42912"/>
    <w:rsid w:val="00D42CCD"/>
    <w:rsid w:val="00D42E58"/>
    <w:rsid w:val="00D4403B"/>
    <w:rsid w:val="00D44FBD"/>
    <w:rsid w:val="00D451D5"/>
    <w:rsid w:val="00D451E5"/>
    <w:rsid w:val="00D45855"/>
    <w:rsid w:val="00D45B23"/>
    <w:rsid w:val="00D46FBC"/>
    <w:rsid w:val="00D4751A"/>
    <w:rsid w:val="00D47C48"/>
    <w:rsid w:val="00D50253"/>
    <w:rsid w:val="00D50A0A"/>
    <w:rsid w:val="00D50D69"/>
    <w:rsid w:val="00D519F5"/>
    <w:rsid w:val="00D5285D"/>
    <w:rsid w:val="00D52FB5"/>
    <w:rsid w:val="00D531C7"/>
    <w:rsid w:val="00D53954"/>
    <w:rsid w:val="00D53FD2"/>
    <w:rsid w:val="00D54101"/>
    <w:rsid w:val="00D54489"/>
    <w:rsid w:val="00D547F6"/>
    <w:rsid w:val="00D54880"/>
    <w:rsid w:val="00D5498C"/>
    <w:rsid w:val="00D54EC0"/>
    <w:rsid w:val="00D55172"/>
    <w:rsid w:val="00D55604"/>
    <w:rsid w:val="00D55961"/>
    <w:rsid w:val="00D55AE2"/>
    <w:rsid w:val="00D55DD3"/>
    <w:rsid w:val="00D55F52"/>
    <w:rsid w:val="00D5681E"/>
    <w:rsid w:val="00D56F85"/>
    <w:rsid w:val="00D57448"/>
    <w:rsid w:val="00D6015A"/>
    <w:rsid w:val="00D61B0D"/>
    <w:rsid w:val="00D624DB"/>
    <w:rsid w:val="00D628B6"/>
    <w:rsid w:val="00D6448C"/>
    <w:rsid w:val="00D64A01"/>
    <w:rsid w:val="00D64C60"/>
    <w:rsid w:val="00D64DC2"/>
    <w:rsid w:val="00D64FF8"/>
    <w:rsid w:val="00D6562A"/>
    <w:rsid w:val="00D656A2"/>
    <w:rsid w:val="00D6575E"/>
    <w:rsid w:val="00D70F04"/>
    <w:rsid w:val="00D7192A"/>
    <w:rsid w:val="00D71AAA"/>
    <w:rsid w:val="00D720CB"/>
    <w:rsid w:val="00D7248F"/>
    <w:rsid w:val="00D72B7F"/>
    <w:rsid w:val="00D7329A"/>
    <w:rsid w:val="00D73654"/>
    <w:rsid w:val="00D74953"/>
    <w:rsid w:val="00D7541B"/>
    <w:rsid w:val="00D76031"/>
    <w:rsid w:val="00D763AB"/>
    <w:rsid w:val="00D76480"/>
    <w:rsid w:val="00D7697B"/>
    <w:rsid w:val="00D773E2"/>
    <w:rsid w:val="00D77487"/>
    <w:rsid w:val="00D77735"/>
    <w:rsid w:val="00D8005F"/>
    <w:rsid w:val="00D80DAF"/>
    <w:rsid w:val="00D822FF"/>
    <w:rsid w:val="00D8288A"/>
    <w:rsid w:val="00D841A8"/>
    <w:rsid w:val="00D84861"/>
    <w:rsid w:val="00D84FD9"/>
    <w:rsid w:val="00D85B16"/>
    <w:rsid w:val="00D85E7F"/>
    <w:rsid w:val="00D8633D"/>
    <w:rsid w:val="00D86939"/>
    <w:rsid w:val="00D86CB2"/>
    <w:rsid w:val="00D86D7C"/>
    <w:rsid w:val="00D8710E"/>
    <w:rsid w:val="00D8755F"/>
    <w:rsid w:val="00D87826"/>
    <w:rsid w:val="00D879B7"/>
    <w:rsid w:val="00D90A28"/>
    <w:rsid w:val="00D90D73"/>
    <w:rsid w:val="00D911BF"/>
    <w:rsid w:val="00D9124B"/>
    <w:rsid w:val="00D92A6E"/>
    <w:rsid w:val="00D93354"/>
    <w:rsid w:val="00D93B3B"/>
    <w:rsid w:val="00D93FE1"/>
    <w:rsid w:val="00D94221"/>
    <w:rsid w:val="00D945B7"/>
    <w:rsid w:val="00D94C49"/>
    <w:rsid w:val="00D95421"/>
    <w:rsid w:val="00D95EE0"/>
    <w:rsid w:val="00D96302"/>
    <w:rsid w:val="00D979EC"/>
    <w:rsid w:val="00D97D52"/>
    <w:rsid w:val="00DA029C"/>
    <w:rsid w:val="00DA03A5"/>
    <w:rsid w:val="00DA097A"/>
    <w:rsid w:val="00DA0EE5"/>
    <w:rsid w:val="00DA129B"/>
    <w:rsid w:val="00DA1B98"/>
    <w:rsid w:val="00DA1FBA"/>
    <w:rsid w:val="00DA2134"/>
    <w:rsid w:val="00DA2556"/>
    <w:rsid w:val="00DA330C"/>
    <w:rsid w:val="00DA3C02"/>
    <w:rsid w:val="00DA40AE"/>
    <w:rsid w:val="00DA4C26"/>
    <w:rsid w:val="00DA4D6D"/>
    <w:rsid w:val="00DA5F56"/>
    <w:rsid w:val="00DA5FE2"/>
    <w:rsid w:val="00DA6506"/>
    <w:rsid w:val="00DA6534"/>
    <w:rsid w:val="00DA65F4"/>
    <w:rsid w:val="00DA6C62"/>
    <w:rsid w:val="00DA6EED"/>
    <w:rsid w:val="00DA763D"/>
    <w:rsid w:val="00DA7F15"/>
    <w:rsid w:val="00DB0695"/>
    <w:rsid w:val="00DB0866"/>
    <w:rsid w:val="00DB0C39"/>
    <w:rsid w:val="00DB19D2"/>
    <w:rsid w:val="00DB23EE"/>
    <w:rsid w:val="00DB24A3"/>
    <w:rsid w:val="00DB2991"/>
    <w:rsid w:val="00DB2FBC"/>
    <w:rsid w:val="00DB3F69"/>
    <w:rsid w:val="00DB40E8"/>
    <w:rsid w:val="00DB4351"/>
    <w:rsid w:val="00DB4A19"/>
    <w:rsid w:val="00DB5658"/>
    <w:rsid w:val="00DB66A5"/>
    <w:rsid w:val="00DB7081"/>
    <w:rsid w:val="00DB7C9A"/>
    <w:rsid w:val="00DC02F4"/>
    <w:rsid w:val="00DC0677"/>
    <w:rsid w:val="00DC08B7"/>
    <w:rsid w:val="00DC0A2B"/>
    <w:rsid w:val="00DC0D25"/>
    <w:rsid w:val="00DC1497"/>
    <w:rsid w:val="00DC14BC"/>
    <w:rsid w:val="00DC1689"/>
    <w:rsid w:val="00DC1963"/>
    <w:rsid w:val="00DC1B36"/>
    <w:rsid w:val="00DC1E85"/>
    <w:rsid w:val="00DC208C"/>
    <w:rsid w:val="00DC2B44"/>
    <w:rsid w:val="00DC2D9A"/>
    <w:rsid w:val="00DC35DC"/>
    <w:rsid w:val="00DC4E02"/>
    <w:rsid w:val="00DC52EE"/>
    <w:rsid w:val="00DC5819"/>
    <w:rsid w:val="00DC5EB5"/>
    <w:rsid w:val="00DC68E0"/>
    <w:rsid w:val="00DC6E40"/>
    <w:rsid w:val="00DC73F2"/>
    <w:rsid w:val="00DD015F"/>
    <w:rsid w:val="00DD0191"/>
    <w:rsid w:val="00DD0287"/>
    <w:rsid w:val="00DD067D"/>
    <w:rsid w:val="00DD122A"/>
    <w:rsid w:val="00DD1C33"/>
    <w:rsid w:val="00DD2541"/>
    <w:rsid w:val="00DD2F16"/>
    <w:rsid w:val="00DD335D"/>
    <w:rsid w:val="00DD3479"/>
    <w:rsid w:val="00DD4191"/>
    <w:rsid w:val="00DD44F6"/>
    <w:rsid w:val="00DD4C11"/>
    <w:rsid w:val="00DD4D54"/>
    <w:rsid w:val="00DD4FB5"/>
    <w:rsid w:val="00DD58E5"/>
    <w:rsid w:val="00DD5CBE"/>
    <w:rsid w:val="00DD5DAC"/>
    <w:rsid w:val="00DD63D8"/>
    <w:rsid w:val="00DD64A4"/>
    <w:rsid w:val="00DD72A6"/>
    <w:rsid w:val="00DD7CE8"/>
    <w:rsid w:val="00DE04FE"/>
    <w:rsid w:val="00DE150E"/>
    <w:rsid w:val="00DE1A7A"/>
    <w:rsid w:val="00DE1D00"/>
    <w:rsid w:val="00DE2BBC"/>
    <w:rsid w:val="00DE34CA"/>
    <w:rsid w:val="00DE3BC7"/>
    <w:rsid w:val="00DE47EB"/>
    <w:rsid w:val="00DE5786"/>
    <w:rsid w:val="00DE6BBB"/>
    <w:rsid w:val="00DE6C8C"/>
    <w:rsid w:val="00DF0476"/>
    <w:rsid w:val="00DF072A"/>
    <w:rsid w:val="00DF0BC6"/>
    <w:rsid w:val="00DF213D"/>
    <w:rsid w:val="00DF327D"/>
    <w:rsid w:val="00DF3926"/>
    <w:rsid w:val="00DF4444"/>
    <w:rsid w:val="00DF53CC"/>
    <w:rsid w:val="00DF647F"/>
    <w:rsid w:val="00DF66AD"/>
    <w:rsid w:val="00DF6FD2"/>
    <w:rsid w:val="00DF6FEE"/>
    <w:rsid w:val="00DF7213"/>
    <w:rsid w:val="00DF7896"/>
    <w:rsid w:val="00DF7B60"/>
    <w:rsid w:val="00E0043E"/>
    <w:rsid w:val="00E00A0B"/>
    <w:rsid w:val="00E00FE6"/>
    <w:rsid w:val="00E01A0D"/>
    <w:rsid w:val="00E02BE9"/>
    <w:rsid w:val="00E03632"/>
    <w:rsid w:val="00E0373F"/>
    <w:rsid w:val="00E03F27"/>
    <w:rsid w:val="00E04582"/>
    <w:rsid w:val="00E04AF8"/>
    <w:rsid w:val="00E050A2"/>
    <w:rsid w:val="00E05BC6"/>
    <w:rsid w:val="00E0647A"/>
    <w:rsid w:val="00E06C84"/>
    <w:rsid w:val="00E0755A"/>
    <w:rsid w:val="00E0756C"/>
    <w:rsid w:val="00E077D6"/>
    <w:rsid w:val="00E109B7"/>
    <w:rsid w:val="00E10D9B"/>
    <w:rsid w:val="00E10E3A"/>
    <w:rsid w:val="00E110EC"/>
    <w:rsid w:val="00E11550"/>
    <w:rsid w:val="00E118ED"/>
    <w:rsid w:val="00E1211E"/>
    <w:rsid w:val="00E12141"/>
    <w:rsid w:val="00E12226"/>
    <w:rsid w:val="00E12350"/>
    <w:rsid w:val="00E13154"/>
    <w:rsid w:val="00E13B56"/>
    <w:rsid w:val="00E13DE4"/>
    <w:rsid w:val="00E14D9B"/>
    <w:rsid w:val="00E150B6"/>
    <w:rsid w:val="00E152CB"/>
    <w:rsid w:val="00E152F6"/>
    <w:rsid w:val="00E1559A"/>
    <w:rsid w:val="00E15689"/>
    <w:rsid w:val="00E15FB7"/>
    <w:rsid w:val="00E163CD"/>
    <w:rsid w:val="00E17940"/>
    <w:rsid w:val="00E204A4"/>
    <w:rsid w:val="00E20CEE"/>
    <w:rsid w:val="00E2173E"/>
    <w:rsid w:val="00E21B98"/>
    <w:rsid w:val="00E22063"/>
    <w:rsid w:val="00E2224A"/>
    <w:rsid w:val="00E222BE"/>
    <w:rsid w:val="00E222C4"/>
    <w:rsid w:val="00E22503"/>
    <w:rsid w:val="00E22F34"/>
    <w:rsid w:val="00E245A4"/>
    <w:rsid w:val="00E24BDE"/>
    <w:rsid w:val="00E2577A"/>
    <w:rsid w:val="00E25C1E"/>
    <w:rsid w:val="00E25D7A"/>
    <w:rsid w:val="00E2629A"/>
    <w:rsid w:val="00E2662A"/>
    <w:rsid w:val="00E26A34"/>
    <w:rsid w:val="00E27634"/>
    <w:rsid w:val="00E302A3"/>
    <w:rsid w:val="00E30383"/>
    <w:rsid w:val="00E31459"/>
    <w:rsid w:val="00E31495"/>
    <w:rsid w:val="00E32A18"/>
    <w:rsid w:val="00E32B2E"/>
    <w:rsid w:val="00E337DD"/>
    <w:rsid w:val="00E337E9"/>
    <w:rsid w:val="00E33CED"/>
    <w:rsid w:val="00E34007"/>
    <w:rsid w:val="00E34474"/>
    <w:rsid w:val="00E34EB4"/>
    <w:rsid w:val="00E3580A"/>
    <w:rsid w:val="00E365AF"/>
    <w:rsid w:val="00E36727"/>
    <w:rsid w:val="00E37666"/>
    <w:rsid w:val="00E406B4"/>
    <w:rsid w:val="00E41774"/>
    <w:rsid w:val="00E41BB7"/>
    <w:rsid w:val="00E42770"/>
    <w:rsid w:val="00E43EC3"/>
    <w:rsid w:val="00E44C45"/>
    <w:rsid w:val="00E474C4"/>
    <w:rsid w:val="00E50313"/>
    <w:rsid w:val="00E505D2"/>
    <w:rsid w:val="00E5084F"/>
    <w:rsid w:val="00E50BE5"/>
    <w:rsid w:val="00E50FEF"/>
    <w:rsid w:val="00E511EB"/>
    <w:rsid w:val="00E524A8"/>
    <w:rsid w:val="00E52794"/>
    <w:rsid w:val="00E52D24"/>
    <w:rsid w:val="00E5380D"/>
    <w:rsid w:val="00E53EDA"/>
    <w:rsid w:val="00E5559C"/>
    <w:rsid w:val="00E556ED"/>
    <w:rsid w:val="00E56C2B"/>
    <w:rsid w:val="00E575CD"/>
    <w:rsid w:val="00E614C1"/>
    <w:rsid w:val="00E614D1"/>
    <w:rsid w:val="00E61F55"/>
    <w:rsid w:val="00E630ED"/>
    <w:rsid w:val="00E637B4"/>
    <w:rsid w:val="00E63AC5"/>
    <w:rsid w:val="00E63D46"/>
    <w:rsid w:val="00E645A6"/>
    <w:rsid w:val="00E64A23"/>
    <w:rsid w:val="00E650D6"/>
    <w:rsid w:val="00E65459"/>
    <w:rsid w:val="00E660F0"/>
    <w:rsid w:val="00E661F4"/>
    <w:rsid w:val="00E66DF3"/>
    <w:rsid w:val="00E66F56"/>
    <w:rsid w:val="00E673E1"/>
    <w:rsid w:val="00E702DE"/>
    <w:rsid w:val="00E70CC8"/>
    <w:rsid w:val="00E70E89"/>
    <w:rsid w:val="00E70EB3"/>
    <w:rsid w:val="00E70ED0"/>
    <w:rsid w:val="00E7108B"/>
    <w:rsid w:val="00E7192B"/>
    <w:rsid w:val="00E73492"/>
    <w:rsid w:val="00E7551B"/>
    <w:rsid w:val="00E7685A"/>
    <w:rsid w:val="00E775CB"/>
    <w:rsid w:val="00E802A6"/>
    <w:rsid w:val="00E809E3"/>
    <w:rsid w:val="00E80B26"/>
    <w:rsid w:val="00E80DD0"/>
    <w:rsid w:val="00E81429"/>
    <w:rsid w:val="00E81B35"/>
    <w:rsid w:val="00E82568"/>
    <w:rsid w:val="00E829BB"/>
    <w:rsid w:val="00E8408B"/>
    <w:rsid w:val="00E841DE"/>
    <w:rsid w:val="00E8446B"/>
    <w:rsid w:val="00E84A92"/>
    <w:rsid w:val="00E84F63"/>
    <w:rsid w:val="00E85296"/>
    <w:rsid w:val="00E8545F"/>
    <w:rsid w:val="00E85B8B"/>
    <w:rsid w:val="00E86018"/>
    <w:rsid w:val="00E87006"/>
    <w:rsid w:val="00E87730"/>
    <w:rsid w:val="00E877A0"/>
    <w:rsid w:val="00E87958"/>
    <w:rsid w:val="00E87F42"/>
    <w:rsid w:val="00E90214"/>
    <w:rsid w:val="00E902EF"/>
    <w:rsid w:val="00E91838"/>
    <w:rsid w:val="00E91E92"/>
    <w:rsid w:val="00E92019"/>
    <w:rsid w:val="00E9206D"/>
    <w:rsid w:val="00E922D4"/>
    <w:rsid w:val="00E92DA2"/>
    <w:rsid w:val="00E9365B"/>
    <w:rsid w:val="00E947B4"/>
    <w:rsid w:val="00E95B7A"/>
    <w:rsid w:val="00E95F22"/>
    <w:rsid w:val="00E9697D"/>
    <w:rsid w:val="00E96C47"/>
    <w:rsid w:val="00E976EF"/>
    <w:rsid w:val="00E97A02"/>
    <w:rsid w:val="00E97BC0"/>
    <w:rsid w:val="00E97BCA"/>
    <w:rsid w:val="00E97FFE"/>
    <w:rsid w:val="00EA00B0"/>
    <w:rsid w:val="00EA07D5"/>
    <w:rsid w:val="00EA1CA4"/>
    <w:rsid w:val="00EA22BA"/>
    <w:rsid w:val="00EA30BA"/>
    <w:rsid w:val="00EA3356"/>
    <w:rsid w:val="00EA35E9"/>
    <w:rsid w:val="00EA3642"/>
    <w:rsid w:val="00EA3C1A"/>
    <w:rsid w:val="00EA6288"/>
    <w:rsid w:val="00EA6782"/>
    <w:rsid w:val="00EA6C19"/>
    <w:rsid w:val="00EA7081"/>
    <w:rsid w:val="00EA74AB"/>
    <w:rsid w:val="00EA759D"/>
    <w:rsid w:val="00EA7AAF"/>
    <w:rsid w:val="00EB005C"/>
    <w:rsid w:val="00EB21E8"/>
    <w:rsid w:val="00EB2BB9"/>
    <w:rsid w:val="00EB3E8C"/>
    <w:rsid w:val="00EB43AE"/>
    <w:rsid w:val="00EB58E2"/>
    <w:rsid w:val="00EB7549"/>
    <w:rsid w:val="00EC0A6C"/>
    <w:rsid w:val="00EC0FDD"/>
    <w:rsid w:val="00EC1748"/>
    <w:rsid w:val="00EC1A6E"/>
    <w:rsid w:val="00EC278E"/>
    <w:rsid w:val="00EC3841"/>
    <w:rsid w:val="00EC427E"/>
    <w:rsid w:val="00EC5D1D"/>
    <w:rsid w:val="00EC6847"/>
    <w:rsid w:val="00EC6AE5"/>
    <w:rsid w:val="00EC6D1A"/>
    <w:rsid w:val="00EC6FAD"/>
    <w:rsid w:val="00EC7383"/>
    <w:rsid w:val="00EC73A5"/>
    <w:rsid w:val="00EC7571"/>
    <w:rsid w:val="00EC7FA8"/>
    <w:rsid w:val="00ED038D"/>
    <w:rsid w:val="00ED16F8"/>
    <w:rsid w:val="00ED181A"/>
    <w:rsid w:val="00ED1B2F"/>
    <w:rsid w:val="00ED1BA2"/>
    <w:rsid w:val="00ED1E58"/>
    <w:rsid w:val="00ED2EB5"/>
    <w:rsid w:val="00ED3874"/>
    <w:rsid w:val="00ED3A5F"/>
    <w:rsid w:val="00ED4233"/>
    <w:rsid w:val="00ED516E"/>
    <w:rsid w:val="00ED6BDE"/>
    <w:rsid w:val="00ED770F"/>
    <w:rsid w:val="00ED778A"/>
    <w:rsid w:val="00ED7EC9"/>
    <w:rsid w:val="00EE006D"/>
    <w:rsid w:val="00EE0271"/>
    <w:rsid w:val="00EE06EA"/>
    <w:rsid w:val="00EE0B0F"/>
    <w:rsid w:val="00EE1243"/>
    <w:rsid w:val="00EE1CE3"/>
    <w:rsid w:val="00EE27E2"/>
    <w:rsid w:val="00EE28A2"/>
    <w:rsid w:val="00EE3B8F"/>
    <w:rsid w:val="00EE40F8"/>
    <w:rsid w:val="00EE4107"/>
    <w:rsid w:val="00EE42B2"/>
    <w:rsid w:val="00EE4B9B"/>
    <w:rsid w:val="00EE565D"/>
    <w:rsid w:val="00EE68AF"/>
    <w:rsid w:val="00EE6B1B"/>
    <w:rsid w:val="00EE6F85"/>
    <w:rsid w:val="00EE73DD"/>
    <w:rsid w:val="00EE75BC"/>
    <w:rsid w:val="00EE792E"/>
    <w:rsid w:val="00EE7B67"/>
    <w:rsid w:val="00EE7FAA"/>
    <w:rsid w:val="00EF068E"/>
    <w:rsid w:val="00EF0935"/>
    <w:rsid w:val="00EF1AAE"/>
    <w:rsid w:val="00EF1F11"/>
    <w:rsid w:val="00EF2283"/>
    <w:rsid w:val="00EF2502"/>
    <w:rsid w:val="00EF268D"/>
    <w:rsid w:val="00EF28BC"/>
    <w:rsid w:val="00EF2A56"/>
    <w:rsid w:val="00EF2BD8"/>
    <w:rsid w:val="00EF366F"/>
    <w:rsid w:val="00EF5389"/>
    <w:rsid w:val="00EF541E"/>
    <w:rsid w:val="00EF5F59"/>
    <w:rsid w:val="00EF6D06"/>
    <w:rsid w:val="00EF6E4E"/>
    <w:rsid w:val="00EF790F"/>
    <w:rsid w:val="00F0060E"/>
    <w:rsid w:val="00F00A47"/>
    <w:rsid w:val="00F01AAC"/>
    <w:rsid w:val="00F01FD1"/>
    <w:rsid w:val="00F02B55"/>
    <w:rsid w:val="00F02DF0"/>
    <w:rsid w:val="00F02FF0"/>
    <w:rsid w:val="00F0322A"/>
    <w:rsid w:val="00F04432"/>
    <w:rsid w:val="00F04B98"/>
    <w:rsid w:val="00F0602F"/>
    <w:rsid w:val="00F06BBA"/>
    <w:rsid w:val="00F07082"/>
    <w:rsid w:val="00F07693"/>
    <w:rsid w:val="00F076CE"/>
    <w:rsid w:val="00F07C44"/>
    <w:rsid w:val="00F105FE"/>
    <w:rsid w:val="00F10F88"/>
    <w:rsid w:val="00F11068"/>
    <w:rsid w:val="00F11AD7"/>
    <w:rsid w:val="00F11DDB"/>
    <w:rsid w:val="00F12A22"/>
    <w:rsid w:val="00F12F94"/>
    <w:rsid w:val="00F13174"/>
    <w:rsid w:val="00F13208"/>
    <w:rsid w:val="00F13535"/>
    <w:rsid w:val="00F13670"/>
    <w:rsid w:val="00F13D13"/>
    <w:rsid w:val="00F15200"/>
    <w:rsid w:val="00F15CFA"/>
    <w:rsid w:val="00F15EED"/>
    <w:rsid w:val="00F16CCA"/>
    <w:rsid w:val="00F16FE1"/>
    <w:rsid w:val="00F17069"/>
    <w:rsid w:val="00F174B0"/>
    <w:rsid w:val="00F17AB8"/>
    <w:rsid w:val="00F2001D"/>
    <w:rsid w:val="00F2075F"/>
    <w:rsid w:val="00F22351"/>
    <w:rsid w:val="00F224BD"/>
    <w:rsid w:val="00F22734"/>
    <w:rsid w:val="00F23542"/>
    <w:rsid w:val="00F24760"/>
    <w:rsid w:val="00F25104"/>
    <w:rsid w:val="00F25200"/>
    <w:rsid w:val="00F25329"/>
    <w:rsid w:val="00F256B2"/>
    <w:rsid w:val="00F25878"/>
    <w:rsid w:val="00F25A2E"/>
    <w:rsid w:val="00F26E1C"/>
    <w:rsid w:val="00F275D3"/>
    <w:rsid w:val="00F277E6"/>
    <w:rsid w:val="00F27A8D"/>
    <w:rsid w:val="00F30CF4"/>
    <w:rsid w:val="00F314D0"/>
    <w:rsid w:val="00F31946"/>
    <w:rsid w:val="00F32321"/>
    <w:rsid w:val="00F324E9"/>
    <w:rsid w:val="00F326E2"/>
    <w:rsid w:val="00F32A69"/>
    <w:rsid w:val="00F32E08"/>
    <w:rsid w:val="00F3353A"/>
    <w:rsid w:val="00F33D64"/>
    <w:rsid w:val="00F34378"/>
    <w:rsid w:val="00F34D57"/>
    <w:rsid w:val="00F34E51"/>
    <w:rsid w:val="00F35463"/>
    <w:rsid w:val="00F35D73"/>
    <w:rsid w:val="00F35DD5"/>
    <w:rsid w:val="00F4008B"/>
    <w:rsid w:val="00F402F9"/>
    <w:rsid w:val="00F415A1"/>
    <w:rsid w:val="00F41622"/>
    <w:rsid w:val="00F416E0"/>
    <w:rsid w:val="00F418C5"/>
    <w:rsid w:val="00F419FA"/>
    <w:rsid w:val="00F41C61"/>
    <w:rsid w:val="00F420E0"/>
    <w:rsid w:val="00F420E8"/>
    <w:rsid w:val="00F42672"/>
    <w:rsid w:val="00F42678"/>
    <w:rsid w:val="00F428AC"/>
    <w:rsid w:val="00F43462"/>
    <w:rsid w:val="00F44097"/>
    <w:rsid w:val="00F4457E"/>
    <w:rsid w:val="00F44B4F"/>
    <w:rsid w:val="00F45387"/>
    <w:rsid w:val="00F454C9"/>
    <w:rsid w:val="00F4586D"/>
    <w:rsid w:val="00F45E0E"/>
    <w:rsid w:val="00F46772"/>
    <w:rsid w:val="00F4700F"/>
    <w:rsid w:val="00F4709C"/>
    <w:rsid w:val="00F4732A"/>
    <w:rsid w:val="00F475B6"/>
    <w:rsid w:val="00F47A26"/>
    <w:rsid w:val="00F47F47"/>
    <w:rsid w:val="00F50032"/>
    <w:rsid w:val="00F50B46"/>
    <w:rsid w:val="00F50CE3"/>
    <w:rsid w:val="00F51481"/>
    <w:rsid w:val="00F51A70"/>
    <w:rsid w:val="00F528A7"/>
    <w:rsid w:val="00F52B20"/>
    <w:rsid w:val="00F52E1F"/>
    <w:rsid w:val="00F52F81"/>
    <w:rsid w:val="00F53AF4"/>
    <w:rsid w:val="00F541DE"/>
    <w:rsid w:val="00F54E11"/>
    <w:rsid w:val="00F54E65"/>
    <w:rsid w:val="00F54FF5"/>
    <w:rsid w:val="00F55285"/>
    <w:rsid w:val="00F55601"/>
    <w:rsid w:val="00F5613F"/>
    <w:rsid w:val="00F56189"/>
    <w:rsid w:val="00F56375"/>
    <w:rsid w:val="00F57278"/>
    <w:rsid w:val="00F57619"/>
    <w:rsid w:val="00F603BF"/>
    <w:rsid w:val="00F60BD9"/>
    <w:rsid w:val="00F60F83"/>
    <w:rsid w:val="00F6191D"/>
    <w:rsid w:val="00F61C25"/>
    <w:rsid w:val="00F61D23"/>
    <w:rsid w:val="00F61DB6"/>
    <w:rsid w:val="00F62296"/>
    <w:rsid w:val="00F62E30"/>
    <w:rsid w:val="00F6368F"/>
    <w:rsid w:val="00F645AF"/>
    <w:rsid w:val="00F646E8"/>
    <w:rsid w:val="00F64751"/>
    <w:rsid w:val="00F64A46"/>
    <w:rsid w:val="00F64FE9"/>
    <w:rsid w:val="00F65153"/>
    <w:rsid w:val="00F65778"/>
    <w:rsid w:val="00F658F2"/>
    <w:rsid w:val="00F65C0E"/>
    <w:rsid w:val="00F6681D"/>
    <w:rsid w:val="00F671BB"/>
    <w:rsid w:val="00F674F7"/>
    <w:rsid w:val="00F67ADD"/>
    <w:rsid w:val="00F67E4D"/>
    <w:rsid w:val="00F70BCE"/>
    <w:rsid w:val="00F71EC7"/>
    <w:rsid w:val="00F721E6"/>
    <w:rsid w:val="00F72543"/>
    <w:rsid w:val="00F734E9"/>
    <w:rsid w:val="00F7464C"/>
    <w:rsid w:val="00F74E42"/>
    <w:rsid w:val="00F74F45"/>
    <w:rsid w:val="00F75B2D"/>
    <w:rsid w:val="00F76956"/>
    <w:rsid w:val="00F76F34"/>
    <w:rsid w:val="00F8044C"/>
    <w:rsid w:val="00F80AFF"/>
    <w:rsid w:val="00F810D0"/>
    <w:rsid w:val="00F814A2"/>
    <w:rsid w:val="00F81B5B"/>
    <w:rsid w:val="00F81D84"/>
    <w:rsid w:val="00F82389"/>
    <w:rsid w:val="00F82CA5"/>
    <w:rsid w:val="00F83E20"/>
    <w:rsid w:val="00F83E70"/>
    <w:rsid w:val="00F83EB7"/>
    <w:rsid w:val="00F85B00"/>
    <w:rsid w:val="00F86CFC"/>
    <w:rsid w:val="00F87376"/>
    <w:rsid w:val="00F87B2F"/>
    <w:rsid w:val="00F90085"/>
    <w:rsid w:val="00F90C3C"/>
    <w:rsid w:val="00F91315"/>
    <w:rsid w:val="00F91CD4"/>
    <w:rsid w:val="00F93232"/>
    <w:rsid w:val="00F937F8"/>
    <w:rsid w:val="00F94064"/>
    <w:rsid w:val="00F94220"/>
    <w:rsid w:val="00F94F75"/>
    <w:rsid w:val="00F965AC"/>
    <w:rsid w:val="00F969C2"/>
    <w:rsid w:val="00FA0707"/>
    <w:rsid w:val="00FA0FD8"/>
    <w:rsid w:val="00FA15CD"/>
    <w:rsid w:val="00FA1F5C"/>
    <w:rsid w:val="00FA3447"/>
    <w:rsid w:val="00FA3836"/>
    <w:rsid w:val="00FA418C"/>
    <w:rsid w:val="00FA42C1"/>
    <w:rsid w:val="00FA44EE"/>
    <w:rsid w:val="00FA4F03"/>
    <w:rsid w:val="00FA5865"/>
    <w:rsid w:val="00FA60B7"/>
    <w:rsid w:val="00FA6558"/>
    <w:rsid w:val="00FA667B"/>
    <w:rsid w:val="00FA6B5D"/>
    <w:rsid w:val="00FA741A"/>
    <w:rsid w:val="00FA7873"/>
    <w:rsid w:val="00FB0441"/>
    <w:rsid w:val="00FB09F3"/>
    <w:rsid w:val="00FB0E3F"/>
    <w:rsid w:val="00FB1815"/>
    <w:rsid w:val="00FB18A3"/>
    <w:rsid w:val="00FB2B9E"/>
    <w:rsid w:val="00FB4240"/>
    <w:rsid w:val="00FB481A"/>
    <w:rsid w:val="00FB4CAE"/>
    <w:rsid w:val="00FB507A"/>
    <w:rsid w:val="00FB55AA"/>
    <w:rsid w:val="00FB5D7B"/>
    <w:rsid w:val="00FB7267"/>
    <w:rsid w:val="00FC0C0C"/>
    <w:rsid w:val="00FC20FF"/>
    <w:rsid w:val="00FC2387"/>
    <w:rsid w:val="00FC27FD"/>
    <w:rsid w:val="00FC2BDC"/>
    <w:rsid w:val="00FC31CE"/>
    <w:rsid w:val="00FC392A"/>
    <w:rsid w:val="00FC3C69"/>
    <w:rsid w:val="00FC4031"/>
    <w:rsid w:val="00FC4326"/>
    <w:rsid w:val="00FC4575"/>
    <w:rsid w:val="00FC48AF"/>
    <w:rsid w:val="00FC4C44"/>
    <w:rsid w:val="00FC59FA"/>
    <w:rsid w:val="00FC5F9E"/>
    <w:rsid w:val="00FC6155"/>
    <w:rsid w:val="00FC6404"/>
    <w:rsid w:val="00FC71B9"/>
    <w:rsid w:val="00FD05F0"/>
    <w:rsid w:val="00FD0831"/>
    <w:rsid w:val="00FD1815"/>
    <w:rsid w:val="00FD1FA7"/>
    <w:rsid w:val="00FD22EA"/>
    <w:rsid w:val="00FD41DF"/>
    <w:rsid w:val="00FD4B80"/>
    <w:rsid w:val="00FD5A08"/>
    <w:rsid w:val="00FD6599"/>
    <w:rsid w:val="00FD65C7"/>
    <w:rsid w:val="00FD6E05"/>
    <w:rsid w:val="00FE0026"/>
    <w:rsid w:val="00FE0567"/>
    <w:rsid w:val="00FE0E71"/>
    <w:rsid w:val="00FE1484"/>
    <w:rsid w:val="00FE19F1"/>
    <w:rsid w:val="00FE1EC3"/>
    <w:rsid w:val="00FE230C"/>
    <w:rsid w:val="00FE24E1"/>
    <w:rsid w:val="00FE34FF"/>
    <w:rsid w:val="00FE4688"/>
    <w:rsid w:val="00FE4DAB"/>
    <w:rsid w:val="00FE50B1"/>
    <w:rsid w:val="00FE54C6"/>
    <w:rsid w:val="00FE585C"/>
    <w:rsid w:val="00FE5B04"/>
    <w:rsid w:val="00FE5D4B"/>
    <w:rsid w:val="00FE660B"/>
    <w:rsid w:val="00FE6C09"/>
    <w:rsid w:val="00FE6CAF"/>
    <w:rsid w:val="00FE798C"/>
    <w:rsid w:val="00FE7C2C"/>
    <w:rsid w:val="00FE7C4F"/>
    <w:rsid w:val="00FF014C"/>
    <w:rsid w:val="00FF02C5"/>
    <w:rsid w:val="00FF0C85"/>
    <w:rsid w:val="00FF114D"/>
    <w:rsid w:val="00FF169C"/>
    <w:rsid w:val="00FF1BAE"/>
    <w:rsid w:val="00FF290B"/>
    <w:rsid w:val="00FF29F0"/>
    <w:rsid w:val="00FF2CE4"/>
    <w:rsid w:val="00FF3189"/>
    <w:rsid w:val="00FF35EE"/>
    <w:rsid w:val="00FF5A31"/>
    <w:rsid w:val="00FF5E1B"/>
    <w:rsid w:val="00FF6184"/>
    <w:rsid w:val="00FF6D08"/>
    <w:rsid w:val="00FF755E"/>
    <w:rsid w:val="00FF7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 stroke="f">
      <v:fill color="white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semiHidden="1" w:uiPriority="9" w:unhideWhenUsed="1" w:qFormat="1"/>
    <w:lsdException w:name="heading 5" w:semiHidden="1" w:unhideWhenUsed="1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caption" w:semiHidden="1" w:unhideWhenUsed="1" w:qFormat="1"/>
    <w:lsdException w:name="Title" w:uiPriority="10" w:qFormat="1"/>
    <w:lsdException w:name="Body Text Indent" w:uiPriority="99"/>
    <w:lsdException w:name="Subtitle" w:qFormat="1"/>
    <w:lsdException w:name="Body Text Indent 2" w:uiPriority="99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 List" w:uiPriority="99"/>
    <w:lsdException w:name="Table Grid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2">
    <w:name w:val="Normal"/>
    <w:qFormat/>
    <w:rsid w:val="00714AF1"/>
    <w:rPr>
      <w:sz w:val="24"/>
      <w:szCs w:val="24"/>
    </w:rPr>
  </w:style>
  <w:style w:type="paragraph" w:styleId="11">
    <w:name w:val="heading 1"/>
    <w:basedOn w:val="a2"/>
    <w:next w:val="a2"/>
    <w:link w:val="12"/>
    <w:uiPriority w:val="9"/>
    <w:qFormat/>
    <w:rsid w:val="00747492"/>
    <w:pPr>
      <w:keepNext/>
      <w:spacing w:before="240" w:after="60"/>
      <w:jc w:val="center"/>
      <w:outlineLvl w:val="0"/>
    </w:pPr>
    <w:rPr>
      <w:rFonts w:cs="Arial"/>
      <w:b/>
      <w:bCs/>
      <w:kern w:val="32"/>
      <w:sz w:val="28"/>
      <w:szCs w:val="32"/>
    </w:rPr>
  </w:style>
  <w:style w:type="paragraph" w:styleId="22">
    <w:name w:val="heading 2"/>
    <w:basedOn w:val="a3"/>
    <w:next w:val="a2"/>
    <w:link w:val="23"/>
    <w:qFormat/>
    <w:rsid w:val="0088384F"/>
    <w:pPr>
      <w:outlineLvl w:val="1"/>
    </w:pPr>
  </w:style>
  <w:style w:type="paragraph" w:styleId="31">
    <w:name w:val="heading 3"/>
    <w:basedOn w:val="a2"/>
    <w:next w:val="a2"/>
    <w:qFormat/>
    <w:rsid w:val="00BB2FEA"/>
    <w:pPr>
      <w:keepNext/>
      <w:keepLines/>
      <w:numPr>
        <w:ilvl w:val="2"/>
        <w:numId w:val="1"/>
      </w:numPr>
      <w:spacing w:before="120" w:after="60"/>
      <w:jc w:val="center"/>
      <w:outlineLvl w:val="2"/>
    </w:pPr>
    <w:rPr>
      <w:rFonts w:cs="Arial"/>
      <w:b/>
      <w:bCs/>
      <w:sz w:val="28"/>
      <w:szCs w:val="28"/>
    </w:rPr>
  </w:style>
  <w:style w:type="paragraph" w:styleId="40">
    <w:name w:val="heading 4"/>
    <w:basedOn w:val="a2"/>
    <w:next w:val="a2"/>
    <w:link w:val="41"/>
    <w:uiPriority w:val="9"/>
    <w:unhideWhenUsed/>
    <w:qFormat/>
    <w:rsid w:val="002A532D"/>
    <w:pPr>
      <w:keepNext/>
      <w:outlineLvl w:val="3"/>
    </w:pPr>
    <w:rPr>
      <w:rFonts w:ascii="Calibri" w:eastAsia="Calibri" w:hAnsi="Calibri"/>
      <w:b/>
      <w:sz w:val="18"/>
      <w:szCs w:val="18"/>
      <w:lang w:eastAsia="en-US"/>
    </w:rPr>
  </w:style>
  <w:style w:type="paragraph" w:styleId="60">
    <w:name w:val="heading 6"/>
    <w:basedOn w:val="a2"/>
    <w:next w:val="a2"/>
    <w:qFormat/>
    <w:rsid w:val="00BB2FEA"/>
    <w:pPr>
      <w:keepLines/>
      <w:numPr>
        <w:ilvl w:val="5"/>
        <w:numId w:val="1"/>
      </w:numPr>
      <w:spacing w:before="120" w:after="60"/>
      <w:contextualSpacing/>
      <w:jc w:val="center"/>
      <w:outlineLvl w:val="5"/>
    </w:pPr>
    <w:rPr>
      <w:b/>
      <w:bCs/>
      <w:sz w:val="28"/>
      <w:szCs w:val="22"/>
    </w:rPr>
  </w:style>
  <w:style w:type="paragraph" w:styleId="70">
    <w:name w:val="heading 7"/>
    <w:basedOn w:val="a2"/>
    <w:next w:val="a2"/>
    <w:qFormat/>
    <w:rsid w:val="00BB2FEA"/>
    <w:pPr>
      <w:numPr>
        <w:ilvl w:val="6"/>
        <w:numId w:val="1"/>
      </w:numPr>
      <w:spacing w:before="120" w:after="60"/>
      <w:contextualSpacing/>
      <w:jc w:val="center"/>
      <w:outlineLvl w:val="6"/>
    </w:pPr>
    <w:rPr>
      <w:b/>
      <w:sz w:val="28"/>
    </w:rPr>
  </w:style>
  <w:style w:type="paragraph" w:styleId="8">
    <w:name w:val="heading 8"/>
    <w:basedOn w:val="a2"/>
    <w:next w:val="a2"/>
    <w:qFormat/>
    <w:rsid w:val="00BB2FEA"/>
    <w:pPr>
      <w:numPr>
        <w:ilvl w:val="7"/>
        <w:numId w:val="1"/>
      </w:numPr>
      <w:spacing w:before="120" w:after="60"/>
      <w:contextualSpacing/>
      <w:jc w:val="center"/>
      <w:outlineLvl w:val="7"/>
    </w:pPr>
    <w:rPr>
      <w:b/>
      <w:iCs/>
      <w:sz w:val="28"/>
    </w:rPr>
  </w:style>
  <w:style w:type="paragraph" w:styleId="9">
    <w:name w:val="heading 9"/>
    <w:basedOn w:val="a2"/>
    <w:next w:val="a2"/>
    <w:qFormat/>
    <w:rsid w:val="00BB2FEA"/>
    <w:pPr>
      <w:numPr>
        <w:ilvl w:val="8"/>
        <w:numId w:val="1"/>
      </w:numPr>
      <w:spacing w:before="120" w:after="60"/>
      <w:contextualSpacing/>
      <w:jc w:val="center"/>
      <w:outlineLvl w:val="8"/>
    </w:pPr>
    <w:rPr>
      <w:rFonts w:cs="Arial"/>
      <w:b/>
      <w:sz w:val="28"/>
      <w:szCs w:val="22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Чертежный"/>
    <w:rsid w:val="004A7714"/>
    <w:pPr>
      <w:jc w:val="both"/>
    </w:pPr>
    <w:rPr>
      <w:rFonts w:ascii="ISOCPEUR" w:hAnsi="ISOCPEUR"/>
      <w:i/>
      <w:sz w:val="28"/>
      <w:lang w:val="uk-UA"/>
    </w:rPr>
  </w:style>
  <w:style w:type="paragraph" w:styleId="a8">
    <w:name w:val="header"/>
    <w:basedOn w:val="a2"/>
    <w:pPr>
      <w:tabs>
        <w:tab w:val="center" w:pos="4677"/>
        <w:tab w:val="right" w:pos="9355"/>
      </w:tabs>
    </w:pPr>
  </w:style>
  <w:style w:type="paragraph" w:styleId="a9">
    <w:name w:val="footer"/>
    <w:basedOn w:val="a2"/>
    <w:link w:val="aa"/>
    <w:pPr>
      <w:tabs>
        <w:tab w:val="center" w:pos="4677"/>
        <w:tab w:val="right" w:pos="9355"/>
      </w:tabs>
    </w:pPr>
  </w:style>
  <w:style w:type="character" w:styleId="ab">
    <w:name w:val="page number"/>
    <w:basedOn w:val="a4"/>
  </w:style>
  <w:style w:type="table" w:styleId="ac">
    <w:name w:val="Table Grid"/>
    <w:basedOn w:val="a5"/>
    <w:uiPriority w:val="99"/>
    <w:rsid w:val="00AB1A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0">
    <w:name w:val="Стиль Заголовок 1 + 10 пт"/>
    <w:basedOn w:val="11"/>
    <w:link w:val="1100"/>
    <w:rsid w:val="00B545B6"/>
    <w:pPr>
      <w:spacing w:after="120"/>
    </w:pPr>
    <w:rPr>
      <w:szCs w:val="24"/>
    </w:rPr>
  </w:style>
  <w:style w:type="character" w:customStyle="1" w:styleId="12">
    <w:name w:val="Заголовок 1 Знак"/>
    <w:link w:val="11"/>
    <w:uiPriority w:val="9"/>
    <w:rsid w:val="00747492"/>
    <w:rPr>
      <w:rFonts w:cs="Arial"/>
      <w:b/>
      <w:bCs/>
      <w:kern w:val="32"/>
      <w:sz w:val="28"/>
      <w:szCs w:val="32"/>
    </w:rPr>
  </w:style>
  <w:style w:type="character" w:customStyle="1" w:styleId="1100">
    <w:name w:val="Стиль Заголовок 1 + 10 пт Знак"/>
    <w:link w:val="110"/>
    <w:rsid w:val="00B545B6"/>
    <w:rPr>
      <w:rFonts w:cs="Arial"/>
      <w:b/>
      <w:bCs/>
      <w:kern w:val="32"/>
      <w:sz w:val="28"/>
      <w:szCs w:val="24"/>
    </w:rPr>
  </w:style>
  <w:style w:type="paragraph" w:styleId="13">
    <w:name w:val="toc 1"/>
    <w:basedOn w:val="a2"/>
    <w:next w:val="a2"/>
    <w:autoRedefine/>
    <w:uiPriority w:val="39"/>
    <w:qFormat/>
    <w:rsid w:val="008544BB"/>
    <w:pPr>
      <w:tabs>
        <w:tab w:val="left" w:pos="960"/>
        <w:tab w:val="left" w:leader="dot" w:pos="9639"/>
      </w:tabs>
      <w:spacing w:before="60"/>
      <w:ind w:left="357" w:right="820"/>
      <w:jc w:val="both"/>
    </w:pPr>
    <w:rPr>
      <w:b/>
      <w:noProof/>
      <w:sz w:val="28"/>
    </w:rPr>
  </w:style>
  <w:style w:type="character" w:styleId="ad">
    <w:name w:val="Hyperlink"/>
    <w:uiPriority w:val="99"/>
    <w:rsid w:val="00B545B6"/>
    <w:rPr>
      <w:color w:val="0000FF"/>
      <w:u w:val="single"/>
    </w:rPr>
  </w:style>
  <w:style w:type="paragraph" w:styleId="ae">
    <w:name w:val="Title"/>
    <w:basedOn w:val="a2"/>
    <w:link w:val="af"/>
    <w:uiPriority w:val="10"/>
    <w:qFormat/>
    <w:rsid w:val="00E73492"/>
    <w:pPr>
      <w:jc w:val="center"/>
    </w:pPr>
    <w:rPr>
      <w:rFonts w:ascii="Georgia" w:hAnsi="Georgia"/>
      <w:b/>
      <w:bCs/>
      <w:sz w:val="22"/>
    </w:rPr>
  </w:style>
  <w:style w:type="paragraph" w:styleId="af0">
    <w:name w:val="Body Text"/>
    <w:basedOn w:val="a2"/>
    <w:link w:val="af1"/>
    <w:rsid w:val="00E73492"/>
    <w:pPr>
      <w:jc w:val="center"/>
    </w:pPr>
    <w:rPr>
      <w:sz w:val="32"/>
      <w:lang w:val="en-US"/>
    </w:rPr>
  </w:style>
  <w:style w:type="paragraph" w:styleId="24">
    <w:name w:val="Body Text 2"/>
    <w:basedOn w:val="a2"/>
    <w:rsid w:val="00E73492"/>
    <w:pPr>
      <w:ind w:right="-5"/>
      <w:jc w:val="both"/>
    </w:pPr>
    <w:rPr>
      <w:rFonts w:ascii="Courier New" w:hAnsi="Courier New" w:cs="Courier New"/>
    </w:rPr>
  </w:style>
  <w:style w:type="character" w:styleId="af2">
    <w:name w:val="Strong"/>
    <w:uiPriority w:val="22"/>
    <w:qFormat/>
    <w:rsid w:val="00E73492"/>
    <w:rPr>
      <w:b/>
      <w:bCs/>
    </w:rPr>
  </w:style>
  <w:style w:type="paragraph" w:customStyle="1" w:styleId="14">
    <w:name w:val="Стиль Заголовок 1 + не полужирный"/>
    <w:basedOn w:val="11"/>
    <w:link w:val="15"/>
    <w:rsid w:val="00BB2FEA"/>
    <w:pPr>
      <w:spacing w:after="120"/>
    </w:pPr>
    <w:rPr>
      <w:rFonts w:cs="Times New Roman"/>
      <w:bCs w:val="0"/>
      <w:kern w:val="0"/>
      <w:szCs w:val="28"/>
    </w:rPr>
  </w:style>
  <w:style w:type="paragraph" w:customStyle="1" w:styleId="10">
    <w:name w:val="Заголовок 1 нумерованный"/>
    <w:basedOn w:val="14"/>
    <w:next w:val="a2"/>
    <w:link w:val="16"/>
    <w:rsid w:val="005A7404"/>
    <w:pPr>
      <w:keepLines/>
      <w:numPr>
        <w:numId w:val="4"/>
      </w:numPr>
    </w:pPr>
  </w:style>
  <w:style w:type="paragraph" w:customStyle="1" w:styleId="a0">
    <w:name w:val="Нумерованный"/>
    <w:basedOn w:val="a2"/>
    <w:rsid w:val="00BB2FEA"/>
    <w:pPr>
      <w:numPr>
        <w:ilvl w:val="2"/>
        <w:numId w:val="2"/>
      </w:numPr>
      <w:jc w:val="both"/>
    </w:pPr>
  </w:style>
  <w:style w:type="paragraph" w:styleId="af3">
    <w:name w:val="Normal (Web)"/>
    <w:basedOn w:val="a2"/>
    <w:rsid w:val="00BB2FEA"/>
    <w:pPr>
      <w:spacing w:before="100" w:beforeAutospacing="1" w:after="100" w:afterAutospacing="1"/>
    </w:pPr>
    <w:rPr>
      <w:color w:val="000080"/>
      <w:sz w:val="30"/>
      <w:szCs w:val="30"/>
    </w:rPr>
  </w:style>
  <w:style w:type="character" w:customStyle="1" w:styleId="keyword">
    <w:name w:val="keyword"/>
    <w:basedOn w:val="a4"/>
    <w:rsid w:val="00BB2FEA"/>
  </w:style>
  <w:style w:type="paragraph" w:styleId="25">
    <w:name w:val="toc 2"/>
    <w:basedOn w:val="a2"/>
    <w:next w:val="a2"/>
    <w:autoRedefine/>
    <w:uiPriority w:val="39"/>
    <w:qFormat/>
    <w:rsid w:val="00360B1B"/>
    <w:pPr>
      <w:tabs>
        <w:tab w:val="left" w:pos="960"/>
        <w:tab w:val="right" w:leader="dot" w:pos="9781"/>
      </w:tabs>
      <w:ind w:left="240"/>
    </w:pPr>
  </w:style>
  <w:style w:type="numbering" w:customStyle="1" w:styleId="1">
    <w:name w:val="Стиль1"/>
    <w:rsid w:val="005A7404"/>
    <w:pPr>
      <w:numPr>
        <w:numId w:val="3"/>
      </w:numPr>
    </w:pPr>
  </w:style>
  <w:style w:type="paragraph" w:customStyle="1" w:styleId="a3">
    <w:name w:val="Стиль Нумерованный список + полужирный"/>
    <w:basedOn w:val="a1"/>
    <w:link w:val="af4"/>
    <w:rsid w:val="00284298"/>
    <w:pPr>
      <w:jc w:val="both"/>
    </w:pPr>
    <w:rPr>
      <w:b/>
      <w:bCs/>
    </w:rPr>
  </w:style>
  <w:style w:type="paragraph" w:styleId="a1">
    <w:name w:val="List Number"/>
    <w:basedOn w:val="a2"/>
    <w:link w:val="af5"/>
    <w:rsid w:val="005A7404"/>
    <w:pPr>
      <w:numPr>
        <w:ilvl w:val="1"/>
        <w:numId w:val="4"/>
      </w:numPr>
      <w:contextualSpacing/>
    </w:pPr>
  </w:style>
  <w:style w:type="paragraph" w:styleId="21">
    <w:name w:val="List Number 2"/>
    <w:basedOn w:val="a2"/>
    <w:rsid w:val="002D1D94"/>
    <w:pPr>
      <w:numPr>
        <w:ilvl w:val="2"/>
        <w:numId w:val="4"/>
      </w:numPr>
      <w:contextualSpacing/>
      <w:jc w:val="both"/>
    </w:pPr>
  </w:style>
  <w:style w:type="paragraph" w:styleId="32">
    <w:name w:val="List Number 3"/>
    <w:basedOn w:val="a2"/>
    <w:rsid w:val="005A7404"/>
    <w:pPr>
      <w:numPr>
        <w:ilvl w:val="3"/>
        <w:numId w:val="4"/>
      </w:numPr>
      <w:contextualSpacing/>
    </w:pPr>
  </w:style>
  <w:style w:type="paragraph" w:styleId="af6">
    <w:name w:val="TOC Heading"/>
    <w:basedOn w:val="11"/>
    <w:next w:val="a2"/>
    <w:uiPriority w:val="39"/>
    <w:qFormat/>
    <w:rsid w:val="001D21F2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Cs w:val="28"/>
      <w:lang w:eastAsia="en-US"/>
    </w:rPr>
  </w:style>
  <w:style w:type="paragraph" w:styleId="33">
    <w:name w:val="toc 3"/>
    <w:basedOn w:val="a2"/>
    <w:next w:val="a2"/>
    <w:autoRedefine/>
    <w:uiPriority w:val="39"/>
    <w:unhideWhenUsed/>
    <w:qFormat/>
    <w:rsid w:val="00585C01"/>
    <w:pPr>
      <w:spacing w:after="100" w:line="276" w:lineRule="auto"/>
      <w:ind w:left="440"/>
    </w:pPr>
    <w:rPr>
      <w:rFonts w:ascii="Calibri" w:hAnsi="Calibri"/>
      <w:sz w:val="22"/>
      <w:szCs w:val="22"/>
      <w:lang w:eastAsia="en-US"/>
    </w:rPr>
  </w:style>
  <w:style w:type="paragraph" w:styleId="af7">
    <w:name w:val="Balloon Text"/>
    <w:basedOn w:val="a2"/>
    <w:link w:val="af8"/>
    <w:rsid w:val="00585C01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link w:val="af7"/>
    <w:rsid w:val="00585C01"/>
    <w:rPr>
      <w:rFonts w:ascii="Tahoma" w:hAnsi="Tahoma" w:cs="Tahoma"/>
      <w:sz w:val="16"/>
      <w:szCs w:val="16"/>
    </w:rPr>
  </w:style>
  <w:style w:type="character" w:customStyle="1" w:styleId="contextcurrent1">
    <w:name w:val="context_current1"/>
    <w:rsid w:val="009C5C95"/>
    <w:rPr>
      <w:shd w:val="clear" w:color="auto" w:fill="FFDE00"/>
    </w:rPr>
  </w:style>
  <w:style w:type="paragraph" w:styleId="90">
    <w:name w:val="toc 9"/>
    <w:basedOn w:val="a2"/>
    <w:next w:val="a2"/>
    <w:autoRedefine/>
    <w:rsid w:val="00FF0C85"/>
    <w:pPr>
      <w:ind w:left="1920"/>
    </w:pPr>
  </w:style>
  <w:style w:type="character" w:customStyle="1" w:styleId="context1">
    <w:name w:val="context1"/>
    <w:rsid w:val="009C5C95"/>
    <w:rPr>
      <w:shd w:val="clear" w:color="auto" w:fill="FFFFA6"/>
    </w:rPr>
  </w:style>
  <w:style w:type="paragraph" w:customStyle="1" w:styleId="HEADERTEXT">
    <w:name w:val=".HEADERTEXT"/>
    <w:rsid w:val="006A745C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</w:rPr>
  </w:style>
  <w:style w:type="paragraph" w:customStyle="1" w:styleId="Heading">
    <w:name w:val="Heading"/>
    <w:rsid w:val="00231129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character" w:styleId="af9">
    <w:name w:val="annotation reference"/>
    <w:rsid w:val="00276513"/>
    <w:rPr>
      <w:sz w:val="16"/>
      <w:szCs w:val="16"/>
    </w:rPr>
  </w:style>
  <w:style w:type="paragraph" w:styleId="afa">
    <w:name w:val="annotation text"/>
    <w:basedOn w:val="a2"/>
    <w:link w:val="afb"/>
    <w:rsid w:val="00276513"/>
    <w:rPr>
      <w:sz w:val="20"/>
      <w:szCs w:val="20"/>
    </w:rPr>
  </w:style>
  <w:style w:type="character" w:customStyle="1" w:styleId="afb">
    <w:name w:val="Текст примечания Знак"/>
    <w:basedOn w:val="a4"/>
    <w:link w:val="afa"/>
    <w:rsid w:val="00276513"/>
  </w:style>
  <w:style w:type="paragraph" w:styleId="afc">
    <w:name w:val="annotation subject"/>
    <w:basedOn w:val="afa"/>
    <w:next w:val="afa"/>
    <w:link w:val="afd"/>
    <w:rsid w:val="00276513"/>
    <w:rPr>
      <w:b/>
      <w:bCs/>
    </w:rPr>
  </w:style>
  <w:style w:type="character" w:customStyle="1" w:styleId="afd">
    <w:name w:val="Тема примечания Знак"/>
    <w:link w:val="afc"/>
    <w:rsid w:val="00276513"/>
    <w:rPr>
      <w:b/>
      <w:bCs/>
    </w:rPr>
  </w:style>
  <w:style w:type="paragraph" w:customStyle="1" w:styleId="headertext0">
    <w:name w:val="headertext"/>
    <w:basedOn w:val="a2"/>
    <w:rsid w:val="00E52D24"/>
    <w:pPr>
      <w:spacing w:after="72" w:line="345" w:lineRule="atLeast"/>
      <w:jc w:val="center"/>
    </w:pPr>
    <w:rPr>
      <w:b/>
      <w:bCs/>
      <w:color w:val="2B4279"/>
      <w:sz w:val="29"/>
      <w:szCs w:val="29"/>
    </w:rPr>
  </w:style>
  <w:style w:type="paragraph" w:customStyle="1" w:styleId="formattext">
    <w:name w:val="formattext"/>
    <w:basedOn w:val="a2"/>
    <w:rsid w:val="00E52D24"/>
    <w:pPr>
      <w:spacing w:line="285" w:lineRule="atLeast"/>
      <w:ind w:firstLine="450"/>
      <w:jc w:val="both"/>
    </w:pPr>
  </w:style>
  <w:style w:type="paragraph" w:customStyle="1" w:styleId="17">
    <w:name w:val="Заголовок1"/>
    <w:basedOn w:val="110"/>
    <w:link w:val="18"/>
    <w:qFormat/>
    <w:rsid w:val="005271A1"/>
    <w:rPr>
      <w:rFonts w:cs="Times New Roman"/>
      <w:szCs w:val="28"/>
    </w:rPr>
  </w:style>
  <w:style w:type="paragraph" w:customStyle="1" w:styleId="2">
    <w:name w:val="Заголовок2"/>
    <w:basedOn w:val="10"/>
    <w:link w:val="26"/>
    <w:qFormat/>
    <w:rsid w:val="005271A1"/>
    <w:pPr>
      <w:numPr>
        <w:numId w:val="5"/>
      </w:numPr>
      <w:ind w:right="112"/>
    </w:pPr>
  </w:style>
  <w:style w:type="character" w:customStyle="1" w:styleId="18">
    <w:name w:val="Заголовок1 Знак"/>
    <w:link w:val="17"/>
    <w:rsid w:val="005271A1"/>
    <w:rPr>
      <w:rFonts w:cs="Arial"/>
      <w:b/>
      <w:bCs/>
      <w:kern w:val="32"/>
      <w:sz w:val="28"/>
      <w:szCs w:val="28"/>
    </w:rPr>
  </w:style>
  <w:style w:type="paragraph" w:customStyle="1" w:styleId="30">
    <w:name w:val="Заголовок3"/>
    <w:basedOn w:val="22"/>
    <w:link w:val="34"/>
    <w:qFormat/>
    <w:rsid w:val="005271A1"/>
    <w:pPr>
      <w:numPr>
        <w:numId w:val="5"/>
      </w:numPr>
      <w:spacing w:before="120"/>
      <w:ind w:right="113"/>
    </w:pPr>
    <w:rPr>
      <w:sz w:val="28"/>
      <w:szCs w:val="28"/>
    </w:rPr>
  </w:style>
  <w:style w:type="character" w:customStyle="1" w:styleId="15">
    <w:name w:val="Стиль Заголовок 1 + не полужирный Знак"/>
    <w:link w:val="14"/>
    <w:rsid w:val="005271A1"/>
    <w:rPr>
      <w:rFonts w:cs="Arial"/>
      <w:b/>
      <w:bCs w:val="0"/>
      <w:kern w:val="32"/>
      <w:sz w:val="28"/>
      <w:szCs w:val="28"/>
    </w:rPr>
  </w:style>
  <w:style w:type="character" w:customStyle="1" w:styleId="16">
    <w:name w:val="Заголовок 1 нумерованный Знак"/>
    <w:link w:val="10"/>
    <w:rsid w:val="005271A1"/>
    <w:rPr>
      <w:b/>
      <w:sz w:val="28"/>
      <w:szCs w:val="28"/>
    </w:rPr>
  </w:style>
  <w:style w:type="character" w:customStyle="1" w:styleId="26">
    <w:name w:val="Заголовок2 Знак"/>
    <w:link w:val="2"/>
    <w:rsid w:val="005271A1"/>
    <w:rPr>
      <w:b/>
      <w:sz w:val="28"/>
      <w:szCs w:val="28"/>
    </w:rPr>
  </w:style>
  <w:style w:type="paragraph" w:styleId="a">
    <w:name w:val="List Bullet"/>
    <w:basedOn w:val="a2"/>
    <w:rsid w:val="006B2FEF"/>
    <w:pPr>
      <w:numPr>
        <w:numId w:val="6"/>
      </w:numPr>
    </w:pPr>
  </w:style>
  <w:style w:type="character" w:customStyle="1" w:styleId="af5">
    <w:name w:val="Нумерованный список Знак"/>
    <w:link w:val="a1"/>
    <w:rsid w:val="005271A1"/>
    <w:rPr>
      <w:sz w:val="24"/>
      <w:szCs w:val="24"/>
    </w:rPr>
  </w:style>
  <w:style w:type="character" w:customStyle="1" w:styleId="af4">
    <w:name w:val="Стиль Нумерованный список + полужирный Знак"/>
    <w:link w:val="a3"/>
    <w:rsid w:val="005271A1"/>
    <w:rPr>
      <w:b/>
      <w:bCs/>
      <w:sz w:val="24"/>
      <w:szCs w:val="24"/>
    </w:rPr>
  </w:style>
  <w:style w:type="character" w:customStyle="1" w:styleId="23">
    <w:name w:val="Заголовок 2 Знак"/>
    <w:link w:val="22"/>
    <w:rsid w:val="005271A1"/>
    <w:rPr>
      <w:b/>
      <w:bCs/>
      <w:sz w:val="24"/>
      <w:szCs w:val="24"/>
    </w:rPr>
  </w:style>
  <w:style w:type="character" w:customStyle="1" w:styleId="34">
    <w:name w:val="Заголовок3 Знак"/>
    <w:link w:val="30"/>
    <w:rsid w:val="005271A1"/>
    <w:rPr>
      <w:b/>
      <w:bCs/>
      <w:sz w:val="28"/>
      <w:szCs w:val="28"/>
    </w:rPr>
  </w:style>
  <w:style w:type="paragraph" w:customStyle="1" w:styleId="FORMATTEXT0">
    <w:name w:val=".FORMATTEXT"/>
    <w:uiPriority w:val="99"/>
    <w:rsid w:val="00D55AE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af">
    <w:name w:val="Название Знак"/>
    <w:link w:val="ae"/>
    <w:uiPriority w:val="10"/>
    <w:rsid w:val="00655884"/>
    <w:rPr>
      <w:rFonts w:ascii="Georgia" w:hAnsi="Georgia"/>
      <w:b/>
      <w:bCs/>
      <w:sz w:val="22"/>
      <w:szCs w:val="24"/>
    </w:rPr>
  </w:style>
  <w:style w:type="paragraph" w:styleId="afe">
    <w:name w:val="List Paragraph"/>
    <w:basedOn w:val="a2"/>
    <w:link w:val="aff"/>
    <w:uiPriority w:val="34"/>
    <w:qFormat/>
    <w:rsid w:val="00655884"/>
    <w:pPr>
      <w:spacing w:after="120"/>
      <w:ind w:left="720" w:firstLine="709"/>
      <w:contextualSpacing/>
      <w:jc w:val="both"/>
    </w:pPr>
    <w:rPr>
      <w:rFonts w:eastAsia="Calibri"/>
      <w:szCs w:val="22"/>
      <w:lang w:eastAsia="en-US"/>
    </w:rPr>
  </w:style>
  <w:style w:type="character" w:styleId="aff0">
    <w:name w:val="Placeholder Text"/>
    <w:uiPriority w:val="99"/>
    <w:semiHidden/>
    <w:rsid w:val="00E163CD"/>
    <w:rPr>
      <w:color w:val="808080"/>
    </w:rPr>
  </w:style>
  <w:style w:type="numbering" w:customStyle="1" w:styleId="20">
    <w:name w:val="Стиль2"/>
    <w:uiPriority w:val="99"/>
    <w:rsid w:val="00464C1A"/>
    <w:pPr>
      <w:numPr>
        <w:numId w:val="7"/>
      </w:numPr>
    </w:pPr>
  </w:style>
  <w:style w:type="numbering" w:customStyle="1" w:styleId="3">
    <w:name w:val="Стиль3"/>
    <w:uiPriority w:val="99"/>
    <w:rsid w:val="00464C1A"/>
    <w:pPr>
      <w:numPr>
        <w:numId w:val="8"/>
      </w:numPr>
    </w:pPr>
  </w:style>
  <w:style w:type="numbering" w:customStyle="1" w:styleId="4">
    <w:name w:val="Стиль4"/>
    <w:uiPriority w:val="99"/>
    <w:rsid w:val="00F61C25"/>
    <w:pPr>
      <w:numPr>
        <w:numId w:val="9"/>
      </w:numPr>
    </w:pPr>
  </w:style>
  <w:style w:type="numbering" w:customStyle="1" w:styleId="5">
    <w:name w:val="Стиль5"/>
    <w:uiPriority w:val="99"/>
    <w:rsid w:val="00F61C25"/>
    <w:pPr>
      <w:numPr>
        <w:numId w:val="10"/>
      </w:numPr>
    </w:pPr>
  </w:style>
  <w:style w:type="paragraph" w:customStyle="1" w:styleId="aff1">
    <w:name w:val="Знак"/>
    <w:basedOn w:val="a2"/>
    <w:rsid w:val="00976598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WW8Num2z0">
    <w:name w:val="WW8Num2z0"/>
    <w:rsid w:val="00733162"/>
    <w:rPr>
      <w:rFonts w:ascii="Symbol" w:hAnsi="Symbol" w:cs="OpenSymbol"/>
    </w:rPr>
  </w:style>
  <w:style w:type="paragraph" w:customStyle="1" w:styleId="19">
    <w:name w:val="Абзац списка1"/>
    <w:basedOn w:val="a2"/>
    <w:qFormat/>
    <w:rsid w:val="00513414"/>
    <w:pPr>
      <w:autoSpaceDE w:val="0"/>
      <w:autoSpaceDN w:val="0"/>
      <w:ind w:left="720"/>
      <w:contextualSpacing/>
    </w:pPr>
    <w:rPr>
      <w:sz w:val="20"/>
      <w:szCs w:val="20"/>
    </w:rPr>
  </w:style>
  <w:style w:type="paragraph" w:customStyle="1" w:styleId="ConsPlusNormal">
    <w:name w:val="ConsPlusNormal"/>
    <w:rsid w:val="00D45855"/>
    <w:pPr>
      <w:widowControl w:val="0"/>
      <w:suppressAutoHyphens/>
      <w:autoSpaceDE w:val="0"/>
      <w:spacing w:line="360" w:lineRule="auto"/>
      <w:ind w:firstLine="720"/>
      <w:jc w:val="center"/>
    </w:pPr>
    <w:rPr>
      <w:rFonts w:ascii="Arial" w:hAnsi="Arial" w:cs="Arial"/>
      <w:lang w:eastAsia="ar-SA"/>
    </w:rPr>
  </w:style>
  <w:style w:type="paragraph" w:customStyle="1" w:styleId="27">
    <w:name w:val="Знак2"/>
    <w:basedOn w:val="a2"/>
    <w:rsid w:val="004465ED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a">
    <w:name w:val="Знак1"/>
    <w:basedOn w:val="a2"/>
    <w:rsid w:val="00FA0FD8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28">
    <w:name w:val="Body Text Indent 2"/>
    <w:basedOn w:val="a2"/>
    <w:link w:val="29"/>
    <w:uiPriority w:val="99"/>
    <w:unhideWhenUsed/>
    <w:rsid w:val="006F1D9C"/>
    <w:pPr>
      <w:spacing w:before="100" w:beforeAutospacing="1" w:after="100" w:afterAutospacing="1"/>
    </w:pPr>
  </w:style>
  <w:style w:type="character" w:customStyle="1" w:styleId="29">
    <w:name w:val="Основной текст с отступом 2 Знак"/>
    <w:basedOn w:val="a4"/>
    <w:link w:val="28"/>
    <w:uiPriority w:val="99"/>
    <w:rsid w:val="006F1D9C"/>
    <w:rPr>
      <w:sz w:val="24"/>
      <w:szCs w:val="24"/>
    </w:rPr>
  </w:style>
  <w:style w:type="paragraph" w:customStyle="1" w:styleId="unformattext">
    <w:name w:val="unformattext"/>
    <w:basedOn w:val="a2"/>
    <w:rsid w:val="00306B1C"/>
    <w:pPr>
      <w:spacing w:after="72"/>
    </w:pPr>
  </w:style>
  <w:style w:type="paragraph" w:customStyle="1" w:styleId="2a">
    <w:name w:val="Абзац списка2"/>
    <w:basedOn w:val="a2"/>
    <w:rsid w:val="00556FD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ff2">
    <w:name w:val="caption"/>
    <w:basedOn w:val="a2"/>
    <w:next w:val="a2"/>
    <w:unhideWhenUsed/>
    <w:qFormat/>
    <w:rsid w:val="006D7EAD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35">
    <w:name w:val="Абзац списка3"/>
    <w:basedOn w:val="a2"/>
    <w:rsid w:val="00F50032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41">
    <w:name w:val="Заголовок 4 Знак"/>
    <w:basedOn w:val="a4"/>
    <w:link w:val="40"/>
    <w:uiPriority w:val="9"/>
    <w:rsid w:val="002A532D"/>
    <w:rPr>
      <w:rFonts w:ascii="Calibri" w:eastAsia="Calibri" w:hAnsi="Calibri"/>
      <w:b/>
      <w:sz w:val="18"/>
      <w:szCs w:val="18"/>
      <w:lang w:eastAsia="en-US"/>
    </w:rPr>
  </w:style>
  <w:style w:type="character" w:styleId="aff3">
    <w:name w:val="FollowedHyperlink"/>
    <w:basedOn w:val="a4"/>
    <w:uiPriority w:val="99"/>
    <w:unhideWhenUsed/>
    <w:rsid w:val="00A76F4F"/>
    <w:rPr>
      <w:color w:val="800080"/>
      <w:u w:val="single"/>
    </w:rPr>
  </w:style>
  <w:style w:type="paragraph" w:customStyle="1" w:styleId="xl65">
    <w:name w:val="xl65"/>
    <w:basedOn w:val="a2"/>
    <w:rsid w:val="00A76F4F"/>
    <w:pPr>
      <w:spacing w:before="100" w:beforeAutospacing="1" w:after="100" w:afterAutospacing="1"/>
    </w:pPr>
    <w:rPr>
      <w:b/>
      <w:bCs/>
    </w:rPr>
  </w:style>
  <w:style w:type="paragraph" w:customStyle="1" w:styleId="xl66">
    <w:name w:val="xl66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</w:rPr>
  </w:style>
  <w:style w:type="paragraph" w:customStyle="1" w:styleId="xl67">
    <w:name w:val="xl67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68">
    <w:name w:val="xl68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69">
    <w:name w:val="xl69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70">
    <w:name w:val="xl70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 w:cs="Arial"/>
    </w:rPr>
  </w:style>
  <w:style w:type="paragraph" w:customStyle="1" w:styleId="xl71">
    <w:name w:val="xl71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2">
    <w:name w:val="xl72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73">
    <w:name w:val="xl73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4">
    <w:name w:val="xl74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 w:cs="Arial"/>
      <w:color w:val="000001"/>
    </w:rPr>
  </w:style>
  <w:style w:type="paragraph" w:customStyle="1" w:styleId="xl75">
    <w:name w:val="xl75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1"/>
    </w:rPr>
  </w:style>
  <w:style w:type="paragraph" w:customStyle="1" w:styleId="font0">
    <w:name w:val="font0"/>
    <w:basedOn w:val="a2"/>
    <w:rsid w:val="00601A0A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5">
    <w:name w:val="font5"/>
    <w:basedOn w:val="a2"/>
    <w:rsid w:val="00601A0A"/>
    <w:pPr>
      <w:spacing w:before="100" w:beforeAutospacing="1" w:after="100" w:afterAutospacing="1"/>
    </w:pPr>
    <w:rPr>
      <w:rFonts w:ascii="Arial" w:hAnsi="Arial" w:cs="Arial"/>
      <w:color w:val="000000"/>
      <w:sz w:val="22"/>
      <w:szCs w:val="22"/>
    </w:rPr>
  </w:style>
  <w:style w:type="paragraph" w:customStyle="1" w:styleId="xl63">
    <w:name w:val="xl63"/>
    <w:basedOn w:val="a2"/>
    <w:rsid w:val="00601A0A"/>
    <w:pPr>
      <w:spacing w:before="100" w:beforeAutospacing="1" w:after="100" w:afterAutospacing="1"/>
    </w:pPr>
  </w:style>
  <w:style w:type="paragraph" w:customStyle="1" w:styleId="xl64">
    <w:name w:val="xl64"/>
    <w:basedOn w:val="a2"/>
    <w:rsid w:val="00601A0A"/>
    <w:pPr>
      <w:spacing w:before="100" w:beforeAutospacing="1" w:after="100" w:afterAutospacing="1"/>
      <w:jc w:val="center"/>
      <w:textAlignment w:val="top"/>
    </w:pPr>
  </w:style>
  <w:style w:type="paragraph" w:customStyle="1" w:styleId="xl76">
    <w:name w:val="xl76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7">
    <w:name w:val="xl77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78">
    <w:name w:val="xl78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b/>
      <w:bCs/>
    </w:rPr>
  </w:style>
  <w:style w:type="paragraph" w:customStyle="1" w:styleId="xl79">
    <w:name w:val="xl79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0">
    <w:name w:val="xl80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81">
    <w:name w:val="xl81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82">
    <w:name w:val="xl82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83">
    <w:name w:val="xl83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4">
    <w:name w:val="xl84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5">
    <w:name w:val="xl85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6">
    <w:name w:val="xl8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7">
    <w:name w:val="xl8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88">
    <w:name w:val="xl8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9">
    <w:name w:val="xl8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0">
    <w:name w:val="xl9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91">
    <w:name w:val="xl9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2"/>
    <w:rsid w:val="00AF5C42"/>
    <w:pPr>
      <w:spacing w:before="100" w:beforeAutospacing="1" w:after="100" w:afterAutospacing="1"/>
      <w:jc w:val="center"/>
      <w:textAlignment w:val="center"/>
    </w:pPr>
  </w:style>
  <w:style w:type="paragraph" w:customStyle="1" w:styleId="xl93">
    <w:name w:val="xl93"/>
    <w:basedOn w:val="a2"/>
    <w:rsid w:val="00AF5C42"/>
    <w:pPr>
      <w:spacing w:before="100" w:beforeAutospacing="1" w:after="100" w:afterAutospacing="1"/>
    </w:pPr>
    <w:rPr>
      <w:sz w:val="18"/>
      <w:szCs w:val="18"/>
    </w:rPr>
  </w:style>
  <w:style w:type="paragraph" w:customStyle="1" w:styleId="xl94">
    <w:name w:val="xl9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95">
    <w:name w:val="xl95"/>
    <w:basedOn w:val="a2"/>
    <w:rsid w:val="00AF5C42"/>
    <w:pPr>
      <w:shd w:val="clear" w:color="000000" w:fill="FFFF00"/>
      <w:spacing w:before="100" w:beforeAutospacing="1" w:after="100" w:afterAutospacing="1"/>
      <w:jc w:val="center"/>
      <w:textAlignment w:val="center"/>
    </w:pPr>
  </w:style>
  <w:style w:type="paragraph" w:customStyle="1" w:styleId="xl96">
    <w:name w:val="xl96"/>
    <w:basedOn w:val="a2"/>
    <w:rsid w:val="00AF5C42"/>
    <w:pPr>
      <w:shd w:val="clear" w:color="000000" w:fill="92D050"/>
      <w:spacing w:before="100" w:beforeAutospacing="1" w:after="100" w:afterAutospacing="1"/>
      <w:jc w:val="center"/>
      <w:textAlignment w:val="center"/>
    </w:pPr>
  </w:style>
  <w:style w:type="paragraph" w:customStyle="1" w:styleId="xl97">
    <w:name w:val="xl97"/>
    <w:basedOn w:val="a2"/>
    <w:rsid w:val="00AF5C42"/>
    <w:pPr>
      <w:shd w:val="clear" w:color="000000" w:fill="92D050"/>
      <w:spacing w:before="100" w:beforeAutospacing="1" w:after="100" w:afterAutospacing="1"/>
    </w:pPr>
  </w:style>
  <w:style w:type="paragraph" w:customStyle="1" w:styleId="xl98">
    <w:name w:val="xl98"/>
    <w:basedOn w:val="a2"/>
    <w:rsid w:val="00AF5C42"/>
    <w:pPr>
      <w:shd w:val="clear" w:color="000000" w:fill="FFC000"/>
      <w:spacing w:before="100" w:beforeAutospacing="1" w:after="100" w:afterAutospacing="1"/>
    </w:pPr>
  </w:style>
  <w:style w:type="paragraph" w:customStyle="1" w:styleId="xl99">
    <w:name w:val="xl99"/>
    <w:basedOn w:val="a2"/>
    <w:rsid w:val="00AF5C42"/>
    <w:pPr>
      <w:shd w:val="clear" w:color="000000" w:fill="FFFF00"/>
      <w:spacing w:before="100" w:beforeAutospacing="1" w:after="100" w:afterAutospacing="1"/>
    </w:pPr>
  </w:style>
  <w:style w:type="paragraph" w:customStyle="1" w:styleId="xl100">
    <w:name w:val="xl10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</w:pPr>
  </w:style>
  <w:style w:type="paragraph" w:customStyle="1" w:styleId="xl101">
    <w:name w:val="xl10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02">
    <w:name w:val="xl10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3">
    <w:name w:val="xl10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04">
    <w:name w:val="xl104"/>
    <w:basedOn w:val="a2"/>
    <w:rsid w:val="00AF5C42"/>
    <w:pPr>
      <w:shd w:val="clear" w:color="000000" w:fill="D9D9D9"/>
      <w:spacing w:before="100" w:beforeAutospacing="1" w:after="100" w:afterAutospacing="1"/>
    </w:pPr>
  </w:style>
  <w:style w:type="paragraph" w:customStyle="1" w:styleId="xl105">
    <w:name w:val="xl10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06">
    <w:name w:val="xl10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0000"/>
      <w:sz w:val="18"/>
      <w:szCs w:val="18"/>
    </w:rPr>
  </w:style>
  <w:style w:type="paragraph" w:customStyle="1" w:styleId="xl107">
    <w:name w:val="xl10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right"/>
      <w:textAlignment w:val="center"/>
    </w:pPr>
    <w:rPr>
      <w:b/>
      <w:bCs/>
      <w:color w:val="000000"/>
      <w:sz w:val="18"/>
      <w:szCs w:val="18"/>
    </w:rPr>
  </w:style>
  <w:style w:type="paragraph" w:customStyle="1" w:styleId="xl108">
    <w:name w:val="xl10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</w:pPr>
  </w:style>
  <w:style w:type="paragraph" w:customStyle="1" w:styleId="xl109">
    <w:name w:val="xl10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10">
    <w:name w:val="xl11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11">
    <w:name w:val="xl11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8"/>
      <w:szCs w:val="18"/>
    </w:rPr>
  </w:style>
  <w:style w:type="paragraph" w:customStyle="1" w:styleId="xl112">
    <w:name w:val="xl11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right"/>
      <w:textAlignment w:val="center"/>
    </w:pPr>
    <w:rPr>
      <w:b/>
      <w:bCs/>
      <w:color w:val="000000"/>
      <w:sz w:val="18"/>
      <w:szCs w:val="18"/>
    </w:rPr>
  </w:style>
  <w:style w:type="paragraph" w:customStyle="1" w:styleId="xl113">
    <w:name w:val="xl11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14">
    <w:name w:val="xl11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color w:val="000000"/>
      <w:sz w:val="18"/>
      <w:szCs w:val="18"/>
    </w:rPr>
  </w:style>
  <w:style w:type="paragraph" w:customStyle="1" w:styleId="xl115">
    <w:name w:val="xl11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</w:rPr>
  </w:style>
  <w:style w:type="paragraph" w:customStyle="1" w:styleId="xl116">
    <w:name w:val="xl11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sz w:val="18"/>
      <w:szCs w:val="18"/>
    </w:rPr>
  </w:style>
  <w:style w:type="paragraph" w:customStyle="1" w:styleId="xl117">
    <w:name w:val="xl11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sz w:val="18"/>
      <w:szCs w:val="18"/>
    </w:rPr>
  </w:style>
  <w:style w:type="paragraph" w:customStyle="1" w:styleId="xl118">
    <w:name w:val="xl11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9">
    <w:name w:val="xl11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sz w:val="18"/>
      <w:szCs w:val="18"/>
    </w:rPr>
  </w:style>
  <w:style w:type="paragraph" w:customStyle="1" w:styleId="xl120">
    <w:name w:val="xl12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color w:val="000000"/>
      <w:sz w:val="18"/>
      <w:szCs w:val="18"/>
    </w:rPr>
  </w:style>
  <w:style w:type="paragraph" w:customStyle="1" w:styleId="xl121">
    <w:name w:val="xl12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color w:val="000000"/>
      <w:sz w:val="18"/>
      <w:szCs w:val="18"/>
    </w:rPr>
  </w:style>
  <w:style w:type="paragraph" w:customStyle="1" w:styleId="xl122">
    <w:name w:val="xl12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color w:val="000000"/>
      <w:sz w:val="18"/>
      <w:szCs w:val="18"/>
    </w:rPr>
  </w:style>
  <w:style w:type="paragraph" w:customStyle="1" w:styleId="xl123">
    <w:name w:val="xl12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24">
    <w:name w:val="xl12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25">
    <w:name w:val="xl12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6">
    <w:name w:val="xl12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</w:style>
  <w:style w:type="paragraph" w:customStyle="1" w:styleId="xl127">
    <w:name w:val="xl12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28">
    <w:name w:val="xl12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30">
    <w:name w:val="xl13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31">
    <w:name w:val="xl13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32">
    <w:name w:val="xl13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33">
    <w:name w:val="xl13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color w:val="FF0000"/>
      <w:sz w:val="18"/>
      <w:szCs w:val="18"/>
    </w:rPr>
  </w:style>
  <w:style w:type="paragraph" w:customStyle="1" w:styleId="xl134">
    <w:name w:val="xl13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35">
    <w:name w:val="xl13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36">
    <w:name w:val="xl13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37">
    <w:name w:val="xl13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38">
    <w:name w:val="xl13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39">
    <w:name w:val="xl13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right"/>
      <w:textAlignment w:val="center"/>
    </w:pPr>
    <w:rPr>
      <w:b/>
      <w:bCs/>
      <w:color w:val="FF0000"/>
      <w:sz w:val="18"/>
      <w:szCs w:val="18"/>
    </w:rPr>
  </w:style>
  <w:style w:type="paragraph" w:customStyle="1" w:styleId="xl140">
    <w:name w:val="xl14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41">
    <w:name w:val="xl14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42">
    <w:name w:val="xl14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43">
    <w:name w:val="xl14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44">
    <w:name w:val="xl14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45">
    <w:name w:val="xl14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/>
      <w:jc w:val="center"/>
      <w:textAlignment w:val="center"/>
    </w:pPr>
    <w:rPr>
      <w:sz w:val="40"/>
      <w:szCs w:val="40"/>
    </w:rPr>
  </w:style>
  <w:style w:type="paragraph" w:customStyle="1" w:styleId="xl146">
    <w:name w:val="xl14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</w:style>
  <w:style w:type="paragraph" w:customStyle="1" w:styleId="xl147">
    <w:name w:val="xl14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48">
    <w:name w:val="xl14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40"/>
      <w:szCs w:val="40"/>
    </w:rPr>
  </w:style>
  <w:style w:type="paragraph" w:customStyle="1" w:styleId="xl149">
    <w:name w:val="xl14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50">
    <w:name w:val="xl15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1">
    <w:name w:val="xl15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52">
    <w:name w:val="xl15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53">
    <w:name w:val="xl15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</w:pPr>
  </w:style>
  <w:style w:type="paragraph" w:customStyle="1" w:styleId="xl154">
    <w:name w:val="xl15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155">
    <w:name w:val="xl15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</w:pPr>
  </w:style>
  <w:style w:type="paragraph" w:customStyle="1" w:styleId="xl156">
    <w:name w:val="xl15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</w:style>
  <w:style w:type="paragraph" w:customStyle="1" w:styleId="xl157">
    <w:name w:val="xl15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both"/>
      <w:textAlignment w:val="center"/>
    </w:pPr>
    <w:rPr>
      <w:b/>
      <w:bCs/>
      <w:color w:val="000001"/>
      <w:sz w:val="18"/>
      <w:szCs w:val="18"/>
    </w:rPr>
  </w:style>
  <w:style w:type="paragraph" w:customStyle="1" w:styleId="xl158">
    <w:name w:val="xl15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b/>
      <w:bCs/>
      <w:color w:val="000001"/>
      <w:sz w:val="18"/>
      <w:szCs w:val="18"/>
    </w:rPr>
  </w:style>
  <w:style w:type="paragraph" w:customStyle="1" w:styleId="xl159">
    <w:name w:val="xl15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color w:val="000001"/>
      <w:sz w:val="18"/>
      <w:szCs w:val="18"/>
    </w:rPr>
  </w:style>
  <w:style w:type="paragraph" w:customStyle="1" w:styleId="xl160">
    <w:name w:val="xl16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61">
    <w:name w:val="xl16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both"/>
      <w:textAlignment w:val="center"/>
    </w:pPr>
    <w:rPr>
      <w:b/>
      <w:bCs/>
      <w:color w:val="000001"/>
      <w:sz w:val="18"/>
      <w:szCs w:val="18"/>
    </w:rPr>
  </w:style>
  <w:style w:type="paragraph" w:customStyle="1" w:styleId="xl162">
    <w:name w:val="xl16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</w:style>
  <w:style w:type="paragraph" w:customStyle="1" w:styleId="xl163">
    <w:name w:val="xl16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64">
    <w:name w:val="xl16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65">
    <w:name w:val="xl16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66">
    <w:name w:val="xl16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67">
    <w:name w:val="xl16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68">
    <w:name w:val="xl16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69">
    <w:name w:val="xl16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42">
    <w:name w:val="Абзац списка4"/>
    <w:basedOn w:val="a2"/>
    <w:rsid w:val="002F12B5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aff4">
    <w:name w:val="ЗаголовокП"/>
    <w:basedOn w:val="a2"/>
    <w:qFormat/>
    <w:rsid w:val="00241E67"/>
    <w:pPr>
      <w:jc w:val="right"/>
    </w:pPr>
    <w:rPr>
      <w:rFonts w:ascii="Arial" w:hAnsi="Arial" w:cs="Arial"/>
      <w:b/>
    </w:rPr>
  </w:style>
  <w:style w:type="paragraph" w:customStyle="1" w:styleId="Default">
    <w:name w:val="Default"/>
    <w:rsid w:val="003A4A0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f5">
    <w:name w:val="Body Text Indent"/>
    <w:basedOn w:val="a2"/>
    <w:link w:val="aff6"/>
    <w:uiPriority w:val="99"/>
    <w:rsid w:val="001815C3"/>
    <w:pPr>
      <w:spacing w:after="120"/>
      <w:ind w:left="283"/>
    </w:pPr>
  </w:style>
  <w:style w:type="character" w:customStyle="1" w:styleId="aff6">
    <w:name w:val="Основной текст с отступом Знак"/>
    <w:basedOn w:val="a4"/>
    <w:link w:val="aff5"/>
    <w:uiPriority w:val="99"/>
    <w:rsid w:val="001815C3"/>
    <w:rPr>
      <w:sz w:val="24"/>
      <w:szCs w:val="24"/>
    </w:rPr>
  </w:style>
  <w:style w:type="paragraph" w:customStyle="1" w:styleId="111">
    <w:name w:val="111 ПЗ"/>
    <w:basedOn w:val="afe"/>
    <w:link w:val="1110"/>
    <w:qFormat/>
    <w:rsid w:val="00EF5F59"/>
    <w:pPr>
      <w:keepNext/>
      <w:numPr>
        <w:ilvl w:val="2"/>
        <w:numId w:val="11"/>
      </w:numPr>
      <w:spacing w:after="240" w:line="360" w:lineRule="auto"/>
      <w:ind w:right="367"/>
    </w:pPr>
    <w:rPr>
      <w:rFonts w:ascii="Arial" w:hAnsi="Arial" w:cs="Arial"/>
    </w:rPr>
  </w:style>
  <w:style w:type="character" w:customStyle="1" w:styleId="aff">
    <w:name w:val="Абзац списка Знак"/>
    <w:basedOn w:val="a4"/>
    <w:link w:val="afe"/>
    <w:uiPriority w:val="34"/>
    <w:rsid w:val="00EF5F59"/>
    <w:rPr>
      <w:rFonts w:eastAsia="Calibri"/>
      <w:sz w:val="24"/>
      <w:szCs w:val="22"/>
      <w:lang w:eastAsia="en-US"/>
    </w:rPr>
  </w:style>
  <w:style w:type="character" w:customStyle="1" w:styleId="1110">
    <w:name w:val="111 ПЗ Знак"/>
    <w:basedOn w:val="aff"/>
    <w:link w:val="111"/>
    <w:rsid w:val="00EF5F59"/>
    <w:rPr>
      <w:rFonts w:ascii="Arial" w:eastAsia="Calibri" w:hAnsi="Arial" w:cs="Arial"/>
      <w:sz w:val="24"/>
      <w:szCs w:val="22"/>
      <w:lang w:eastAsia="en-US"/>
    </w:rPr>
  </w:style>
  <w:style w:type="character" w:customStyle="1" w:styleId="aa">
    <w:name w:val="Нижний колонтитул Знак"/>
    <w:basedOn w:val="a4"/>
    <w:link w:val="a9"/>
    <w:rsid w:val="00DA1B98"/>
    <w:rPr>
      <w:sz w:val="24"/>
      <w:szCs w:val="24"/>
    </w:rPr>
  </w:style>
  <w:style w:type="character" w:customStyle="1" w:styleId="apple-converted-space">
    <w:name w:val="apple-converted-space"/>
    <w:basedOn w:val="a4"/>
    <w:rsid w:val="008F1920"/>
  </w:style>
  <w:style w:type="numbering" w:customStyle="1" w:styleId="112">
    <w:name w:val="Стиль11"/>
    <w:rsid w:val="008745E3"/>
  </w:style>
  <w:style w:type="paragraph" w:styleId="aff7">
    <w:name w:val="No Spacing"/>
    <w:qFormat/>
    <w:rsid w:val="00E7192B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character" w:customStyle="1" w:styleId="af1">
    <w:name w:val="Основной текст Знак"/>
    <w:basedOn w:val="a4"/>
    <w:link w:val="af0"/>
    <w:rsid w:val="00DD64A4"/>
    <w:rPr>
      <w:sz w:val="32"/>
      <w:szCs w:val="24"/>
      <w:lang w:val="en-US"/>
    </w:rPr>
  </w:style>
  <w:style w:type="numbering" w:customStyle="1" w:styleId="6">
    <w:name w:val="Стиль6"/>
    <w:uiPriority w:val="99"/>
    <w:rsid w:val="00FF78FC"/>
    <w:pPr>
      <w:numPr>
        <w:numId w:val="21"/>
      </w:numPr>
    </w:pPr>
  </w:style>
  <w:style w:type="numbering" w:customStyle="1" w:styleId="7">
    <w:name w:val="Стиль7"/>
    <w:uiPriority w:val="99"/>
    <w:rsid w:val="00FF78FC"/>
    <w:pPr>
      <w:numPr>
        <w:numId w:val="23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semiHidden="1" w:uiPriority="9" w:unhideWhenUsed="1" w:qFormat="1"/>
    <w:lsdException w:name="heading 5" w:semiHidden="1" w:unhideWhenUsed="1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caption" w:semiHidden="1" w:unhideWhenUsed="1" w:qFormat="1"/>
    <w:lsdException w:name="Title" w:uiPriority="10" w:qFormat="1"/>
    <w:lsdException w:name="Body Text Indent" w:uiPriority="99"/>
    <w:lsdException w:name="Subtitle" w:qFormat="1"/>
    <w:lsdException w:name="Body Text Indent 2" w:uiPriority="99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 List" w:uiPriority="99"/>
    <w:lsdException w:name="Table Grid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2">
    <w:name w:val="Normal"/>
    <w:qFormat/>
    <w:rsid w:val="00714AF1"/>
    <w:rPr>
      <w:sz w:val="24"/>
      <w:szCs w:val="24"/>
    </w:rPr>
  </w:style>
  <w:style w:type="paragraph" w:styleId="11">
    <w:name w:val="heading 1"/>
    <w:basedOn w:val="a2"/>
    <w:next w:val="a2"/>
    <w:link w:val="12"/>
    <w:uiPriority w:val="9"/>
    <w:qFormat/>
    <w:rsid w:val="00747492"/>
    <w:pPr>
      <w:keepNext/>
      <w:spacing w:before="240" w:after="60"/>
      <w:jc w:val="center"/>
      <w:outlineLvl w:val="0"/>
    </w:pPr>
    <w:rPr>
      <w:rFonts w:cs="Arial"/>
      <w:b/>
      <w:bCs/>
      <w:kern w:val="32"/>
      <w:sz w:val="28"/>
      <w:szCs w:val="32"/>
    </w:rPr>
  </w:style>
  <w:style w:type="paragraph" w:styleId="22">
    <w:name w:val="heading 2"/>
    <w:basedOn w:val="a3"/>
    <w:next w:val="a2"/>
    <w:link w:val="23"/>
    <w:qFormat/>
    <w:rsid w:val="0088384F"/>
    <w:pPr>
      <w:outlineLvl w:val="1"/>
    </w:pPr>
  </w:style>
  <w:style w:type="paragraph" w:styleId="31">
    <w:name w:val="heading 3"/>
    <w:basedOn w:val="a2"/>
    <w:next w:val="a2"/>
    <w:qFormat/>
    <w:rsid w:val="00BB2FEA"/>
    <w:pPr>
      <w:keepNext/>
      <w:keepLines/>
      <w:numPr>
        <w:ilvl w:val="2"/>
        <w:numId w:val="1"/>
      </w:numPr>
      <w:spacing w:before="120" w:after="60"/>
      <w:jc w:val="center"/>
      <w:outlineLvl w:val="2"/>
    </w:pPr>
    <w:rPr>
      <w:rFonts w:cs="Arial"/>
      <w:b/>
      <w:bCs/>
      <w:sz w:val="28"/>
      <w:szCs w:val="28"/>
    </w:rPr>
  </w:style>
  <w:style w:type="paragraph" w:styleId="40">
    <w:name w:val="heading 4"/>
    <w:basedOn w:val="a2"/>
    <w:next w:val="a2"/>
    <w:link w:val="41"/>
    <w:uiPriority w:val="9"/>
    <w:unhideWhenUsed/>
    <w:qFormat/>
    <w:rsid w:val="002A532D"/>
    <w:pPr>
      <w:keepNext/>
      <w:outlineLvl w:val="3"/>
    </w:pPr>
    <w:rPr>
      <w:rFonts w:ascii="Calibri" w:eastAsia="Calibri" w:hAnsi="Calibri"/>
      <w:b/>
      <w:sz w:val="18"/>
      <w:szCs w:val="18"/>
      <w:lang w:eastAsia="en-US"/>
    </w:rPr>
  </w:style>
  <w:style w:type="paragraph" w:styleId="60">
    <w:name w:val="heading 6"/>
    <w:basedOn w:val="a2"/>
    <w:next w:val="a2"/>
    <w:qFormat/>
    <w:rsid w:val="00BB2FEA"/>
    <w:pPr>
      <w:keepLines/>
      <w:numPr>
        <w:ilvl w:val="5"/>
        <w:numId w:val="1"/>
      </w:numPr>
      <w:spacing w:before="120" w:after="60"/>
      <w:contextualSpacing/>
      <w:jc w:val="center"/>
      <w:outlineLvl w:val="5"/>
    </w:pPr>
    <w:rPr>
      <w:b/>
      <w:bCs/>
      <w:sz w:val="28"/>
      <w:szCs w:val="22"/>
    </w:rPr>
  </w:style>
  <w:style w:type="paragraph" w:styleId="70">
    <w:name w:val="heading 7"/>
    <w:basedOn w:val="a2"/>
    <w:next w:val="a2"/>
    <w:qFormat/>
    <w:rsid w:val="00BB2FEA"/>
    <w:pPr>
      <w:numPr>
        <w:ilvl w:val="6"/>
        <w:numId w:val="1"/>
      </w:numPr>
      <w:spacing w:before="120" w:after="60"/>
      <w:contextualSpacing/>
      <w:jc w:val="center"/>
      <w:outlineLvl w:val="6"/>
    </w:pPr>
    <w:rPr>
      <w:b/>
      <w:sz w:val="28"/>
    </w:rPr>
  </w:style>
  <w:style w:type="paragraph" w:styleId="8">
    <w:name w:val="heading 8"/>
    <w:basedOn w:val="a2"/>
    <w:next w:val="a2"/>
    <w:qFormat/>
    <w:rsid w:val="00BB2FEA"/>
    <w:pPr>
      <w:numPr>
        <w:ilvl w:val="7"/>
        <w:numId w:val="1"/>
      </w:numPr>
      <w:spacing w:before="120" w:after="60"/>
      <w:contextualSpacing/>
      <w:jc w:val="center"/>
      <w:outlineLvl w:val="7"/>
    </w:pPr>
    <w:rPr>
      <w:b/>
      <w:iCs/>
      <w:sz w:val="28"/>
    </w:rPr>
  </w:style>
  <w:style w:type="paragraph" w:styleId="9">
    <w:name w:val="heading 9"/>
    <w:basedOn w:val="a2"/>
    <w:next w:val="a2"/>
    <w:qFormat/>
    <w:rsid w:val="00BB2FEA"/>
    <w:pPr>
      <w:numPr>
        <w:ilvl w:val="8"/>
        <w:numId w:val="1"/>
      </w:numPr>
      <w:spacing w:before="120" w:after="60"/>
      <w:contextualSpacing/>
      <w:jc w:val="center"/>
      <w:outlineLvl w:val="8"/>
    </w:pPr>
    <w:rPr>
      <w:rFonts w:cs="Arial"/>
      <w:b/>
      <w:sz w:val="28"/>
      <w:szCs w:val="22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Чертежный"/>
    <w:rsid w:val="004A7714"/>
    <w:pPr>
      <w:jc w:val="both"/>
    </w:pPr>
    <w:rPr>
      <w:rFonts w:ascii="ISOCPEUR" w:hAnsi="ISOCPEUR"/>
      <w:i/>
      <w:sz w:val="28"/>
      <w:lang w:val="uk-UA"/>
    </w:rPr>
  </w:style>
  <w:style w:type="paragraph" w:styleId="a8">
    <w:name w:val="header"/>
    <w:basedOn w:val="a2"/>
    <w:pPr>
      <w:tabs>
        <w:tab w:val="center" w:pos="4677"/>
        <w:tab w:val="right" w:pos="9355"/>
      </w:tabs>
    </w:pPr>
  </w:style>
  <w:style w:type="paragraph" w:styleId="a9">
    <w:name w:val="footer"/>
    <w:basedOn w:val="a2"/>
    <w:link w:val="aa"/>
    <w:pPr>
      <w:tabs>
        <w:tab w:val="center" w:pos="4677"/>
        <w:tab w:val="right" w:pos="9355"/>
      </w:tabs>
    </w:pPr>
  </w:style>
  <w:style w:type="character" w:styleId="ab">
    <w:name w:val="page number"/>
    <w:basedOn w:val="a4"/>
  </w:style>
  <w:style w:type="table" w:styleId="ac">
    <w:name w:val="Table Grid"/>
    <w:basedOn w:val="a5"/>
    <w:uiPriority w:val="99"/>
    <w:rsid w:val="00AB1A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0">
    <w:name w:val="Стиль Заголовок 1 + 10 пт"/>
    <w:basedOn w:val="11"/>
    <w:link w:val="1100"/>
    <w:rsid w:val="00B545B6"/>
    <w:pPr>
      <w:spacing w:after="120"/>
    </w:pPr>
    <w:rPr>
      <w:szCs w:val="24"/>
    </w:rPr>
  </w:style>
  <w:style w:type="character" w:customStyle="1" w:styleId="12">
    <w:name w:val="Заголовок 1 Знак"/>
    <w:link w:val="11"/>
    <w:uiPriority w:val="9"/>
    <w:rsid w:val="00747492"/>
    <w:rPr>
      <w:rFonts w:cs="Arial"/>
      <w:b/>
      <w:bCs/>
      <w:kern w:val="32"/>
      <w:sz w:val="28"/>
      <w:szCs w:val="32"/>
    </w:rPr>
  </w:style>
  <w:style w:type="character" w:customStyle="1" w:styleId="1100">
    <w:name w:val="Стиль Заголовок 1 + 10 пт Знак"/>
    <w:link w:val="110"/>
    <w:rsid w:val="00B545B6"/>
    <w:rPr>
      <w:rFonts w:cs="Arial"/>
      <w:b/>
      <w:bCs/>
      <w:kern w:val="32"/>
      <w:sz w:val="28"/>
      <w:szCs w:val="24"/>
    </w:rPr>
  </w:style>
  <w:style w:type="paragraph" w:styleId="13">
    <w:name w:val="toc 1"/>
    <w:basedOn w:val="a2"/>
    <w:next w:val="a2"/>
    <w:autoRedefine/>
    <w:uiPriority w:val="39"/>
    <w:qFormat/>
    <w:rsid w:val="008544BB"/>
    <w:pPr>
      <w:tabs>
        <w:tab w:val="left" w:pos="960"/>
        <w:tab w:val="left" w:leader="dot" w:pos="9639"/>
      </w:tabs>
      <w:spacing w:before="60"/>
      <w:ind w:left="357" w:right="820"/>
      <w:jc w:val="both"/>
    </w:pPr>
    <w:rPr>
      <w:b/>
      <w:noProof/>
      <w:sz w:val="28"/>
    </w:rPr>
  </w:style>
  <w:style w:type="character" w:styleId="ad">
    <w:name w:val="Hyperlink"/>
    <w:uiPriority w:val="99"/>
    <w:rsid w:val="00B545B6"/>
    <w:rPr>
      <w:color w:val="0000FF"/>
      <w:u w:val="single"/>
    </w:rPr>
  </w:style>
  <w:style w:type="paragraph" w:styleId="ae">
    <w:name w:val="Title"/>
    <w:basedOn w:val="a2"/>
    <w:link w:val="af"/>
    <w:uiPriority w:val="10"/>
    <w:qFormat/>
    <w:rsid w:val="00E73492"/>
    <w:pPr>
      <w:jc w:val="center"/>
    </w:pPr>
    <w:rPr>
      <w:rFonts w:ascii="Georgia" w:hAnsi="Georgia"/>
      <w:b/>
      <w:bCs/>
      <w:sz w:val="22"/>
    </w:rPr>
  </w:style>
  <w:style w:type="paragraph" w:styleId="af0">
    <w:name w:val="Body Text"/>
    <w:basedOn w:val="a2"/>
    <w:link w:val="af1"/>
    <w:rsid w:val="00E73492"/>
    <w:pPr>
      <w:jc w:val="center"/>
    </w:pPr>
    <w:rPr>
      <w:sz w:val="32"/>
      <w:lang w:val="en-US"/>
    </w:rPr>
  </w:style>
  <w:style w:type="paragraph" w:styleId="24">
    <w:name w:val="Body Text 2"/>
    <w:basedOn w:val="a2"/>
    <w:rsid w:val="00E73492"/>
    <w:pPr>
      <w:ind w:right="-5"/>
      <w:jc w:val="both"/>
    </w:pPr>
    <w:rPr>
      <w:rFonts w:ascii="Courier New" w:hAnsi="Courier New" w:cs="Courier New"/>
    </w:rPr>
  </w:style>
  <w:style w:type="character" w:styleId="af2">
    <w:name w:val="Strong"/>
    <w:uiPriority w:val="22"/>
    <w:qFormat/>
    <w:rsid w:val="00E73492"/>
    <w:rPr>
      <w:b/>
      <w:bCs/>
    </w:rPr>
  </w:style>
  <w:style w:type="paragraph" w:customStyle="1" w:styleId="14">
    <w:name w:val="Стиль Заголовок 1 + не полужирный"/>
    <w:basedOn w:val="11"/>
    <w:link w:val="15"/>
    <w:rsid w:val="00BB2FEA"/>
    <w:pPr>
      <w:spacing w:after="120"/>
    </w:pPr>
    <w:rPr>
      <w:rFonts w:cs="Times New Roman"/>
      <w:bCs w:val="0"/>
      <w:kern w:val="0"/>
      <w:szCs w:val="28"/>
    </w:rPr>
  </w:style>
  <w:style w:type="paragraph" w:customStyle="1" w:styleId="10">
    <w:name w:val="Заголовок 1 нумерованный"/>
    <w:basedOn w:val="14"/>
    <w:next w:val="a2"/>
    <w:link w:val="16"/>
    <w:rsid w:val="005A7404"/>
    <w:pPr>
      <w:keepLines/>
      <w:numPr>
        <w:numId w:val="4"/>
      </w:numPr>
    </w:pPr>
  </w:style>
  <w:style w:type="paragraph" w:customStyle="1" w:styleId="a0">
    <w:name w:val="Нумерованный"/>
    <w:basedOn w:val="a2"/>
    <w:rsid w:val="00BB2FEA"/>
    <w:pPr>
      <w:numPr>
        <w:ilvl w:val="2"/>
        <w:numId w:val="2"/>
      </w:numPr>
      <w:jc w:val="both"/>
    </w:pPr>
  </w:style>
  <w:style w:type="paragraph" w:styleId="af3">
    <w:name w:val="Normal (Web)"/>
    <w:basedOn w:val="a2"/>
    <w:rsid w:val="00BB2FEA"/>
    <w:pPr>
      <w:spacing w:before="100" w:beforeAutospacing="1" w:after="100" w:afterAutospacing="1"/>
    </w:pPr>
    <w:rPr>
      <w:color w:val="000080"/>
      <w:sz w:val="30"/>
      <w:szCs w:val="30"/>
    </w:rPr>
  </w:style>
  <w:style w:type="character" w:customStyle="1" w:styleId="keyword">
    <w:name w:val="keyword"/>
    <w:basedOn w:val="a4"/>
    <w:rsid w:val="00BB2FEA"/>
  </w:style>
  <w:style w:type="paragraph" w:styleId="25">
    <w:name w:val="toc 2"/>
    <w:basedOn w:val="a2"/>
    <w:next w:val="a2"/>
    <w:autoRedefine/>
    <w:uiPriority w:val="39"/>
    <w:qFormat/>
    <w:rsid w:val="00360B1B"/>
    <w:pPr>
      <w:tabs>
        <w:tab w:val="left" w:pos="960"/>
        <w:tab w:val="right" w:leader="dot" w:pos="9781"/>
      </w:tabs>
      <w:ind w:left="240"/>
    </w:pPr>
  </w:style>
  <w:style w:type="numbering" w:customStyle="1" w:styleId="1">
    <w:name w:val="Стиль1"/>
    <w:rsid w:val="005A7404"/>
    <w:pPr>
      <w:numPr>
        <w:numId w:val="3"/>
      </w:numPr>
    </w:pPr>
  </w:style>
  <w:style w:type="paragraph" w:customStyle="1" w:styleId="a3">
    <w:name w:val="Стиль Нумерованный список + полужирный"/>
    <w:basedOn w:val="a1"/>
    <w:link w:val="af4"/>
    <w:rsid w:val="00284298"/>
    <w:pPr>
      <w:jc w:val="both"/>
    </w:pPr>
    <w:rPr>
      <w:b/>
      <w:bCs/>
    </w:rPr>
  </w:style>
  <w:style w:type="paragraph" w:styleId="a1">
    <w:name w:val="List Number"/>
    <w:basedOn w:val="a2"/>
    <w:link w:val="af5"/>
    <w:rsid w:val="005A7404"/>
    <w:pPr>
      <w:numPr>
        <w:ilvl w:val="1"/>
        <w:numId w:val="4"/>
      </w:numPr>
      <w:contextualSpacing/>
    </w:pPr>
  </w:style>
  <w:style w:type="paragraph" w:styleId="21">
    <w:name w:val="List Number 2"/>
    <w:basedOn w:val="a2"/>
    <w:rsid w:val="002D1D94"/>
    <w:pPr>
      <w:numPr>
        <w:ilvl w:val="2"/>
        <w:numId w:val="4"/>
      </w:numPr>
      <w:contextualSpacing/>
      <w:jc w:val="both"/>
    </w:pPr>
  </w:style>
  <w:style w:type="paragraph" w:styleId="32">
    <w:name w:val="List Number 3"/>
    <w:basedOn w:val="a2"/>
    <w:rsid w:val="005A7404"/>
    <w:pPr>
      <w:numPr>
        <w:ilvl w:val="3"/>
        <w:numId w:val="4"/>
      </w:numPr>
      <w:contextualSpacing/>
    </w:pPr>
  </w:style>
  <w:style w:type="paragraph" w:styleId="af6">
    <w:name w:val="TOC Heading"/>
    <w:basedOn w:val="11"/>
    <w:next w:val="a2"/>
    <w:uiPriority w:val="39"/>
    <w:qFormat/>
    <w:rsid w:val="001D21F2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Cs w:val="28"/>
      <w:lang w:eastAsia="en-US"/>
    </w:rPr>
  </w:style>
  <w:style w:type="paragraph" w:styleId="33">
    <w:name w:val="toc 3"/>
    <w:basedOn w:val="a2"/>
    <w:next w:val="a2"/>
    <w:autoRedefine/>
    <w:uiPriority w:val="39"/>
    <w:unhideWhenUsed/>
    <w:qFormat/>
    <w:rsid w:val="00585C01"/>
    <w:pPr>
      <w:spacing w:after="100" w:line="276" w:lineRule="auto"/>
      <w:ind w:left="440"/>
    </w:pPr>
    <w:rPr>
      <w:rFonts w:ascii="Calibri" w:hAnsi="Calibri"/>
      <w:sz w:val="22"/>
      <w:szCs w:val="22"/>
      <w:lang w:eastAsia="en-US"/>
    </w:rPr>
  </w:style>
  <w:style w:type="paragraph" w:styleId="af7">
    <w:name w:val="Balloon Text"/>
    <w:basedOn w:val="a2"/>
    <w:link w:val="af8"/>
    <w:rsid w:val="00585C01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link w:val="af7"/>
    <w:rsid w:val="00585C01"/>
    <w:rPr>
      <w:rFonts w:ascii="Tahoma" w:hAnsi="Tahoma" w:cs="Tahoma"/>
      <w:sz w:val="16"/>
      <w:szCs w:val="16"/>
    </w:rPr>
  </w:style>
  <w:style w:type="character" w:customStyle="1" w:styleId="contextcurrent1">
    <w:name w:val="context_current1"/>
    <w:rsid w:val="009C5C95"/>
    <w:rPr>
      <w:shd w:val="clear" w:color="auto" w:fill="FFDE00"/>
    </w:rPr>
  </w:style>
  <w:style w:type="paragraph" w:styleId="90">
    <w:name w:val="toc 9"/>
    <w:basedOn w:val="a2"/>
    <w:next w:val="a2"/>
    <w:autoRedefine/>
    <w:rsid w:val="00FF0C85"/>
    <w:pPr>
      <w:ind w:left="1920"/>
    </w:pPr>
  </w:style>
  <w:style w:type="character" w:customStyle="1" w:styleId="context1">
    <w:name w:val="context1"/>
    <w:rsid w:val="009C5C95"/>
    <w:rPr>
      <w:shd w:val="clear" w:color="auto" w:fill="FFFFA6"/>
    </w:rPr>
  </w:style>
  <w:style w:type="paragraph" w:customStyle="1" w:styleId="HEADERTEXT">
    <w:name w:val=".HEADERTEXT"/>
    <w:rsid w:val="006A745C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</w:rPr>
  </w:style>
  <w:style w:type="paragraph" w:customStyle="1" w:styleId="Heading">
    <w:name w:val="Heading"/>
    <w:rsid w:val="00231129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character" w:styleId="af9">
    <w:name w:val="annotation reference"/>
    <w:rsid w:val="00276513"/>
    <w:rPr>
      <w:sz w:val="16"/>
      <w:szCs w:val="16"/>
    </w:rPr>
  </w:style>
  <w:style w:type="paragraph" w:styleId="afa">
    <w:name w:val="annotation text"/>
    <w:basedOn w:val="a2"/>
    <w:link w:val="afb"/>
    <w:rsid w:val="00276513"/>
    <w:rPr>
      <w:sz w:val="20"/>
      <w:szCs w:val="20"/>
    </w:rPr>
  </w:style>
  <w:style w:type="character" w:customStyle="1" w:styleId="afb">
    <w:name w:val="Текст примечания Знак"/>
    <w:basedOn w:val="a4"/>
    <w:link w:val="afa"/>
    <w:rsid w:val="00276513"/>
  </w:style>
  <w:style w:type="paragraph" w:styleId="afc">
    <w:name w:val="annotation subject"/>
    <w:basedOn w:val="afa"/>
    <w:next w:val="afa"/>
    <w:link w:val="afd"/>
    <w:rsid w:val="00276513"/>
    <w:rPr>
      <w:b/>
      <w:bCs/>
    </w:rPr>
  </w:style>
  <w:style w:type="character" w:customStyle="1" w:styleId="afd">
    <w:name w:val="Тема примечания Знак"/>
    <w:link w:val="afc"/>
    <w:rsid w:val="00276513"/>
    <w:rPr>
      <w:b/>
      <w:bCs/>
    </w:rPr>
  </w:style>
  <w:style w:type="paragraph" w:customStyle="1" w:styleId="headertext0">
    <w:name w:val="headertext"/>
    <w:basedOn w:val="a2"/>
    <w:rsid w:val="00E52D24"/>
    <w:pPr>
      <w:spacing w:after="72" w:line="345" w:lineRule="atLeast"/>
      <w:jc w:val="center"/>
    </w:pPr>
    <w:rPr>
      <w:b/>
      <w:bCs/>
      <w:color w:val="2B4279"/>
      <w:sz w:val="29"/>
      <w:szCs w:val="29"/>
    </w:rPr>
  </w:style>
  <w:style w:type="paragraph" w:customStyle="1" w:styleId="formattext">
    <w:name w:val="formattext"/>
    <w:basedOn w:val="a2"/>
    <w:rsid w:val="00E52D24"/>
    <w:pPr>
      <w:spacing w:line="285" w:lineRule="atLeast"/>
      <w:ind w:firstLine="450"/>
      <w:jc w:val="both"/>
    </w:pPr>
  </w:style>
  <w:style w:type="paragraph" w:customStyle="1" w:styleId="17">
    <w:name w:val="Заголовок1"/>
    <w:basedOn w:val="110"/>
    <w:link w:val="18"/>
    <w:qFormat/>
    <w:rsid w:val="005271A1"/>
    <w:rPr>
      <w:rFonts w:cs="Times New Roman"/>
      <w:szCs w:val="28"/>
    </w:rPr>
  </w:style>
  <w:style w:type="paragraph" w:customStyle="1" w:styleId="2">
    <w:name w:val="Заголовок2"/>
    <w:basedOn w:val="10"/>
    <w:link w:val="26"/>
    <w:qFormat/>
    <w:rsid w:val="005271A1"/>
    <w:pPr>
      <w:numPr>
        <w:numId w:val="5"/>
      </w:numPr>
      <w:ind w:right="112"/>
    </w:pPr>
  </w:style>
  <w:style w:type="character" w:customStyle="1" w:styleId="18">
    <w:name w:val="Заголовок1 Знак"/>
    <w:link w:val="17"/>
    <w:rsid w:val="005271A1"/>
    <w:rPr>
      <w:rFonts w:cs="Arial"/>
      <w:b/>
      <w:bCs/>
      <w:kern w:val="32"/>
      <w:sz w:val="28"/>
      <w:szCs w:val="28"/>
    </w:rPr>
  </w:style>
  <w:style w:type="paragraph" w:customStyle="1" w:styleId="30">
    <w:name w:val="Заголовок3"/>
    <w:basedOn w:val="22"/>
    <w:link w:val="34"/>
    <w:qFormat/>
    <w:rsid w:val="005271A1"/>
    <w:pPr>
      <w:numPr>
        <w:numId w:val="5"/>
      </w:numPr>
      <w:spacing w:before="120"/>
      <w:ind w:right="113"/>
    </w:pPr>
    <w:rPr>
      <w:sz w:val="28"/>
      <w:szCs w:val="28"/>
    </w:rPr>
  </w:style>
  <w:style w:type="character" w:customStyle="1" w:styleId="15">
    <w:name w:val="Стиль Заголовок 1 + не полужирный Знак"/>
    <w:link w:val="14"/>
    <w:rsid w:val="005271A1"/>
    <w:rPr>
      <w:rFonts w:cs="Arial"/>
      <w:b/>
      <w:bCs w:val="0"/>
      <w:kern w:val="32"/>
      <w:sz w:val="28"/>
      <w:szCs w:val="28"/>
    </w:rPr>
  </w:style>
  <w:style w:type="character" w:customStyle="1" w:styleId="16">
    <w:name w:val="Заголовок 1 нумерованный Знак"/>
    <w:link w:val="10"/>
    <w:rsid w:val="005271A1"/>
    <w:rPr>
      <w:b/>
      <w:sz w:val="28"/>
      <w:szCs w:val="28"/>
    </w:rPr>
  </w:style>
  <w:style w:type="character" w:customStyle="1" w:styleId="26">
    <w:name w:val="Заголовок2 Знак"/>
    <w:link w:val="2"/>
    <w:rsid w:val="005271A1"/>
    <w:rPr>
      <w:b/>
      <w:sz w:val="28"/>
      <w:szCs w:val="28"/>
    </w:rPr>
  </w:style>
  <w:style w:type="paragraph" w:styleId="a">
    <w:name w:val="List Bullet"/>
    <w:basedOn w:val="a2"/>
    <w:rsid w:val="006B2FEF"/>
    <w:pPr>
      <w:numPr>
        <w:numId w:val="6"/>
      </w:numPr>
    </w:pPr>
  </w:style>
  <w:style w:type="character" w:customStyle="1" w:styleId="af5">
    <w:name w:val="Нумерованный список Знак"/>
    <w:link w:val="a1"/>
    <w:rsid w:val="005271A1"/>
    <w:rPr>
      <w:sz w:val="24"/>
      <w:szCs w:val="24"/>
    </w:rPr>
  </w:style>
  <w:style w:type="character" w:customStyle="1" w:styleId="af4">
    <w:name w:val="Стиль Нумерованный список + полужирный Знак"/>
    <w:link w:val="a3"/>
    <w:rsid w:val="005271A1"/>
    <w:rPr>
      <w:b/>
      <w:bCs/>
      <w:sz w:val="24"/>
      <w:szCs w:val="24"/>
    </w:rPr>
  </w:style>
  <w:style w:type="character" w:customStyle="1" w:styleId="23">
    <w:name w:val="Заголовок 2 Знак"/>
    <w:link w:val="22"/>
    <w:rsid w:val="005271A1"/>
    <w:rPr>
      <w:b/>
      <w:bCs/>
      <w:sz w:val="24"/>
      <w:szCs w:val="24"/>
    </w:rPr>
  </w:style>
  <w:style w:type="character" w:customStyle="1" w:styleId="34">
    <w:name w:val="Заголовок3 Знак"/>
    <w:link w:val="30"/>
    <w:rsid w:val="005271A1"/>
    <w:rPr>
      <w:b/>
      <w:bCs/>
      <w:sz w:val="28"/>
      <w:szCs w:val="28"/>
    </w:rPr>
  </w:style>
  <w:style w:type="paragraph" w:customStyle="1" w:styleId="FORMATTEXT0">
    <w:name w:val=".FORMATTEXT"/>
    <w:uiPriority w:val="99"/>
    <w:rsid w:val="00D55AE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af">
    <w:name w:val="Название Знак"/>
    <w:link w:val="ae"/>
    <w:uiPriority w:val="10"/>
    <w:rsid w:val="00655884"/>
    <w:rPr>
      <w:rFonts w:ascii="Georgia" w:hAnsi="Georgia"/>
      <w:b/>
      <w:bCs/>
      <w:sz w:val="22"/>
      <w:szCs w:val="24"/>
    </w:rPr>
  </w:style>
  <w:style w:type="paragraph" w:styleId="afe">
    <w:name w:val="List Paragraph"/>
    <w:basedOn w:val="a2"/>
    <w:link w:val="aff"/>
    <w:uiPriority w:val="34"/>
    <w:qFormat/>
    <w:rsid w:val="00655884"/>
    <w:pPr>
      <w:spacing w:after="120"/>
      <w:ind w:left="720" w:firstLine="709"/>
      <w:contextualSpacing/>
      <w:jc w:val="both"/>
    </w:pPr>
    <w:rPr>
      <w:rFonts w:eastAsia="Calibri"/>
      <w:szCs w:val="22"/>
      <w:lang w:eastAsia="en-US"/>
    </w:rPr>
  </w:style>
  <w:style w:type="character" w:styleId="aff0">
    <w:name w:val="Placeholder Text"/>
    <w:uiPriority w:val="99"/>
    <w:semiHidden/>
    <w:rsid w:val="00E163CD"/>
    <w:rPr>
      <w:color w:val="808080"/>
    </w:rPr>
  </w:style>
  <w:style w:type="numbering" w:customStyle="1" w:styleId="20">
    <w:name w:val="Стиль2"/>
    <w:uiPriority w:val="99"/>
    <w:rsid w:val="00464C1A"/>
    <w:pPr>
      <w:numPr>
        <w:numId w:val="7"/>
      </w:numPr>
    </w:pPr>
  </w:style>
  <w:style w:type="numbering" w:customStyle="1" w:styleId="3">
    <w:name w:val="Стиль3"/>
    <w:uiPriority w:val="99"/>
    <w:rsid w:val="00464C1A"/>
    <w:pPr>
      <w:numPr>
        <w:numId w:val="8"/>
      </w:numPr>
    </w:pPr>
  </w:style>
  <w:style w:type="numbering" w:customStyle="1" w:styleId="4">
    <w:name w:val="Стиль4"/>
    <w:uiPriority w:val="99"/>
    <w:rsid w:val="00F61C25"/>
    <w:pPr>
      <w:numPr>
        <w:numId w:val="9"/>
      </w:numPr>
    </w:pPr>
  </w:style>
  <w:style w:type="numbering" w:customStyle="1" w:styleId="5">
    <w:name w:val="Стиль5"/>
    <w:uiPriority w:val="99"/>
    <w:rsid w:val="00F61C25"/>
    <w:pPr>
      <w:numPr>
        <w:numId w:val="10"/>
      </w:numPr>
    </w:pPr>
  </w:style>
  <w:style w:type="paragraph" w:customStyle="1" w:styleId="aff1">
    <w:name w:val="Знак"/>
    <w:basedOn w:val="a2"/>
    <w:rsid w:val="00976598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WW8Num2z0">
    <w:name w:val="WW8Num2z0"/>
    <w:rsid w:val="00733162"/>
    <w:rPr>
      <w:rFonts w:ascii="Symbol" w:hAnsi="Symbol" w:cs="OpenSymbol"/>
    </w:rPr>
  </w:style>
  <w:style w:type="paragraph" w:customStyle="1" w:styleId="19">
    <w:name w:val="Абзац списка1"/>
    <w:basedOn w:val="a2"/>
    <w:qFormat/>
    <w:rsid w:val="00513414"/>
    <w:pPr>
      <w:autoSpaceDE w:val="0"/>
      <w:autoSpaceDN w:val="0"/>
      <w:ind w:left="720"/>
      <w:contextualSpacing/>
    </w:pPr>
    <w:rPr>
      <w:sz w:val="20"/>
      <w:szCs w:val="20"/>
    </w:rPr>
  </w:style>
  <w:style w:type="paragraph" w:customStyle="1" w:styleId="ConsPlusNormal">
    <w:name w:val="ConsPlusNormal"/>
    <w:rsid w:val="00D45855"/>
    <w:pPr>
      <w:widowControl w:val="0"/>
      <w:suppressAutoHyphens/>
      <w:autoSpaceDE w:val="0"/>
      <w:spacing w:line="360" w:lineRule="auto"/>
      <w:ind w:firstLine="720"/>
      <w:jc w:val="center"/>
    </w:pPr>
    <w:rPr>
      <w:rFonts w:ascii="Arial" w:hAnsi="Arial" w:cs="Arial"/>
      <w:lang w:eastAsia="ar-SA"/>
    </w:rPr>
  </w:style>
  <w:style w:type="paragraph" w:customStyle="1" w:styleId="27">
    <w:name w:val="Знак2"/>
    <w:basedOn w:val="a2"/>
    <w:rsid w:val="004465ED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a">
    <w:name w:val="Знак1"/>
    <w:basedOn w:val="a2"/>
    <w:rsid w:val="00FA0FD8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28">
    <w:name w:val="Body Text Indent 2"/>
    <w:basedOn w:val="a2"/>
    <w:link w:val="29"/>
    <w:uiPriority w:val="99"/>
    <w:unhideWhenUsed/>
    <w:rsid w:val="006F1D9C"/>
    <w:pPr>
      <w:spacing w:before="100" w:beforeAutospacing="1" w:after="100" w:afterAutospacing="1"/>
    </w:pPr>
  </w:style>
  <w:style w:type="character" w:customStyle="1" w:styleId="29">
    <w:name w:val="Основной текст с отступом 2 Знак"/>
    <w:basedOn w:val="a4"/>
    <w:link w:val="28"/>
    <w:uiPriority w:val="99"/>
    <w:rsid w:val="006F1D9C"/>
    <w:rPr>
      <w:sz w:val="24"/>
      <w:szCs w:val="24"/>
    </w:rPr>
  </w:style>
  <w:style w:type="paragraph" w:customStyle="1" w:styleId="unformattext">
    <w:name w:val="unformattext"/>
    <w:basedOn w:val="a2"/>
    <w:rsid w:val="00306B1C"/>
    <w:pPr>
      <w:spacing w:after="72"/>
    </w:pPr>
  </w:style>
  <w:style w:type="paragraph" w:customStyle="1" w:styleId="2a">
    <w:name w:val="Абзац списка2"/>
    <w:basedOn w:val="a2"/>
    <w:rsid w:val="00556FD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ff2">
    <w:name w:val="caption"/>
    <w:basedOn w:val="a2"/>
    <w:next w:val="a2"/>
    <w:unhideWhenUsed/>
    <w:qFormat/>
    <w:rsid w:val="006D7EAD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35">
    <w:name w:val="Абзац списка3"/>
    <w:basedOn w:val="a2"/>
    <w:rsid w:val="00F50032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41">
    <w:name w:val="Заголовок 4 Знак"/>
    <w:basedOn w:val="a4"/>
    <w:link w:val="40"/>
    <w:uiPriority w:val="9"/>
    <w:rsid w:val="002A532D"/>
    <w:rPr>
      <w:rFonts w:ascii="Calibri" w:eastAsia="Calibri" w:hAnsi="Calibri"/>
      <w:b/>
      <w:sz w:val="18"/>
      <w:szCs w:val="18"/>
      <w:lang w:eastAsia="en-US"/>
    </w:rPr>
  </w:style>
  <w:style w:type="character" w:styleId="aff3">
    <w:name w:val="FollowedHyperlink"/>
    <w:basedOn w:val="a4"/>
    <w:uiPriority w:val="99"/>
    <w:unhideWhenUsed/>
    <w:rsid w:val="00A76F4F"/>
    <w:rPr>
      <w:color w:val="800080"/>
      <w:u w:val="single"/>
    </w:rPr>
  </w:style>
  <w:style w:type="paragraph" w:customStyle="1" w:styleId="xl65">
    <w:name w:val="xl65"/>
    <w:basedOn w:val="a2"/>
    <w:rsid w:val="00A76F4F"/>
    <w:pPr>
      <w:spacing w:before="100" w:beforeAutospacing="1" w:after="100" w:afterAutospacing="1"/>
    </w:pPr>
    <w:rPr>
      <w:b/>
      <w:bCs/>
    </w:rPr>
  </w:style>
  <w:style w:type="paragraph" w:customStyle="1" w:styleId="xl66">
    <w:name w:val="xl66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</w:rPr>
  </w:style>
  <w:style w:type="paragraph" w:customStyle="1" w:styleId="xl67">
    <w:name w:val="xl67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68">
    <w:name w:val="xl68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69">
    <w:name w:val="xl69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70">
    <w:name w:val="xl70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 w:cs="Arial"/>
    </w:rPr>
  </w:style>
  <w:style w:type="paragraph" w:customStyle="1" w:styleId="xl71">
    <w:name w:val="xl71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2">
    <w:name w:val="xl72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</w:rPr>
  </w:style>
  <w:style w:type="paragraph" w:customStyle="1" w:styleId="xl73">
    <w:name w:val="xl73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4">
    <w:name w:val="xl74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 w:cs="Arial"/>
      <w:color w:val="000001"/>
    </w:rPr>
  </w:style>
  <w:style w:type="paragraph" w:customStyle="1" w:styleId="xl75">
    <w:name w:val="xl75"/>
    <w:basedOn w:val="a2"/>
    <w:rsid w:val="00A76F4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1"/>
    </w:rPr>
  </w:style>
  <w:style w:type="paragraph" w:customStyle="1" w:styleId="font0">
    <w:name w:val="font0"/>
    <w:basedOn w:val="a2"/>
    <w:rsid w:val="00601A0A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5">
    <w:name w:val="font5"/>
    <w:basedOn w:val="a2"/>
    <w:rsid w:val="00601A0A"/>
    <w:pPr>
      <w:spacing w:before="100" w:beforeAutospacing="1" w:after="100" w:afterAutospacing="1"/>
    </w:pPr>
    <w:rPr>
      <w:rFonts w:ascii="Arial" w:hAnsi="Arial" w:cs="Arial"/>
      <w:color w:val="000000"/>
      <w:sz w:val="22"/>
      <w:szCs w:val="22"/>
    </w:rPr>
  </w:style>
  <w:style w:type="paragraph" w:customStyle="1" w:styleId="xl63">
    <w:name w:val="xl63"/>
    <w:basedOn w:val="a2"/>
    <w:rsid w:val="00601A0A"/>
    <w:pPr>
      <w:spacing w:before="100" w:beforeAutospacing="1" w:after="100" w:afterAutospacing="1"/>
    </w:pPr>
  </w:style>
  <w:style w:type="paragraph" w:customStyle="1" w:styleId="xl64">
    <w:name w:val="xl64"/>
    <w:basedOn w:val="a2"/>
    <w:rsid w:val="00601A0A"/>
    <w:pPr>
      <w:spacing w:before="100" w:beforeAutospacing="1" w:after="100" w:afterAutospacing="1"/>
      <w:jc w:val="center"/>
      <w:textAlignment w:val="top"/>
    </w:pPr>
  </w:style>
  <w:style w:type="paragraph" w:customStyle="1" w:styleId="xl76">
    <w:name w:val="xl76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77">
    <w:name w:val="xl77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78">
    <w:name w:val="xl78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b/>
      <w:bCs/>
    </w:rPr>
  </w:style>
  <w:style w:type="paragraph" w:customStyle="1" w:styleId="xl79">
    <w:name w:val="xl79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0">
    <w:name w:val="xl80"/>
    <w:basedOn w:val="a2"/>
    <w:rsid w:val="00601A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81">
    <w:name w:val="xl81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82">
    <w:name w:val="xl82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83">
    <w:name w:val="xl83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84">
    <w:name w:val="xl84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5">
    <w:name w:val="xl85"/>
    <w:basedOn w:val="a2"/>
    <w:rsid w:val="00CD3C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6">
    <w:name w:val="xl8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87">
    <w:name w:val="xl8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88">
    <w:name w:val="xl8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89">
    <w:name w:val="xl8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90">
    <w:name w:val="xl9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91">
    <w:name w:val="xl9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a2"/>
    <w:rsid w:val="00AF5C42"/>
    <w:pPr>
      <w:spacing w:before="100" w:beforeAutospacing="1" w:after="100" w:afterAutospacing="1"/>
      <w:jc w:val="center"/>
      <w:textAlignment w:val="center"/>
    </w:pPr>
  </w:style>
  <w:style w:type="paragraph" w:customStyle="1" w:styleId="xl93">
    <w:name w:val="xl93"/>
    <w:basedOn w:val="a2"/>
    <w:rsid w:val="00AF5C42"/>
    <w:pPr>
      <w:spacing w:before="100" w:beforeAutospacing="1" w:after="100" w:afterAutospacing="1"/>
    </w:pPr>
    <w:rPr>
      <w:sz w:val="18"/>
      <w:szCs w:val="18"/>
    </w:rPr>
  </w:style>
  <w:style w:type="paragraph" w:customStyle="1" w:styleId="xl94">
    <w:name w:val="xl9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95">
    <w:name w:val="xl95"/>
    <w:basedOn w:val="a2"/>
    <w:rsid w:val="00AF5C42"/>
    <w:pPr>
      <w:shd w:val="clear" w:color="000000" w:fill="FFFF00"/>
      <w:spacing w:before="100" w:beforeAutospacing="1" w:after="100" w:afterAutospacing="1"/>
      <w:jc w:val="center"/>
      <w:textAlignment w:val="center"/>
    </w:pPr>
  </w:style>
  <w:style w:type="paragraph" w:customStyle="1" w:styleId="xl96">
    <w:name w:val="xl96"/>
    <w:basedOn w:val="a2"/>
    <w:rsid w:val="00AF5C42"/>
    <w:pPr>
      <w:shd w:val="clear" w:color="000000" w:fill="92D050"/>
      <w:spacing w:before="100" w:beforeAutospacing="1" w:after="100" w:afterAutospacing="1"/>
      <w:jc w:val="center"/>
      <w:textAlignment w:val="center"/>
    </w:pPr>
  </w:style>
  <w:style w:type="paragraph" w:customStyle="1" w:styleId="xl97">
    <w:name w:val="xl97"/>
    <w:basedOn w:val="a2"/>
    <w:rsid w:val="00AF5C42"/>
    <w:pPr>
      <w:shd w:val="clear" w:color="000000" w:fill="92D050"/>
      <w:spacing w:before="100" w:beforeAutospacing="1" w:after="100" w:afterAutospacing="1"/>
    </w:pPr>
  </w:style>
  <w:style w:type="paragraph" w:customStyle="1" w:styleId="xl98">
    <w:name w:val="xl98"/>
    <w:basedOn w:val="a2"/>
    <w:rsid w:val="00AF5C42"/>
    <w:pPr>
      <w:shd w:val="clear" w:color="000000" w:fill="FFC000"/>
      <w:spacing w:before="100" w:beforeAutospacing="1" w:after="100" w:afterAutospacing="1"/>
    </w:pPr>
  </w:style>
  <w:style w:type="paragraph" w:customStyle="1" w:styleId="xl99">
    <w:name w:val="xl99"/>
    <w:basedOn w:val="a2"/>
    <w:rsid w:val="00AF5C42"/>
    <w:pPr>
      <w:shd w:val="clear" w:color="000000" w:fill="FFFF00"/>
      <w:spacing w:before="100" w:beforeAutospacing="1" w:after="100" w:afterAutospacing="1"/>
    </w:pPr>
  </w:style>
  <w:style w:type="paragraph" w:customStyle="1" w:styleId="xl100">
    <w:name w:val="xl10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</w:pPr>
  </w:style>
  <w:style w:type="paragraph" w:customStyle="1" w:styleId="xl101">
    <w:name w:val="xl10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02">
    <w:name w:val="xl10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3">
    <w:name w:val="xl10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04">
    <w:name w:val="xl104"/>
    <w:basedOn w:val="a2"/>
    <w:rsid w:val="00AF5C42"/>
    <w:pPr>
      <w:shd w:val="clear" w:color="000000" w:fill="D9D9D9"/>
      <w:spacing w:before="100" w:beforeAutospacing="1" w:after="100" w:afterAutospacing="1"/>
    </w:pPr>
  </w:style>
  <w:style w:type="paragraph" w:customStyle="1" w:styleId="xl105">
    <w:name w:val="xl10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color w:val="000000"/>
      <w:sz w:val="18"/>
      <w:szCs w:val="18"/>
    </w:rPr>
  </w:style>
  <w:style w:type="paragraph" w:customStyle="1" w:styleId="xl106">
    <w:name w:val="xl10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color w:val="000000"/>
      <w:sz w:val="18"/>
      <w:szCs w:val="18"/>
    </w:rPr>
  </w:style>
  <w:style w:type="paragraph" w:customStyle="1" w:styleId="xl107">
    <w:name w:val="xl10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right"/>
      <w:textAlignment w:val="center"/>
    </w:pPr>
    <w:rPr>
      <w:b/>
      <w:bCs/>
      <w:color w:val="000000"/>
      <w:sz w:val="18"/>
      <w:szCs w:val="18"/>
    </w:rPr>
  </w:style>
  <w:style w:type="paragraph" w:customStyle="1" w:styleId="xl108">
    <w:name w:val="xl10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</w:pPr>
  </w:style>
  <w:style w:type="paragraph" w:customStyle="1" w:styleId="xl109">
    <w:name w:val="xl10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10">
    <w:name w:val="xl11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color w:val="000000"/>
      <w:sz w:val="18"/>
      <w:szCs w:val="18"/>
    </w:rPr>
  </w:style>
  <w:style w:type="paragraph" w:customStyle="1" w:styleId="xl111">
    <w:name w:val="xl11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8"/>
      <w:szCs w:val="18"/>
    </w:rPr>
  </w:style>
  <w:style w:type="paragraph" w:customStyle="1" w:styleId="xl112">
    <w:name w:val="xl11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right"/>
      <w:textAlignment w:val="center"/>
    </w:pPr>
    <w:rPr>
      <w:b/>
      <w:bCs/>
      <w:color w:val="000000"/>
      <w:sz w:val="18"/>
      <w:szCs w:val="18"/>
    </w:rPr>
  </w:style>
  <w:style w:type="paragraph" w:customStyle="1" w:styleId="xl113">
    <w:name w:val="xl11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14">
    <w:name w:val="xl11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color w:val="000000"/>
      <w:sz w:val="18"/>
      <w:szCs w:val="18"/>
    </w:rPr>
  </w:style>
  <w:style w:type="paragraph" w:customStyle="1" w:styleId="xl115">
    <w:name w:val="xl11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cs="Arial"/>
      <w:sz w:val="20"/>
      <w:szCs w:val="20"/>
    </w:rPr>
  </w:style>
  <w:style w:type="paragraph" w:customStyle="1" w:styleId="xl116">
    <w:name w:val="xl11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sz w:val="18"/>
      <w:szCs w:val="18"/>
    </w:rPr>
  </w:style>
  <w:style w:type="paragraph" w:customStyle="1" w:styleId="xl117">
    <w:name w:val="xl11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sz w:val="18"/>
      <w:szCs w:val="18"/>
    </w:rPr>
  </w:style>
  <w:style w:type="paragraph" w:customStyle="1" w:styleId="xl118">
    <w:name w:val="xl11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119">
    <w:name w:val="xl11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sz w:val="18"/>
      <w:szCs w:val="18"/>
    </w:rPr>
  </w:style>
  <w:style w:type="paragraph" w:customStyle="1" w:styleId="xl120">
    <w:name w:val="xl12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color w:val="000000"/>
      <w:sz w:val="18"/>
      <w:szCs w:val="18"/>
    </w:rPr>
  </w:style>
  <w:style w:type="paragraph" w:customStyle="1" w:styleId="xl121">
    <w:name w:val="xl12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color w:val="000000"/>
      <w:sz w:val="18"/>
      <w:szCs w:val="18"/>
    </w:rPr>
  </w:style>
  <w:style w:type="paragraph" w:customStyle="1" w:styleId="xl122">
    <w:name w:val="xl12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color w:val="000000"/>
      <w:sz w:val="18"/>
      <w:szCs w:val="18"/>
    </w:rPr>
  </w:style>
  <w:style w:type="paragraph" w:customStyle="1" w:styleId="xl123">
    <w:name w:val="xl12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24">
    <w:name w:val="xl12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25">
    <w:name w:val="xl12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6">
    <w:name w:val="xl12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</w:style>
  <w:style w:type="paragraph" w:customStyle="1" w:styleId="xl127">
    <w:name w:val="xl12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28">
    <w:name w:val="xl12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30">
    <w:name w:val="xl13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31">
    <w:name w:val="xl13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32">
    <w:name w:val="xl13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33">
    <w:name w:val="xl13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color w:val="FF0000"/>
      <w:sz w:val="18"/>
      <w:szCs w:val="18"/>
    </w:rPr>
  </w:style>
  <w:style w:type="paragraph" w:customStyle="1" w:styleId="xl134">
    <w:name w:val="xl13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35">
    <w:name w:val="xl13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36">
    <w:name w:val="xl13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37">
    <w:name w:val="xl13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38">
    <w:name w:val="xl13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139">
    <w:name w:val="xl13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right"/>
      <w:textAlignment w:val="center"/>
    </w:pPr>
    <w:rPr>
      <w:b/>
      <w:bCs/>
      <w:color w:val="FF0000"/>
      <w:sz w:val="18"/>
      <w:szCs w:val="18"/>
    </w:rPr>
  </w:style>
  <w:style w:type="paragraph" w:customStyle="1" w:styleId="xl140">
    <w:name w:val="xl14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41">
    <w:name w:val="xl14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42">
    <w:name w:val="xl14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43">
    <w:name w:val="xl14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44">
    <w:name w:val="xl14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45">
    <w:name w:val="xl14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/>
      <w:jc w:val="center"/>
      <w:textAlignment w:val="center"/>
    </w:pPr>
    <w:rPr>
      <w:sz w:val="40"/>
      <w:szCs w:val="40"/>
    </w:rPr>
  </w:style>
  <w:style w:type="paragraph" w:customStyle="1" w:styleId="xl146">
    <w:name w:val="xl14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</w:style>
  <w:style w:type="paragraph" w:customStyle="1" w:styleId="xl147">
    <w:name w:val="xl14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textAlignment w:val="top"/>
    </w:pPr>
    <w:rPr>
      <w:b/>
      <w:bCs/>
      <w:sz w:val="18"/>
      <w:szCs w:val="18"/>
    </w:rPr>
  </w:style>
  <w:style w:type="paragraph" w:customStyle="1" w:styleId="xl148">
    <w:name w:val="xl14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40"/>
      <w:szCs w:val="40"/>
    </w:rPr>
  </w:style>
  <w:style w:type="paragraph" w:customStyle="1" w:styleId="xl149">
    <w:name w:val="xl14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50">
    <w:name w:val="xl15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51">
    <w:name w:val="xl15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52">
    <w:name w:val="xl15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53">
    <w:name w:val="xl15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</w:pPr>
  </w:style>
  <w:style w:type="paragraph" w:customStyle="1" w:styleId="xl154">
    <w:name w:val="xl15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155">
    <w:name w:val="xl15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</w:pPr>
  </w:style>
  <w:style w:type="paragraph" w:customStyle="1" w:styleId="xl156">
    <w:name w:val="xl15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</w:style>
  <w:style w:type="paragraph" w:customStyle="1" w:styleId="xl157">
    <w:name w:val="xl15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both"/>
      <w:textAlignment w:val="center"/>
    </w:pPr>
    <w:rPr>
      <w:b/>
      <w:bCs/>
      <w:color w:val="000001"/>
      <w:sz w:val="18"/>
      <w:szCs w:val="18"/>
    </w:rPr>
  </w:style>
  <w:style w:type="paragraph" w:customStyle="1" w:styleId="xl158">
    <w:name w:val="xl15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b/>
      <w:bCs/>
      <w:color w:val="000001"/>
      <w:sz w:val="18"/>
      <w:szCs w:val="18"/>
    </w:rPr>
  </w:style>
  <w:style w:type="paragraph" w:customStyle="1" w:styleId="xl159">
    <w:name w:val="xl15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color w:val="000001"/>
      <w:sz w:val="18"/>
      <w:szCs w:val="18"/>
    </w:rPr>
  </w:style>
  <w:style w:type="paragraph" w:customStyle="1" w:styleId="xl160">
    <w:name w:val="xl160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61">
    <w:name w:val="xl161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both"/>
      <w:textAlignment w:val="center"/>
    </w:pPr>
    <w:rPr>
      <w:b/>
      <w:bCs/>
      <w:color w:val="000001"/>
      <w:sz w:val="18"/>
      <w:szCs w:val="18"/>
    </w:rPr>
  </w:style>
  <w:style w:type="paragraph" w:customStyle="1" w:styleId="xl162">
    <w:name w:val="xl162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</w:style>
  <w:style w:type="paragraph" w:customStyle="1" w:styleId="xl163">
    <w:name w:val="xl163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64">
    <w:name w:val="xl164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</w:style>
  <w:style w:type="paragraph" w:customStyle="1" w:styleId="xl165">
    <w:name w:val="xl165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66">
    <w:name w:val="xl166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67">
    <w:name w:val="xl167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68">
    <w:name w:val="xl168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right"/>
      <w:textAlignment w:val="center"/>
    </w:pPr>
    <w:rPr>
      <w:b/>
      <w:bCs/>
      <w:sz w:val="18"/>
      <w:szCs w:val="18"/>
    </w:rPr>
  </w:style>
  <w:style w:type="paragraph" w:customStyle="1" w:styleId="xl169">
    <w:name w:val="xl169"/>
    <w:basedOn w:val="a2"/>
    <w:rsid w:val="00AF5C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42">
    <w:name w:val="Абзац списка4"/>
    <w:basedOn w:val="a2"/>
    <w:rsid w:val="002F12B5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aff4">
    <w:name w:val="ЗаголовокП"/>
    <w:basedOn w:val="a2"/>
    <w:qFormat/>
    <w:rsid w:val="00241E67"/>
    <w:pPr>
      <w:jc w:val="right"/>
    </w:pPr>
    <w:rPr>
      <w:rFonts w:ascii="Arial" w:hAnsi="Arial" w:cs="Arial"/>
      <w:b/>
    </w:rPr>
  </w:style>
  <w:style w:type="paragraph" w:customStyle="1" w:styleId="Default">
    <w:name w:val="Default"/>
    <w:rsid w:val="003A4A0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ff5">
    <w:name w:val="Body Text Indent"/>
    <w:basedOn w:val="a2"/>
    <w:link w:val="aff6"/>
    <w:uiPriority w:val="99"/>
    <w:rsid w:val="001815C3"/>
    <w:pPr>
      <w:spacing w:after="120"/>
      <w:ind w:left="283"/>
    </w:pPr>
  </w:style>
  <w:style w:type="character" w:customStyle="1" w:styleId="aff6">
    <w:name w:val="Основной текст с отступом Знак"/>
    <w:basedOn w:val="a4"/>
    <w:link w:val="aff5"/>
    <w:uiPriority w:val="99"/>
    <w:rsid w:val="001815C3"/>
    <w:rPr>
      <w:sz w:val="24"/>
      <w:szCs w:val="24"/>
    </w:rPr>
  </w:style>
  <w:style w:type="paragraph" w:customStyle="1" w:styleId="111">
    <w:name w:val="111 ПЗ"/>
    <w:basedOn w:val="afe"/>
    <w:link w:val="1110"/>
    <w:qFormat/>
    <w:rsid w:val="00EF5F59"/>
    <w:pPr>
      <w:keepNext/>
      <w:numPr>
        <w:ilvl w:val="2"/>
        <w:numId w:val="11"/>
      </w:numPr>
      <w:spacing w:after="240" w:line="360" w:lineRule="auto"/>
      <w:ind w:right="367"/>
    </w:pPr>
    <w:rPr>
      <w:rFonts w:ascii="Arial" w:hAnsi="Arial" w:cs="Arial"/>
    </w:rPr>
  </w:style>
  <w:style w:type="character" w:customStyle="1" w:styleId="aff">
    <w:name w:val="Абзац списка Знак"/>
    <w:basedOn w:val="a4"/>
    <w:link w:val="afe"/>
    <w:uiPriority w:val="34"/>
    <w:rsid w:val="00EF5F59"/>
    <w:rPr>
      <w:rFonts w:eastAsia="Calibri"/>
      <w:sz w:val="24"/>
      <w:szCs w:val="22"/>
      <w:lang w:eastAsia="en-US"/>
    </w:rPr>
  </w:style>
  <w:style w:type="character" w:customStyle="1" w:styleId="1110">
    <w:name w:val="111 ПЗ Знак"/>
    <w:basedOn w:val="aff"/>
    <w:link w:val="111"/>
    <w:rsid w:val="00EF5F59"/>
    <w:rPr>
      <w:rFonts w:ascii="Arial" w:eastAsia="Calibri" w:hAnsi="Arial" w:cs="Arial"/>
      <w:sz w:val="24"/>
      <w:szCs w:val="22"/>
      <w:lang w:eastAsia="en-US"/>
    </w:rPr>
  </w:style>
  <w:style w:type="character" w:customStyle="1" w:styleId="aa">
    <w:name w:val="Нижний колонтитул Знак"/>
    <w:basedOn w:val="a4"/>
    <w:link w:val="a9"/>
    <w:rsid w:val="00DA1B98"/>
    <w:rPr>
      <w:sz w:val="24"/>
      <w:szCs w:val="24"/>
    </w:rPr>
  </w:style>
  <w:style w:type="character" w:customStyle="1" w:styleId="apple-converted-space">
    <w:name w:val="apple-converted-space"/>
    <w:basedOn w:val="a4"/>
    <w:rsid w:val="008F1920"/>
  </w:style>
  <w:style w:type="numbering" w:customStyle="1" w:styleId="112">
    <w:name w:val="Стиль11"/>
    <w:rsid w:val="008745E3"/>
  </w:style>
  <w:style w:type="paragraph" w:styleId="aff7">
    <w:name w:val="No Spacing"/>
    <w:qFormat/>
    <w:rsid w:val="00E7192B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character" w:customStyle="1" w:styleId="af1">
    <w:name w:val="Основной текст Знак"/>
    <w:basedOn w:val="a4"/>
    <w:link w:val="af0"/>
    <w:rsid w:val="00DD64A4"/>
    <w:rPr>
      <w:sz w:val="32"/>
      <w:szCs w:val="24"/>
      <w:lang w:val="en-US"/>
    </w:rPr>
  </w:style>
  <w:style w:type="numbering" w:customStyle="1" w:styleId="6">
    <w:name w:val="Стиль6"/>
    <w:uiPriority w:val="99"/>
    <w:rsid w:val="00FF78FC"/>
    <w:pPr>
      <w:numPr>
        <w:numId w:val="21"/>
      </w:numPr>
    </w:pPr>
  </w:style>
  <w:style w:type="numbering" w:customStyle="1" w:styleId="7">
    <w:name w:val="Стиль7"/>
    <w:uiPriority w:val="99"/>
    <w:rsid w:val="00FF78FC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62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89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64705">
              <w:marLeft w:val="0"/>
              <w:marRight w:val="0"/>
              <w:marTop w:val="0"/>
              <w:marBottom w:val="0"/>
              <w:divBdr>
                <w:top w:val="single" w:sz="2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  <w:divsChild>
                <w:div w:id="67775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831147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5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185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921860">
                                  <w:marLeft w:val="189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3695284">
                                      <w:marLeft w:val="0"/>
                                      <w:marRight w:val="0"/>
                                      <w:marTop w:val="33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53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5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68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18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5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42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237705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7555972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6" w:color="888888"/>
                  </w:divBdr>
                  <w:divsChild>
                    <w:div w:id="1439524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901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8791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89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5188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0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56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16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58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853715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99422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6" w:color="888888"/>
                  </w:divBdr>
                  <w:divsChild>
                    <w:div w:id="2136361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0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2401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0167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01693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15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8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1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8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9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1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4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92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4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4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576386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551026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6" w:color="888888"/>
                  </w:divBdr>
                  <w:divsChild>
                    <w:div w:id="143138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97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6886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1156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261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1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65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4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4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1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9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3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82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1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3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6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412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848105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8029490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6" w:color="888888"/>
                  </w:divBdr>
                  <w:divsChild>
                    <w:div w:id="1892224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516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3788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95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70257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443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4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4597602">
              <w:marLeft w:val="0"/>
              <w:marRight w:val="0"/>
              <w:marTop w:val="0"/>
              <w:marBottom w:val="0"/>
              <w:divBdr>
                <w:top w:val="single" w:sz="2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  <w:divsChild>
                <w:div w:id="638339307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034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5734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3975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967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8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1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54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52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1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9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5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96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5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6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92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2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1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3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8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5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1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9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8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9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8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28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426602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110915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6" w:color="888888"/>
                  </w:divBdr>
                  <w:divsChild>
                    <w:div w:id="407387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78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26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0802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16311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742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53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113331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8211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6" w:color="888888"/>
                  </w:divBdr>
                  <w:divsChild>
                    <w:div w:id="145937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699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1814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289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69485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09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570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578717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100157">
                  <w:marLeft w:val="60"/>
                  <w:marRight w:val="6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6" w:color="888888"/>
                  </w:divBdr>
                  <w:divsChild>
                    <w:div w:id="381909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22893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6850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2730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68397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872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3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7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5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36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0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32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4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4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9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4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8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3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66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4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5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86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99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tif"/><Relationship Id="rId18" Type="http://schemas.openxmlformats.org/officeDocument/2006/relationships/footer" Target="footer4.xml"/><Relationship Id="rId26" Type="http://schemas.openxmlformats.org/officeDocument/2006/relationships/image" Target="media/image8.tmp"/><Relationship Id="rId3" Type="http://schemas.openxmlformats.org/officeDocument/2006/relationships/styles" Target="styles.xml"/><Relationship Id="rId21" Type="http://schemas.openxmlformats.org/officeDocument/2006/relationships/image" Target="media/image3.tiff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image" Target="media/image7.tmp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footer" Target="footer5.xml"/><Relationship Id="rId29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6.tmp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image" Target="media/image5.tmp"/><Relationship Id="rId28" Type="http://schemas.openxmlformats.org/officeDocument/2006/relationships/header" Target="header6.xml"/><Relationship Id="rId10" Type="http://schemas.openxmlformats.org/officeDocument/2006/relationships/header" Target="header1.xml"/><Relationship Id="rId19" Type="http://schemas.openxmlformats.org/officeDocument/2006/relationships/header" Target="header5.xml"/><Relationship Id="rId31" Type="http://schemas.openxmlformats.org/officeDocument/2006/relationships/footer" Target="footer7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3.xml"/><Relationship Id="rId22" Type="http://schemas.openxmlformats.org/officeDocument/2006/relationships/image" Target="media/image4.tmp"/><Relationship Id="rId27" Type="http://schemas.openxmlformats.org/officeDocument/2006/relationships/image" Target="media/image9.tmp"/><Relationship Id="rId30" Type="http://schemas.openxmlformats.org/officeDocument/2006/relationships/header" Target="header7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1055;&#1050;&#1058;&#1048;\&#1055;&#1088;&#1086;&#1077;&#1082;&#1090;\&#1041;&#1057;&#1052;&#1055;\&#1064;&#1072;&#1073;&#1083;&#1086;&#1085;%20&#1055;&#1047;%20&#1089;%20&#1086;&#1073;&#1083;&#1086;&#1078;&#1082;&#1086;&#1081;%201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905068-EF5E-4173-ACBC-30FB2C50C1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ПЗ с обложкой 1</Template>
  <TotalTime>321</TotalTime>
  <Pages>1</Pages>
  <Words>4504</Words>
  <Characters>25678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УТВЕРЖДАЮ:</vt:lpstr>
    </vt:vector>
  </TitlesOfParts>
  <Company>Microsoft</Company>
  <LinksUpToDate>false</LinksUpToDate>
  <CharactersWithSpaces>30122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УТВЕРЖДАЮ:</dc:title>
  <dc:creator>Петровский Ю.В.</dc:creator>
  <cp:lastModifiedBy>U</cp:lastModifiedBy>
  <cp:revision>23</cp:revision>
  <cp:lastPrinted>2014-12-02T09:44:00Z</cp:lastPrinted>
  <dcterms:created xsi:type="dcterms:W3CDTF">2015-10-08T13:37:00Z</dcterms:created>
  <dcterms:modified xsi:type="dcterms:W3CDTF">2015-10-20T11:37:00Z</dcterms:modified>
</cp:coreProperties>
</file>